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25CDC" w:rsidRDefault="00325CDC" w:rsidP="00950EC1">
      <w:pPr>
        <w:pStyle w:val="BodyText"/>
        <w:tabs>
          <w:tab w:val="center" w:pos="5102"/>
          <w:tab w:val="left" w:pos="9075"/>
        </w:tabs>
        <w:spacing w:before="360" w:after="360"/>
        <w:jc w:val="left"/>
        <w:rPr>
          <w:b/>
          <w:sz w:val="48"/>
          <w:szCs w:val="48"/>
        </w:rPr>
      </w:pPr>
    </w:p>
    <w:p w:rsidR="009A3F5B" w:rsidRDefault="009A3F5B" w:rsidP="00950EC1">
      <w:pPr>
        <w:pStyle w:val="BodyText"/>
        <w:tabs>
          <w:tab w:val="center" w:pos="5102"/>
          <w:tab w:val="left" w:pos="9075"/>
        </w:tabs>
        <w:spacing w:before="360" w:after="360"/>
        <w:jc w:val="left"/>
        <w:rPr>
          <w:b/>
          <w:sz w:val="48"/>
          <w:szCs w:val="48"/>
        </w:rPr>
      </w:pPr>
    </w:p>
    <w:p w:rsidR="009A3F5B" w:rsidRDefault="009A3F5B" w:rsidP="00950EC1">
      <w:pPr>
        <w:pStyle w:val="BodyText"/>
        <w:tabs>
          <w:tab w:val="center" w:pos="5102"/>
          <w:tab w:val="left" w:pos="9075"/>
        </w:tabs>
        <w:spacing w:before="360" w:after="360"/>
        <w:jc w:val="left"/>
        <w:rPr>
          <w:b/>
          <w:sz w:val="48"/>
          <w:szCs w:val="48"/>
        </w:rPr>
      </w:pPr>
    </w:p>
    <w:p w:rsidR="00325CDC" w:rsidRDefault="00325CDC" w:rsidP="00950EC1">
      <w:pPr>
        <w:pStyle w:val="BodyText"/>
        <w:tabs>
          <w:tab w:val="center" w:pos="5102"/>
          <w:tab w:val="left" w:pos="9075"/>
        </w:tabs>
        <w:spacing w:before="360" w:after="360"/>
        <w:jc w:val="left"/>
        <w:rPr>
          <w:b/>
          <w:sz w:val="48"/>
          <w:szCs w:val="48"/>
        </w:rPr>
      </w:pPr>
    </w:p>
    <w:p w:rsidR="00EF577E" w:rsidRDefault="00363A7E" w:rsidP="00325CDC">
      <w:pPr>
        <w:pStyle w:val="BodyText"/>
        <w:tabs>
          <w:tab w:val="center" w:pos="5102"/>
          <w:tab w:val="left" w:pos="9075"/>
        </w:tabs>
        <w:spacing w:before="360" w:after="360"/>
        <w:jc w:val="center"/>
        <w:rPr>
          <w:b/>
          <w:sz w:val="48"/>
          <w:szCs w:val="48"/>
        </w:rPr>
      </w:pPr>
      <w:fldSimple w:instr=" SUBJECT   \* MERGEFORMAT ">
        <w:r w:rsidR="00B94659">
          <w:rPr>
            <w:b/>
            <w:sz w:val="48"/>
            <w:szCs w:val="48"/>
          </w:rPr>
          <w:t>Manuel Utilisateur</w:t>
        </w:r>
      </w:fldSimple>
    </w:p>
    <w:p w:rsidR="0036507D" w:rsidRPr="00567A8E" w:rsidRDefault="0054576E" w:rsidP="00EF577E">
      <w:pPr>
        <w:pStyle w:val="BodyText"/>
        <w:spacing w:before="360" w:after="360"/>
        <w:jc w:val="center"/>
        <w:rPr>
          <w:b/>
          <w:sz w:val="48"/>
          <w:szCs w:val="48"/>
        </w:rPr>
      </w:pPr>
      <w:r>
        <w:rPr>
          <w:b/>
          <w:sz w:val="48"/>
          <w:szCs w:val="48"/>
        </w:rPr>
        <w:t xml:space="preserve">Réservation de </w:t>
      </w:r>
      <w:r w:rsidR="00E30073">
        <w:rPr>
          <w:b/>
          <w:sz w:val="48"/>
          <w:szCs w:val="48"/>
        </w:rPr>
        <w:t>matériel</w:t>
      </w:r>
    </w:p>
    <w:p w:rsidR="00EF577E" w:rsidRPr="00567A8E" w:rsidRDefault="00EF577E" w:rsidP="00304AF2">
      <w:pPr>
        <w:jc w:val="center"/>
      </w:pPr>
    </w:p>
    <w:p w:rsidR="006D721A" w:rsidRDefault="006D721A" w:rsidP="00EF577E"/>
    <w:p w:rsidR="006D721A" w:rsidRDefault="006D721A" w:rsidP="00EF577E"/>
    <w:p w:rsidR="006D721A" w:rsidRDefault="006D721A" w:rsidP="00EF577E"/>
    <w:p w:rsidR="008A44A4" w:rsidRDefault="008A44A4" w:rsidP="00EF577E"/>
    <w:p w:rsidR="008A44A4" w:rsidRDefault="008A44A4" w:rsidP="00EF577E"/>
    <w:p w:rsidR="008A44A4" w:rsidRDefault="008A44A4" w:rsidP="00EF577E"/>
    <w:p w:rsidR="008A44A4" w:rsidRDefault="008A44A4" w:rsidP="00EF577E"/>
    <w:p w:rsidR="008A44A4" w:rsidRDefault="008A44A4" w:rsidP="00EF577E"/>
    <w:p w:rsidR="008A44A4" w:rsidRDefault="008A44A4" w:rsidP="00EF577E"/>
    <w:p w:rsidR="008A44A4" w:rsidRDefault="008A44A4" w:rsidP="00EF577E"/>
    <w:p w:rsidR="006D721A" w:rsidRDefault="006D721A" w:rsidP="00EF577E"/>
    <w:p w:rsidR="0081496A" w:rsidRDefault="0081496A" w:rsidP="00EF577E"/>
    <w:p w:rsidR="0081496A" w:rsidRDefault="0081496A" w:rsidP="00EF577E"/>
    <w:p w:rsidR="0081496A" w:rsidRDefault="0081496A" w:rsidP="00EF577E"/>
    <w:p w:rsidR="0081496A" w:rsidRPr="00567A8E" w:rsidRDefault="0081496A" w:rsidP="00EF577E"/>
    <w:p w:rsidR="00EF577E" w:rsidRPr="00567A8E" w:rsidRDefault="00EF577E" w:rsidP="00EF577E"/>
    <w:p w:rsidR="00FB46D0" w:rsidRDefault="00EF577E" w:rsidP="005344D4">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Company  \* MERGEFORMAT ">
        <w:r w:rsidR="00B94659">
          <w:rPr>
            <w:lang w:eastAsia="ar-SA"/>
          </w:rPr>
          <w:t>Logica</w:t>
        </w:r>
      </w:fldSimple>
      <w:r w:rsidR="00A6704A">
        <w:rPr>
          <w:lang w:eastAsia="ar-SA"/>
        </w:rPr>
        <w:t xml:space="preserve"> </w:t>
      </w:r>
    </w:p>
    <w:p w:rsidR="00EF577E" w:rsidRPr="00567A8E" w:rsidRDefault="00EF577E" w:rsidP="005344D4">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00E30073">
        <w:rPr>
          <w:lang w:eastAsia="ar-SA"/>
        </w:rPr>
        <w:tab/>
        <w:t>: 2</w:t>
      </w:r>
      <w:r w:rsidRPr="00567A8E">
        <w:rPr>
          <w:lang w:eastAsia="ar-SA"/>
        </w:rPr>
        <w:t>.</w:t>
      </w:r>
      <w:r w:rsidR="00FE30D0">
        <w:rPr>
          <w:lang w:eastAsia="ar-SA"/>
        </w:rPr>
        <w:t>7</w:t>
      </w:r>
    </w:p>
    <w:p w:rsidR="00567A8E" w:rsidRPr="00567A8E" w:rsidRDefault="00567A8E" w:rsidP="00924779">
      <w:pPr>
        <w:pStyle w:val="BodyText"/>
        <w:pageBreakBefore/>
        <w:rPr>
          <w:b/>
        </w:rPr>
      </w:pPr>
      <w:r w:rsidRPr="00567A8E">
        <w:rPr>
          <w:b/>
        </w:rPr>
        <w:lastRenderedPageBreak/>
        <w:t>Gestion des changements de version</w:t>
      </w:r>
    </w:p>
    <w:p w:rsidR="00567A8E" w:rsidRPr="003B5BBB" w:rsidRDefault="00567A8E" w:rsidP="00567A8E">
      <w:pPr>
        <w:pStyle w:val="BodyText"/>
        <w:rPr>
          <w:rFonts w:ascii="Calibri" w:hAnsi="Calibri"/>
          <w:i/>
        </w:rPr>
      </w:pPr>
      <w:r w:rsidRPr="003B5BBB">
        <w:rPr>
          <w:rFonts w:ascii="Calibri" w:hAnsi="Calibri"/>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567A8E" w:rsidRPr="00567A8E" w:rsidRDefault="00567A8E" w:rsidP="00567A8E">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567A8E" w:rsidRPr="00567A8E" w:rsidTr="00E755F1">
        <w:trPr>
          <w:trHeight w:val="340"/>
        </w:trPr>
        <w:tc>
          <w:tcPr>
            <w:tcW w:w="1545" w:type="dxa"/>
            <w:tcBorders>
              <w:top w:val="single" w:sz="4" w:space="0" w:color="1B9DD9"/>
              <w:bottom w:val="single" w:sz="4" w:space="0" w:color="auto"/>
            </w:tcBorders>
            <w:vAlign w:val="center"/>
          </w:tcPr>
          <w:p w:rsidR="00567A8E" w:rsidRPr="00567A8E" w:rsidRDefault="00567A8E" w:rsidP="00480065">
            <w:pPr>
              <w:ind w:firstLine="142"/>
              <w:rPr>
                <w:b/>
              </w:rPr>
            </w:pPr>
            <w:r w:rsidRPr="00567A8E">
              <w:rPr>
                <w:b/>
              </w:rPr>
              <w:t>Version</w:t>
            </w:r>
          </w:p>
        </w:tc>
        <w:tc>
          <w:tcPr>
            <w:tcW w:w="1657"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Date</w:t>
            </w:r>
          </w:p>
        </w:tc>
        <w:tc>
          <w:tcPr>
            <w:tcW w:w="165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Auteur</w:t>
            </w:r>
          </w:p>
        </w:tc>
        <w:tc>
          <w:tcPr>
            <w:tcW w:w="548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Objet de la mise à jour</w:t>
            </w:r>
          </w:p>
        </w:tc>
      </w:tr>
      <w:tr w:rsidR="00567A8E" w:rsidRPr="00567A8E" w:rsidTr="00E755F1">
        <w:trPr>
          <w:trHeight w:val="340"/>
        </w:trPr>
        <w:tc>
          <w:tcPr>
            <w:tcW w:w="1545" w:type="dxa"/>
            <w:tcBorders>
              <w:top w:val="single" w:sz="4" w:space="0" w:color="auto"/>
            </w:tcBorders>
            <w:vAlign w:val="center"/>
          </w:tcPr>
          <w:p w:rsidR="00567A8E" w:rsidRPr="00567A8E" w:rsidRDefault="00C8443B" w:rsidP="0030503F">
            <w:pPr>
              <w:ind w:firstLine="142"/>
            </w:pPr>
            <w:r>
              <w:t>1.0</w:t>
            </w:r>
          </w:p>
        </w:tc>
        <w:tc>
          <w:tcPr>
            <w:tcW w:w="1657" w:type="dxa"/>
            <w:tcBorders>
              <w:top w:val="single" w:sz="4" w:space="0" w:color="auto"/>
            </w:tcBorders>
            <w:vAlign w:val="center"/>
          </w:tcPr>
          <w:p w:rsidR="00567A8E" w:rsidRPr="00567A8E" w:rsidRDefault="00C8443B" w:rsidP="00AD5319">
            <w:pPr>
              <w:rPr>
                <w:bCs/>
              </w:rPr>
            </w:pPr>
            <w:r>
              <w:rPr>
                <w:bCs/>
              </w:rPr>
              <w:t>0</w:t>
            </w:r>
            <w:r w:rsidR="00AD5319">
              <w:rPr>
                <w:bCs/>
              </w:rPr>
              <w:t>4</w:t>
            </w:r>
            <w:r w:rsidR="00884631">
              <w:rPr>
                <w:bCs/>
              </w:rPr>
              <w:t>/0</w:t>
            </w:r>
            <w:r w:rsidR="00AD5319">
              <w:rPr>
                <w:bCs/>
              </w:rPr>
              <w:t>8</w:t>
            </w:r>
            <w:r w:rsidR="00884631">
              <w:rPr>
                <w:bCs/>
              </w:rPr>
              <w:t>/</w:t>
            </w:r>
            <w:r w:rsidR="00CF57CD">
              <w:rPr>
                <w:bCs/>
              </w:rPr>
              <w:t>20</w:t>
            </w:r>
            <w:r w:rsidR="00884631">
              <w:rPr>
                <w:bCs/>
              </w:rPr>
              <w:t>10</w:t>
            </w:r>
          </w:p>
        </w:tc>
        <w:tc>
          <w:tcPr>
            <w:tcW w:w="1658" w:type="dxa"/>
            <w:tcBorders>
              <w:top w:val="single" w:sz="4" w:space="0" w:color="auto"/>
            </w:tcBorders>
            <w:vAlign w:val="center"/>
          </w:tcPr>
          <w:p w:rsidR="00567A8E" w:rsidRPr="00567A8E" w:rsidRDefault="00D92713" w:rsidP="00480065">
            <w:pPr>
              <w:rPr>
                <w:bCs/>
              </w:rPr>
            </w:pPr>
            <w:r>
              <w:rPr>
                <w:bCs/>
              </w:rPr>
              <w:t>MPLE</w:t>
            </w:r>
          </w:p>
        </w:tc>
        <w:tc>
          <w:tcPr>
            <w:tcW w:w="5488" w:type="dxa"/>
            <w:tcBorders>
              <w:top w:val="single" w:sz="4" w:space="0" w:color="auto"/>
            </w:tcBorders>
            <w:vAlign w:val="center"/>
          </w:tcPr>
          <w:p w:rsidR="00567A8E" w:rsidRPr="00567A8E" w:rsidRDefault="0036507D" w:rsidP="00480065">
            <w:pPr>
              <w:rPr>
                <w:bCs/>
              </w:rPr>
            </w:pPr>
            <w:r>
              <w:rPr>
                <w:bCs/>
              </w:rPr>
              <w:t>Version initiale</w:t>
            </w:r>
          </w:p>
        </w:tc>
      </w:tr>
      <w:tr w:rsidR="00567A8E" w:rsidRPr="00567A8E" w:rsidTr="00E755F1">
        <w:trPr>
          <w:trHeight w:val="340"/>
        </w:trPr>
        <w:tc>
          <w:tcPr>
            <w:tcW w:w="1545" w:type="dxa"/>
            <w:vAlign w:val="center"/>
          </w:tcPr>
          <w:p w:rsidR="00567A8E" w:rsidRPr="00567A8E" w:rsidRDefault="00E30073" w:rsidP="00480065">
            <w:pPr>
              <w:ind w:firstLine="142"/>
            </w:pPr>
            <w:r>
              <w:t>2.0</w:t>
            </w:r>
          </w:p>
        </w:tc>
        <w:tc>
          <w:tcPr>
            <w:tcW w:w="1657" w:type="dxa"/>
            <w:vAlign w:val="center"/>
          </w:tcPr>
          <w:p w:rsidR="00567A8E" w:rsidRPr="00567A8E" w:rsidRDefault="00E30073" w:rsidP="00480065">
            <w:r>
              <w:t>8/09/2010</w:t>
            </w:r>
          </w:p>
        </w:tc>
        <w:tc>
          <w:tcPr>
            <w:tcW w:w="1658" w:type="dxa"/>
            <w:vAlign w:val="center"/>
          </w:tcPr>
          <w:p w:rsidR="00567A8E" w:rsidRPr="00567A8E" w:rsidRDefault="00E30073" w:rsidP="00480065">
            <w:r>
              <w:t>MPLE</w:t>
            </w:r>
          </w:p>
        </w:tc>
        <w:tc>
          <w:tcPr>
            <w:tcW w:w="5488" w:type="dxa"/>
            <w:vAlign w:val="center"/>
          </w:tcPr>
          <w:p w:rsidR="00567A8E" w:rsidRPr="00567A8E" w:rsidRDefault="00E30073" w:rsidP="00480065">
            <w:r>
              <w:t>Mises à jour v1.3</w:t>
            </w:r>
            <w:r w:rsidR="0053692F">
              <w:t>/1.4</w:t>
            </w:r>
          </w:p>
        </w:tc>
      </w:tr>
      <w:tr w:rsidR="0053692F" w:rsidRPr="00567A8E" w:rsidTr="005369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53692F" w:rsidRPr="00567A8E" w:rsidRDefault="0053692F" w:rsidP="00222B82">
            <w:pPr>
              <w:ind w:firstLine="142"/>
            </w:pPr>
            <w:r>
              <w:t>2.1</w:t>
            </w:r>
          </w:p>
        </w:tc>
        <w:tc>
          <w:tcPr>
            <w:tcW w:w="1657" w:type="dxa"/>
            <w:tcBorders>
              <w:top w:val="single" w:sz="4" w:space="0" w:color="auto"/>
              <w:left w:val="single" w:sz="4" w:space="0" w:color="auto"/>
              <w:bottom w:val="single" w:sz="4" w:space="0" w:color="auto"/>
              <w:right w:val="single" w:sz="4" w:space="0" w:color="auto"/>
            </w:tcBorders>
            <w:vAlign w:val="center"/>
          </w:tcPr>
          <w:p w:rsidR="0053692F" w:rsidRPr="00567A8E" w:rsidRDefault="0053692F" w:rsidP="00222B82">
            <w:r>
              <w:t>30/11/2010</w:t>
            </w:r>
          </w:p>
        </w:tc>
        <w:tc>
          <w:tcPr>
            <w:tcW w:w="1658" w:type="dxa"/>
            <w:tcBorders>
              <w:top w:val="single" w:sz="4" w:space="0" w:color="auto"/>
              <w:left w:val="single" w:sz="4" w:space="0" w:color="auto"/>
              <w:bottom w:val="single" w:sz="4" w:space="0" w:color="auto"/>
              <w:right w:val="single" w:sz="4" w:space="0" w:color="auto"/>
            </w:tcBorders>
            <w:vAlign w:val="center"/>
          </w:tcPr>
          <w:p w:rsidR="0053692F" w:rsidRPr="00567A8E" w:rsidRDefault="0053692F" w:rsidP="00222B82">
            <w:r>
              <w:t>DBEA</w:t>
            </w:r>
          </w:p>
        </w:tc>
        <w:tc>
          <w:tcPr>
            <w:tcW w:w="5488" w:type="dxa"/>
            <w:tcBorders>
              <w:top w:val="single" w:sz="4" w:space="0" w:color="auto"/>
              <w:left w:val="single" w:sz="4" w:space="0" w:color="auto"/>
              <w:bottom w:val="single" w:sz="4" w:space="0" w:color="auto"/>
              <w:right w:val="single" w:sz="4" w:space="0" w:color="auto"/>
            </w:tcBorders>
            <w:vAlign w:val="center"/>
          </w:tcPr>
          <w:p w:rsidR="0053692F" w:rsidRPr="00567A8E" w:rsidRDefault="0053692F" w:rsidP="00222B82">
            <w:r>
              <w:t>Validation</w:t>
            </w:r>
          </w:p>
        </w:tc>
      </w:tr>
      <w:tr w:rsidR="00107CD9" w:rsidRPr="00567A8E" w:rsidTr="005369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107CD9" w:rsidRDefault="00107CD9" w:rsidP="00222B82">
            <w:pPr>
              <w:ind w:firstLine="142"/>
            </w:pPr>
            <w:r>
              <w:t>2.2</w:t>
            </w:r>
          </w:p>
        </w:tc>
        <w:tc>
          <w:tcPr>
            <w:tcW w:w="1657" w:type="dxa"/>
            <w:tcBorders>
              <w:top w:val="single" w:sz="4" w:space="0" w:color="auto"/>
              <w:left w:val="single" w:sz="4" w:space="0" w:color="auto"/>
              <w:bottom w:val="single" w:sz="4" w:space="0" w:color="auto"/>
              <w:right w:val="single" w:sz="4" w:space="0" w:color="auto"/>
            </w:tcBorders>
            <w:vAlign w:val="center"/>
          </w:tcPr>
          <w:p w:rsidR="00107CD9" w:rsidRDefault="00107CD9" w:rsidP="00222B82">
            <w:r>
              <w:t>22/02/2011</w:t>
            </w:r>
          </w:p>
        </w:tc>
        <w:tc>
          <w:tcPr>
            <w:tcW w:w="1658" w:type="dxa"/>
            <w:tcBorders>
              <w:top w:val="single" w:sz="4" w:space="0" w:color="auto"/>
              <w:left w:val="single" w:sz="4" w:space="0" w:color="auto"/>
              <w:bottom w:val="single" w:sz="4" w:space="0" w:color="auto"/>
              <w:right w:val="single" w:sz="4" w:space="0" w:color="auto"/>
            </w:tcBorders>
            <w:vAlign w:val="center"/>
          </w:tcPr>
          <w:p w:rsidR="00107CD9" w:rsidRDefault="00107CD9" w:rsidP="00222B82">
            <w:r>
              <w:t>MPLE</w:t>
            </w:r>
          </w:p>
        </w:tc>
        <w:tc>
          <w:tcPr>
            <w:tcW w:w="5488" w:type="dxa"/>
            <w:tcBorders>
              <w:top w:val="single" w:sz="4" w:space="0" w:color="auto"/>
              <w:left w:val="single" w:sz="4" w:space="0" w:color="auto"/>
              <w:bottom w:val="single" w:sz="4" w:space="0" w:color="auto"/>
              <w:right w:val="single" w:sz="4" w:space="0" w:color="auto"/>
            </w:tcBorders>
            <w:vAlign w:val="center"/>
          </w:tcPr>
          <w:p w:rsidR="00107CD9" w:rsidRDefault="00107CD9" w:rsidP="00222B82">
            <w:r>
              <w:t>Mises à jour v1.4.9</w:t>
            </w:r>
          </w:p>
        </w:tc>
      </w:tr>
      <w:tr w:rsidR="00D6139D" w:rsidRPr="00567A8E" w:rsidTr="001C4F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D6139D" w:rsidRDefault="00D6139D" w:rsidP="001C4F2F">
            <w:pPr>
              <w:ind w:firstLine="142"/>
            </w:pPr>
            <w:r>
              <w:t>2.</w:t>
            </w:r>
            <w:r w:rsidR="001F1752">
              <w:t>3</w:t>
            </w:r>
          </w:p>
        </w:tc>
        <w:tc>
          <w:tcPr>
            <w:tcW w:w="1657" w:type="dxa"/>
            <w:tcBorders>
              <w:top w:val="single" w:sz="4" w:space="0" w:color="auto"/>
              <w:left w:val="single" w:sz="4" w:space="0" w:color="auto"/>
              <w:bottom w:val="single" w:sz="4" w:space="0" w:color="auto"/>
              <w:right w:val="single" w:sz="4" w:space="0" w:color="auto"/>
            </w:tcBorders>
            <w:vAlign w:val="center"/>
          </w:tcPr>
          <w:p w:rsidR="00D6139D" w:rsidRDefault="00D6139D" w:rsidP="001C4F2F">
            <w:r>
              <w:t>04/03/2011</w:t>
            </w:r>
          </w:p>
        </w:tc>
        <w:tc>
          <w:tcPr>
            <w:tcW w:w="1658" w:type="dxa"/>
            <w:tcBorders>
              <w:top w:val="single" w:sz="4" w:space="0" w:color="auto"/>
              <w:left w:val="single" w:sz="4" w:space="0" w:color="auto"/>
              <w:bottom w:val="single" w:sz="4" w:space="0" w:color="auto"/>
              <w:right w:val="single" w:sz="4" w:space="0" w:color="auto"/>
            </w:tcBorders>
            <w:vAlign w:val="center"/>
          </w:tcPr>
          <w:p w:rsidR="00D6139D" w:rsidRDefault="00D6139D" w:rsidP="001C4F2F">
            <w:r>
              <w:t>KABR</w:t>
            </w:r>
          </w:p>
        </w:tc>
        <w:tc>
          <w:tcPr>
            <w:tcW w:w="5488" w:type="dxa"/>
            <w:tcBorders>
              <w:top w:val="single" w:sz="4" w:space="0" w:color="auto"/>
              <w:left w:val="single" w:sz="4" w:space="0" w:color="auto"/>
              <w:bottom w:val="single" w:sz="4" w:space="0" w:color="auto"/>
              <w:right w:val="single" w:sz="4" w:space="0" w:color="auto"/>
            </w:tcBorders>
            <w:vAlign w:val="center"/>
          </w:tcPr>
          <w:p w:rsidR="00D6139D" w:rsidRDefault="00D6139D" w:rsidP="001C4F2F">
            <w:r>
              <w:t>Validation</w:t>
            </w:r>
          </w:p>
        </w:tc>
      </w:tr>
      <w:tr w:rsidR="00D6139D" w:rsidRPr="00567A8E" w:rsidTr="005369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D6139D" w:rsidRDefault="00D6139D" w:rsidP="00222B82">
            <w:pPr>
              <w:ind w:firstLine="142"/>
            </w:pPr>
            <w:r>
              <w:t>2.</w:t>
            </w:r>
            <w:r w:rsidR="001F1752">
              <w:t>4</w:t>
            </w:r>
          </w:p>
        </w:tc>
        <w:tc>
          <w:tcPr>
            <w:tcW w:w="1657" w:type="dxa"/>
            <w:tcBorders>
              <w:top w:val="single" w:sz="4" w:space="0" w:color="auto"/>
              <w:left w:val="single" w:sz="4" w:space="0" w:color="auto"/>
              <w:bottom w:val="single" w:sz="4" w:space="0" w:color="auto"/>
              <w:right w:val="single" w:sz="4" w:space="0" w:color="auto"/>
            </w:tcBorders>
            <w:vAlign w:val="center"/>
          </w:tcPr>
          <w:p w:rsidR="00D6139D" w:rsidRDefault="00D6139D" w:rsidP="00222B82">
            <w:r>
              <w:t>15/03/2011</w:t>
            </w:r>
          </w:p>
        </w:tc>
        <w:tc>
          <w:tcPr>
            <w:tcW w:w="1658" w:type="dxa"/>
            <w:tcBorders>
              <w:top w:val="single" w:sz="4" w:space="0" w:color="auto"/>
              <w:left w:val="single" w:sz="4" w:space="0" w:color="auto"/>
              <w:bottom w:val="single" w:sz="4" w:space="0" w:color="auto"/>
              <w:right w:val="single" w:sz="4" w:space="0" w:color="auto"/>
            </w:tcBorders>
            <w:vAlign w:val="center"/>
          </w:tcPr>
          <w:p w:rsidR="00D6139D" w:rsidRDefault="00D6139D" w:rsidP="00222B82">
            <w:r>
              <w:t>VLUE</w:t>
            </w:r>
          </w:p>
        </w:tc>
        <w:tc>
          <w:tcPr>
            <w:tcW w:w="5488" w:type="dxa"/>
            <w:tcBorders>
              <w:top w:val="single" w:sz="4" w:space="0" w:color="auto"/>
              <w:left w:val="single" w:sz="4" w:space="0" w:color="auto"/>
              <w:bottom w:val="single" w:sz="4" w:space="0" w:color="auto"/>
              <w:right w:val="single" w:sz="4" w:space="0" w:color="auto"/>
            </w:tcBorders>
            <w:vAlign w:val="center"/>
          </w:tcPr>
          <w:p w:rsidR="00D6139D" w:rsidRDefault="00D6139D" w:rsidP="00222B82">
            <w:r>
              <w:t>Mises à jour v1.4.20</w:t>
            </w:r>
          </w:p>
        </w:tc>
      </w:tr>
      <w:tr w:rsidR="00D6139D" w:rsidRPr="00567A8E" w:rsidTr="005369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D6139D" w:rsidRDefault="003E04DF" w:rsidP="00222B82">
            <w:pPr>
              <w:ind w:firstLine="142"/>
            </w:pPr>
            <w:r>
              <w:t>2.5</w:t>
            </w:r>
          </w:p>
        </w:tc>
        <w:tc>
          <w:tcPr>
            <w:tcW w:w="1657" w:type="dxa"/>
            <w:tcBorders>
              <w:top w:val="single" w:sz="4" w:space="0" w:color="auto"/>
              <w:left w:val="single" w:sz="4" w:space="0" w:color="auto"/>
              <w:bottom w:val="single" w:sz="4" w:space="0" w:color="auto"/>
              <w:right w:val="single" w:sz="4" w:space="0" w:color="auto"/>
            </w:tcBorders>
            <w:vAlign w:val="center"/>
          </w:tcPr>
          <w:p w:rsidR="00D6139D" w:rsidRDefault="003E04DF" w:rsidP="00222B82">
            <w:r>
              <w:t>22/06/2011</w:t>
            </w:r>
          </w:p>
        </w:tc>
        <w:tc>
          <w:tcPr>
            <w:tcW w:w="1658" w:type="dxa"/>
            <w:tcBorders>
              <w:top w:val="single" w:sz="4" w:space="0" w:color="auto"/>
              <w:left w:val="single" w:sz="4" w:space="0" w:color="auto"/>
              <w:bottom w:val="single" w:sz="4" w:space="0" w:color="auto"/>
              <w:right w:val="single" w:sz="4" w:space="0" w:color="auto"/>
            </w:tcBorders>
            <w:vAlign w:val="center"/>
          </w:tcPr>
          <w:p w:rsidR="00D6139D" w:rsidRDefault="003E04DF" w:rsidP="00222B82">
            <w:r>
              <w:t>CBON</w:t>
            </w:r>
          </w:p>
        </w:tc>
        <w:tc>
          <w:tcPr>
            <w:tcW w:w="5488" w:type="dxa"/>
            <w:tcBorders>
              <w:top w:val="single" w:sz="4" w:space="0" w:color="auto"/>
              <w:left w:val="single" w:sz="4" w:space="0" w:color="auto"/>
              <w:bottom w:val="single" w:sz="4" w:space="0" w:color="auto"/>
              <w:right w:val="single" w:sz="4" w:space="0" w:color="auto"/>
            </w:tcBorders>
            <w:vAlign w:val="center"/>
          </w:tcPr>
          <w:p w:rsidR="00D6139D" w:rsidRDefault="003E04DF" w:rsidP="00222B82">
            <w:r>
              <w:t>Mise à jour pour la version 1.5</w:t>
            </w:r>
          </w:p>
        </w:tc>
      </w:tr>
      <w:tr w:rsidR="00181A1C" w:rsidRPr="00567A8E" w:rsidTr="005369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181A1C" w:rsidRDefault="00181A1C" w:rsidP="00222B82">
            <w:pPr>
              <w:ind w:firstLine="142"/>
            </w:pPr>
            <w:r>
              <w:t>2.6</w:t>
            </w:r>
          </w:p>
        </w:tc>
        <w:tc>
          <w:tcPr>
            <w:tcW w:w="1657" w:type="dxa"/>
            <w:tcBorders>
              <w:top w:val="single" w:sz="4" w:space="0" w:color="auto"/>
              <w:left w:val="single" w:sz="4" w:space="0" w:color="auto"/>
              <w:bottom w:val="single" w:sz="4" w:space="0" w:color="auto"/>
              <w:right w:val="single" w:sz="4" w:space="0" w:color="auto"/>
            </w:tcBorders>
            <w:vAlign w:val="center"/>
          </w:tcPr>
          <w:p w:rsidR="00181A1C" w:rsidRDefault="00FB46D0" w:rsidP="00222B82">
            <w:r>
              <w:t>18</w:t>
            </w:r>
            <w:r w:rsidR="00181A1C">
              <w:t>/07/2011</w:t>
            </w:r>
          </w:p>
        </w:tc>
        <w:tc>
          <w:tcPr>
            <w:tcW w:w="1658" w:type="dxa"/>
            <w:tcBorders>
              <w:top w:val="single" w:sz="4" w:space="0" w:color="auto"/>
              <w:left w:val="single" w:sz="4" w:space="0" w:color="auto"/>
              <w:bottom w:val="single" w:sz="4" w:space="0" w:color="auto"/>
              <w:right w:val="single" w:sz="4" w:space="0" w:color="auto"/>
            </w:tcBorders>
            <w:vAlign w:val="center"/>
          </w:tcPr>
          <w:p w:rsidR="00181A1C" w:rsidRDefault="00181A1C" w:rsidP="00222B82">
            <w:r>
              <w:t>KABR</w:t>
            </w:r>
          </w:p>
        </w:tc>
        <w:tc>
          <w:tcPr>
            <w:tcW w:w="5488" w:type="dxa"/>
            <w:tcBorders>
              <w:top w:val="single" w:sz="4" w:space="0" w:color="auto"/>
              <w:left w:val="single" w:sz="4" w:space="0" w:color="auto"/>
              <w:bottom w:val="single" w:sz="4" w:space="0" w:color="auto"/>
              <w:right w:val="single" w:sz="4" w:space="0" w:color="auto"/>
            </w:tcBorders>
            <w:vAlign w:val="center"/>
          </w:tcPr>
          <w:p w:rsidR="00181A1C" w:rsidRDefault="00181A1C" w:rsidP="00222B82">
            <w:r>
              <w:t>Validation</w:t>
            </w:r>
          </w:p>
        </w:tc>
      </w:tr>
      <w:tr w:rsidR="009A3F5B" w:rsidRPr="00567A8E" w:rsidTr="005369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9A3F5B" w:rsidRDefault="009A3F5B" w:rsidP="00222B82">
            <w:pPr>
              <w:ind w:firstLine="142"/>
            </w:pPr>
            <w:r>
              <w:t>2.7</w:t>
            </w:r>
          </w:p>
        </w:tc>
        <w:tc>
          <w:tcPr>
            <w:tcW w:w="1657" w:type="dxa"/>
            <w:tcBorders>
              <w:top w:val="single" w:sz="4" w:space="0" w:color="auto"/>
              <w:left w:val="single" w:sz="4" w:space="0" w:color="auto"/>
              <w:bottom w:val="single" w:sz="4" w:space="0" w:color="auto"/>
              <w:right w:val="single" w:sz="4" w:space="0" w:color="auto"/>
            </w:tcBorders>
            <w:vAlign w:val="center"/>
          </w:tcPr>
          <w:p w:rsidR="009A3F5B" w:rsidRDefault="009A3F5B" w:rsidP="00222B82">
            <w:r>
              <w:t>24/10/2011</w:t>
            </w:r>
          </w:p>
        </w:tc>
        <w:tc>
          <w:tcPr>
            <w:tcW w:w="1658" w:type="dxa"/>
            <w:tcBorders>
              <w:top w:val="single" w:sz="4" w:space="0" w:color="auto"/>
              <w:left w:val="single" w:sz="4" w:space="0" w:color="auto"/>
              <w:bottom w:val="single" w:sz="4" w:space="0" w:color="auto"/>
              <w:right w:val="single" w:sz="4" w:space="0" w:color="auto"/>
            </w:tcBorders>
            <w:vAlign w:val="center"/>
          </w:tcPr>
          <w:p w:rsidR="009A3F5B" w:rsidRDefault="009A3F5B" w:rsidP="00222B82">
            <w:r>
              <w:t>MMIE</w:t>
            </w:r>
          </w:p>
        </w:tc>
        <w:tc>
          <w:tcPr>
            <w:tcW w:w="5488" w:type="dxa"/>
            <w:tcBorders>
              <w:top w:val="single" w:sz="4" w:space="0" w:color="auto"/>
              <w:left w:val="single" w:sz="4" w:space="0" w:color="auto"/>
              <w:bottom w:val="single" w:sz="4" w:space="0" w:color="auto"/>
              <w:right w:val="single" w:sz="4" w:space="0" w:color="auto"/>
            </w:tcBorders>
            <w:vAlign w:val="center"/>
          </w:tcPr>
          <w:p w:rsidR="009A3F5B" w:rsidRDefault="009A3F5B" w:rsidP="00222B82">
            <w:r>
              <w:t>Mise à jour</w:t>
            </w:r>
          </w:p>
        </w:tc>
      </w:tr>
    </w:tbl>
    <w:p w:rsidR="00567A8E" w:rsidRPr="00567A8E" w:rsidRDefault="00567A8E" w:rsidP="00567A8E">
      <w:pPr>
        <w:rPr>
          <w:lang w:eastAsia="ar-SA"/>
        </w:rPr>
      </w:pPr>
    </w:p>
    <w:p w:rsidR="00567A8E" w:rsidRPr="00567A8E" w:rsidRDefault="00567A8E" w:rsidP="00567A8E">
      <w:pPr>
        <w:pStyle w:val="BodyText"/>
      </w:pPr>
    </w:p>
    <w:p w:rsidR="00567A8E" w:rsidRDefault="00567A8E" w:rsidP="00567A8E">
      <w:pPr>
        <w:rPr>
          <w:lang w:eastAsia="ar-SA"/>
        </w:rPr>
      </w:pPr>
    </w:p>
    <w:p w:rsidR="00D85527" w:rsidRDefault="00D85527" w:rsidP="00567A8E">
      <w:pPr>
        <w:rPr>
          <w:lang w:eastAsia="ar-SA"/>
        </w:rPr>
      </w:pPr>
    </w:p>
    <w:p w:rsidR="00D85527" w:rsidRDefault="00D85527" w:rsidP="00567A8E">
      <w:pPr>
        <w:rPr>
          <w:lang w:eastAsia="ar-SA"/>
        </w:rPr>
      </w:pPr>
    </w:p>
    <w:p w:rsidR="00D85527" w:rsidRDefault="00D85527" w:rsidP="00567A8E">
      <w:pPr>
        <w:rPr>
          <w:lang w:eastAsia="ar-SA"/>
        </w:rPr>
      </w:pPr>
    </w:p>
    <w:p w:rsidR="00D85527" w:rsidRDefault="00D85527" w:rsidP="00567A8E">
      <w:pPr>
        <w:rPr>
          <w:lang w:eastAsia="ar-SA"/>
        </w:rPr>
      </w:pPr>
    </w:p>
    <w:p w:rsidR="00D85527" w:rsidRDefault="00D85527" w:rsidP="00567A8E">
      <w:pPr>
        <w:rPr>
          <w:lang w:eastAsia="ar-SA"/>
        </w:rPr>
      </w:pPr>
    </w:p>
    <w:p w:rsidR="00D85527" w:rsidRDefault="00D85527" w:rsidP="00567A8E">
      <w:pPr>
        <w:rPr>
          <w:lang w:eastAsia="ar-SA"/>
        </w:rPr>
      </w:pPr>
    </w:p>
    <w:p w:rsidR="00D85527" w:rsidRDefault="00D85527" w:rsidP="00567A8E">
      <w:pPr>
        <w:rPr>
          <w:lang w:eastAsia="ar-SA"/>
        </w:rPr>
      </w:pPr>
    </w:p>
    <w:p w:rsidR="00D85527" w:rsidRDefault="00D85527" w:rsidP="00567A8E">
      <w:pPr>
        <w:rPr>
          <w:lang w:eastAsia="ar-SA"/>
        </w:rPr>
      </w:pPr>
    </w:p>
    <w:p w:rsidR="00893CDA" w:rsidRPr="00734428" w:rsidRDefault="00893CDA" w:rsidP="00893CDA">
      <w:pPr>
        <w:pStyle w:val="BodyText"/>
        <w:rPr>
          <w:b/>
        </w:rPr>
      </w:pPr>
      <w:r>
        <w:rPr>
          <w:b/>
        </w:rPr>
        <w:t>Droit d’auteur</w:t>
      </w:r>
    </w:p>
    <w:p w:rsidR="00893CDA" w:rsidRDefault="00541B92" w:rsidP="00893CDA">
      <w:pPr>
        <w:pStyle w:val="TM1"/>
      </w:pPr>
      <w:r>
        <w:rPr>
          <w:noProof/>
        </w:rPr>
        <w:drawing>
          <wp:anchor distT="0" distB="0" distL="114300" distR="114300" simplePos="0" relativeHeight="251621888" behindDoc="0" locked="0" layoutInCell="1" allowOverlap="1">
            <wp:simplePos x="0" y="0"/>
            <wp:positionH relativeFrom="column">
              <wp:posOffset>3810</wp:posOffset>
            </wp:positionH>
            <wp:positionV relativeFrom="paragraph">
              <wp:posOffset>6350</wp:posOffset>
            </wp:positionV>
            <wp:extent cx="1595120" cy="553085"/>
            <wp:effectExtent l="19050" t="0" r="5080" b="0"/>
            <wp:wrapSquare wrapText="bothSides"/>
            <wp:docPr id="556" name="Image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8"/>
                    </pic:cNvPr>
                    <pic:cNvPicPr>
                      <a:picLocks noChangeAspect="1" noChangeArrowheads="1"/>
                    </pic:cNvPicPr>
                  </pic:nvPicPr>
                  <pic:blipFill>
                    <a:blip r:embed="rId9"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893CDA" w:rsidRPr="009C0A6D">
        <w:t>Ce texte est disponible sous contrat Creative Commons Paternité</w:t>
      </w:r>
      <w:r w:rsidR="00893CDA">
        <w:t xml:space="preserve"> </w:t>
      </w:r>
      <w:r w:rsidR="00893CDA" w:rsidRPr="009C0A6D">
        <w:t>-</w:t>
      </w:r>
      <w:r w:rsidR="00893CDA">
        <w:t xml:space="preserve"> </w:t>
      </w:r>
      <w:r w:rsidR="00893CDA" w:rsidRPr="009C0A6D">
        <w:t>Pas d'Utilisation Commerciale</w:t>
      </w:r>
      <w:r w:rsidR="00893CDA">
        <w:t xml:space="preserve"> </w:t>
      </w:r>
      <w:r w:rsidR="00893CDA" w:rsidRPr="009C0A6D">
        <w:t>-</w:t>
      </w:r>
      <w:r w:rsidR="00893CDA">
        <w:t xml:space="preserve"> </w:t>
      </w:r>
      <w:r w:rsidR="00893CDA" w:rsidRPr="009C0A6D">
        <w:t xml:space="preserve">Partage des Conditions Initiales à l'Identique 2.0 </w:t>
      </w:r>
      <w:r w:rsidR="00893CDA">
        <w:t xml:space="preserve">France : </w:t>
      </w:r>
      <w:hyperlink r:id="rId10" w:history="1">
        <w:r w:rsidR="00893CDA" w:rsidRPr="009C0A6D">
          <w:rPr>
            <w:rStyle w:val="Lienhypertexte"/>
          </w:rPr>
          <w:t>http://creativecommons.org/licenses/by-nc</w:t>
        </w:r>
        <w:r w:rsidR="00893CDA" w:rsidRPr="009C0A6D">
          <w:rPr>
            <w:rStyle w:val="Lienhypertexte"/>
          </w:rPr>
          <w:t>-</w:t>
        </w:r>
        <w:r w:rsidR="00893CDA" w:rsidRPr="009C0A6D">
          <w:rPr>
            <w:rStyle w:val="Lienhypertexte"/>
          </w:rPr>
          <w:t>sa/</w:t>
        </w:r>
        <w:r w:rsidR="00893CDA" w:rsidRPr="009C0A6D">
          <w:rPr>
            <w:rStyle w:val="Lienhypertexte"/>
          </w:rPr>
          <w:t>2</w:t>
        </w:r>
        <w:r w:rsidR="00893CDA" w:rsidRPr="009C0A6D">
          <w:rPr>
            <w:rStyle w:val="Lienhypertexte"/>
          </w:rPr>
          <w:t>.0/fr/</w:t>
        </w:r>
      </w:hyperlink>
    </w:p>
    <w:p w:rsidR="003F0117" w:rsidRPr="00C623AA" w:rsidRDefault="00304AF2">
      <w:pPr>
        <w:pStyle w:val="TM1"/>
        <w:tabs>
          <w:tab w:val="left" w:pos="480"/>
          <w:tab w:val="right" w:leader="dot" w:pos="10194"/>
        </w:tabs>
        <w:rPr>
          <w:b/>
          <w:smallCaps/>
          <w:sz w:val="56"/>
          <w:szCs w:val="72"/>
          <w:lang w:eastAsia="ar-SA"/>
        </w:rPr>
      </w:pPr>
      <w:r>
        <w:rPr>
          <w:b/>
          <w:smallCaps/>
          <w:sz w:val="72"/>
          <w:szCs w:val="72"/>
          <w:lang w:eastAsia="ar-SA"/>
        </w:rPr>
        <w:br w:type="page"/>
      </w:r>
      <w:r w:rsidR="0036507D" w:rsidRPr="00C623AA">
        <w:rPr>
          <w:sz w:val="22"/>
          <w:lang w:eastAsia="ar-SA"/>
        </w:rPr>
        <w:lastRenderedPageBreak/>
        <w:t xml:space="preserve"> </w:t>
      </w:r>
      <w:r w:rsidR="001F01F1" w:rsidRPr="00C623AA">
        <w:rPr>
          <w:b/>
          <w:smallCaps/>
          <w:sz w:val="56"/>
          <w:szCs w:val="72"/>
          <w:lang w:eastAsia="ar-SA"/>
        </w:rPr>
        <w:t>Sommaire</w:t>
      </w:r>
    </w:p>
    <w:p w:rsidR="000608F1" w:rsidRDefault="00567A8E">
      <w:pPr>
        <w:pStyle w:val="TM1"/>
        <w:tabs>
          <w:tab w:val="left" w:pos="480"/>
          <w:tab w:val="right" w:leader="dot" w:pos="10194"/>
        </w:tabs>
        <w:rPr>
          <w:noProof/>
          <w:sz w:val="22"/>
          <w:szCs w:val="22"/>
        </w:rPr>
      </w:pPr>
      <w:r w:rsidRPr="001F01F1">
        <w:rPr>
          <w:b/>
          <w:smallCaps/>
          <w:sz w:val="72"/>
          <w:szCs w:val="72"/>
          <w:lang w:eastAsia="ar-SA"/>
        </w:rPr>
        <w:fldChar w:fldCharType="begin"/>
      </w:r>
      <w:r w:rsidRPr="001F01F1">
        <w:rPr>
          <w:b/>
          <w:smallCaps/>
          <w:sz w:val="72"/>
          <w:szCs w:val="72"/>
          <w:lang w:eastAsia="ar-SA"/>
        </w:rPr>
        <w:instrText xml:space="preserve"> TOC \o "1-3" \h \z \u </w:instrText>
      </w:r>
      <w:r w:rsidRPr="001F01F1">
        <w:rPr>
          <w:b/>
          <w:smallCaps/>
          <w:sz w:val="72"/>
          <w:szCs w:val="72"/>
          <w:lang w:eastAsia="ar-SA"/>
        </w:rPr>
        <w:fldChar w:fldCharType="separate"/>
      </w:r>
      <w:hyperlink w:anchor="_Toc307309930" w:history="1">
        <w:r w:rsidR="000608F1" w:rsidRPr="00C94726">
          <w:rPr>
            <w:rStyle w:val="Lienhypertexte"/>
            <w:bCs/>
            <w:noProof/>
            <w:snapToGrid w:val="0"/>
            <w:lang w:eastAsia="ar-SA"/>
          </w:rPr>
          <w:t>1</w:t>
        </w:r>
        <w:r w:rsidR="000608F1">
          <w:rPr>
            <w:noProof/>
            <w:sz w:val="22"/>
            <w:szCs w:val="22"/>
          </w:rPr>
          <w:tab/>
        </w:r>
        <w:r w:rsidR="000608F1" w:rsidRPr="00C94726">
          <w:rPr>
            <w:rStyle w:val="Lienhypertexte"/>
            <w:noProof/>
            <w:lang w:eastAsia="ar-SA"/>
          </w:rPr>
          <w:t>Introduction</w:t>
        </w:r>
        <w:r w:rsidR="000608F1">
          <w:rPr>
            <w:noProof/>
            <w:webHidden/>
          </w:rPr>
          <w:tab/>
        </w:r>
        <w:r w:rsidR="000608F1">
          <w:rPr>
            <w:noProof/>
            <w:webHidden/>
          </w:rPr>
          <w:fldChar w:fldCharType="begin"/>
        </w:r>
        <w:r w:rsidR="000608F1">
          <w:rPr>
            <w:noProof/>
            <w:webHidden/>
          </w:rPr>
          <w:instrText xml:space="preserve"> PAGEREF _Toc307309930 \h </w:instrText>
        </w:r>
        <w:r w:rsidR="000608F1">
          <w:rPr>
            <w:noProof/>
            <w:webHidden/>
          </w:rPr>
        </w:r>
        <w:r w:rsidR="000608F1">
          <w:rPr>
            <w:noProof/>
            <w:webHidden/>
          </w:rPr>
          <w:fldChar w:fldCharType="separate"/>
        </w:r>
        <w:r w:rsidR="000608F1">
          <w:rPr>
            <w:noProof/>
            <w:webHidden/>
          </w:rPr>
          <w:t>5</w:t>
        </w:r>
        <w:r w:rsidR="000608F1">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31" w:history="1">
        <w:r w:rsidRPr="00C94726">
          <w:rPr>
            <w:rStyle w:val="Lienhypertexte"/>
            <w:noProof/>
            <w:lang w:eastAsia="ar-SA"/>
          </w:rPr>
          <w:t>1.1</w:t>
        </w:r>
        <w:r>
          <w:rPr>
            <w:noProof/>
            <w:sz w:val="22"/>
            <w:szCs w:val="22"/>
          </w:rPr>
          <w:tab/>
        </w:r>
        <w:r w:rsidRPr="00C94726">
          <w:rPr>
            <w:rStyle w:val="Lienhypertexte"/>
            <w:noProof/>
            <w:lang w:eastAsia="ar-SA"/>
          </w:rPr>
          <w:t>Accès aux contenus</w:t>
        </w:r>
        <w:r>
          <w:rPr>
            <w:noProof/>
            <w:webHidden/>
          </w:rPr>
          <w:tab/>
        </w:r>
        <w:r>
          <w:rPr>
            <w:noProof/>
            <w:webHidden/>
          </w:rPr>
          <w:fldChar w:fldCharType="begin"/>
        </w:r>
        <w:r>
          <w:rPr>
            <w:noProof/>
            <w:webHidden/>
          </w:rPr>
          <w:instrText xml:space="preserve"> PAGEREF _Toc307309931 \h </w:instrText>
        </w:r>
        <w:r>
          <w:rPr>
            <w:noProof/>
            <w:webHidden/>
          </w:rPr>
        </w:r>
        <w:r>
          <w:rPr>
            <w:noProof/>
            <w:webHidden/>
          </w:rPr>
          <w:fldChar w:fldCharType="separate"/>
        </w:r>
        <w:r>
          <w:rPr>
            <w:noProof/>
            <w:webHidden/>
          </w:rPr>
          <w:t>5</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32" w:history="1">
        <w:r w:rsidRPr="00C94726">
          <w:rPr>
            <w:rStyle w:val="Lienhypertexte"/>
            <w:noProof/>
            <w:lang w:eastAsia="ar-SA"/>
          </w:rPr>
          <w:t>1.2</w:t>
        </w:r>
        <w:r>
          <w:rPr>
            <w:noProof/>
            <w:sz w:val="22"/>
            <w:szCs w:val="22"/>
          </w:rPr>
          <w:tab/>
        </w:r>
        <w:r w:rsidRPr="00C94726">
          <w:rPr>
            <w:rStyle w:val="Lienhypertexte"/>
            <w:noProof/>
            <w:lang w:eastAsia="ar-SA"/>
          </w:rPr>
          <w:t>Repères visuels</w:t>
        </w:r>
        <w:r>
          <w:rPr>
            <w:noProof/>
            <w:webHidden/>
          </w:rPr>
          <w:tab/>
        </w:r>
        <w:r>
          <w:rPr>
            <w:noProof/>
            <w:webHidden/>
          </w:rPr>
          <w:fldChar w:fldCharType="begin"/>
        </w:r>
        <w:r>
          <w:rPr>
            <w:noProof/>
            <w:webHidden/>
          </w:rPr>
          <w:instrText xml:space="preserve"> PAGEREF _Toc307309932 \h </w:instrText>
        </w:r>
        <w:r>
          <w:rPr>
            <w:noProof/>
            <w:webHidden/>
          </w:rPr>
        </w:r>
        <w:r>
          <w:rPr>
            <w:noProof/>
            <w:webHidden/>
          </w:rPr>
          <w:fldChar w:fldCharType="separate"/>
        </w:r>
        <w:r>
          <w:rPr>
            <w:noProof/>
            <w:webHidden/>
          </w:rPr>
          <w:t>5</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33" w:history="1">
        <w:r w:rsidRPr="00C94726">
          <w:rPr>
            <w:rStyle w:val="Lienhypertexte"/>
            <w:noProof/>
          </w:rPr>
          <w:t>1.3</w:t>
        </w:r>
        <w:r>
          <w:rPr>
            <w:noProof/>
            <w:sz w:val="22"/>
            <w:szCs w:val="22"/>
          </w:rPr>
          <w:tab/>
        </w:r>
        <w:r w:rsidRPr="00C94726">
          <w:rPr>
            <w:rStyle w:val="Lienhypertexte"/>
            <w:noProof/>
          </w:rPr>
          <w:t>Conseils d'utilisation</w:t>
        </w:r>
        <w:r>
          <w:rPr>
            <w:noProof/>
            <w:webHidden/>
          </w:rPr>
          <w:tab/>
        </w:r>
        <w:r>
          <w:rPr>
            <w:noProof/>
            <w:webHidden/>
          </w:rPr>
          <w:fldChar w:fldCharType="begin"/>
        </w:r>
        <w:r>
          <w:rPr>
            <w:noProof/>
            <w:webHidden/>
          </w:rPr>
          <w:instrText xml:space="preserve"> PAGEREF _Toc307309933 \h </w:instrText>
        </w:r>
        <w:r>
          <w:rPr>
            <w:noProof/>
            <w:webHidden/>
          </w:rPr>
        </w:r>
        <w:r>
          <w:rPr>
            <w:noProof/>
            <w:webHidden/>
          </w:rPr>
          <w:fldChar w:fldCharType="separate"/>
        </w:r>
        <w:r>
          <w:rPr>
            <w:noProof/>
            <w:webHidden/>
          </w:rPr>
          <w:t>5</w:t>
        </w:r>
        <w:r>
          <w:rPr>
            <w:noProof/>
            <w:webHidden/>
          </w:rPr>
          <w:fldChar w:fldCharType="end"/>
        </w:r>
      </w:hyperlink>
    </w:p>
    <w:p w:rsidR="000608F1" w:rsidRDefault="000608F1">
      <w:pPr>
        <w:pStyle w:val="TM1"/>
        <w:tabs>
          <w:tab w:val="left" w:pos="480"/>
          <w:tab w:val="right" w:leader="dot" w:pos="10194"/>
        </w:tabs>
        <w:rPr>
          <w:noProof/>
          <w:sz w:val="22"/>
          <w:szCs w:val="22"/>
        </w:rPr>
      </w:pPr>
      <w:hyperlink w:anchor="_Toc307309934" w:history="1">
        <w:r w:rsidRPr="00C94726">
          <w:rPr>
            <w:rStyle w:val="Lienhypertexte"/>
            <w:bCs/>
            <w:noProof/>
            <w:snapToGrid w:val="0"/>
          </w:rPr>
          <w:t>2</w:t>
        </w:r>
        <w:r>
          <w:rPr>
            <w:noProof/>
            <w:sz w:val="22"/>
            <w:szCs w:val="22"/>
          </w:rPr>
          <w:tab/>
        </w:r>
        <w:r w:rsidRPr="00C94726">
          <w:rPr>
            <w:rStyle w:val="Lienhypertexte"/>
            <w:noProof/>
          </w:rPr>
          <w:t>Présentation du service Réservation de matériel</w:t>
        </w:r>
        <w:r>
          <w:rPr>
            <w:noProof/>
            <w:webHidden/>
          </w:rPr>
          <w:tab/>
        </w:r>
        <w:r>
          <w:rPr>
            <w:noProof/>
            <w:webHidden/>
          </w:rPr>
          <w:fldChar w:fldCharType="begin"/>
        </w:r>
        <w:r>
          <w:rPr>
            <w:noProof/>
            <w:webHidden/>
          </w:rPr>
          <w:instrText xml:space="preserve"> PAGEREF _Toc307309934 \h </w:instrText>
        </w:r>
        <w:r>
          <w:rPr>
            <w:noProof/>
            <w:webHidden/>
          </w:rPr>
        </w:r>
        <w:r>
          <w:rPr>
            <w:noProof/>
            <w:webHidden/>
          </w:rPr>
          <w:fldChar w:fldCharType="separate"/>
        </w:r>
        <w:r>
          <w:rPr>
            <w:noProof/>
            <w:webHidden/>
          </w:rPr>
          <w:t>7</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35" w:history="1">
        <w:r w:rsidRPr="00C94726">
          <w:rPr>
            <w:rStyle w:val="Lienhypertexte"/>
            <w:noProof/>
          </w:rPr>
          <w:t>2.1</w:t>
        </w:r>
        <w:r>
          <w:rPr>
            <w:noProof/>
            <w:sz w:val="22"/>
            <w:szCs w:val="22"/>
          </w:rPr>
          <w:tab/>
        </w:r>
        <w:r w:rsidRPr="00C94726">
          <w:rPr>
            <w:rStyle w:val="Lienhypertexte"/>
            <w:noProof/>
          </w:rPr>
          <w:t>Accès au service</w:t>
        </w:r>
        <w:r>
          <w:rPr>
            <w:noProof/>
            <w:webHidden/>
          </w:rPr>
          <w:tab/>
        </w:r>
        <w:r>
          <w:rPr>
            <w:noProof/>
            <w:webHidden/>
          </w:rPr>
          <w:fldChar w:fldCharType="begin"/>
        </w:r>
        <w:r>
          <w:rPr>
            <w:noProof/>
            <w:webHidden/>
          </w:rPr>
          <w:instrText xml:space="preserve"> PAGEREF _Toc307309935 \h </w:instrText>
        </w:r>
        <w:r>
          <w:rPr>
            <w:noProof/>
            <w:webHidden/>
          </w:rPr>
        </w:r>
        <w:r>
          <w:rPr>
            <w:noProof/>
            <w:webHidden/>
          </w:rPr>
          <w:fldChar w:fldCharType="separate"/>
        </w:r>
        <w:r>
          <w:rPr>
            <w:noProof/>
            <w:webHidden/>
          </w:rPr>
          <w:t>7</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36" w:history="1">
        <w:r w:rsidRPr="00C94726">
          <w:rPr>
            <w:rStyle w:val="Lienhypertexte"/>
            <w:noProof/>
            <w:lang w:val="fr-CA"/>
          </w:rPr>
          <w:t>2.2</w:t>
        </w:r>
        <w:r>
          <w:rPr>
            <w:noProof/>
            <w:sz w:val="22"/>
            <w:szCs w:val="22"/>
          </w:rPr>
          <w:tab/>
        </w:r>
        <w:r w:rsidRPr="00C94726">
          <w:rPr>
            <w:rStyle w:val="Lienhypertexte"/>
            <w:noProof/>
            <w:lang w:val="fr-CA"/>
          </w:rPr>
          <w:t>Présentation du service Réservation de matériel</w:t>
        </w:r>
        <w:r>
          <w:rPr>
            <w:noProof/>
            <w:webHidden/>
          </w:rPr>
          <w:tab/>
        </w:r>
        <w:r>
          <w:rPr>
            <w:noProof/>
            <w:webHidden/>
          </w:rPr>
          <w:fldChar w:fldCharType="begin"/>
        </w:r>
        <w:r>
          <w:rPr>
            <w:noProof/>
            <w:webHidden/>
          </w:rPr>
          <w:instrText xml:space="preserve"> PAGEREF _Toc307309936 \h </w:instrText>
        </w:r>
        <w:r>
          <w:rPr>
            <w:noProof/>
            <w:webHidden/>
          </w:rPr>
        </w:r>
        <w:r>
          <w:rPr>
            <w:noProof/>
            <w:webHidden/>
          </w:rPr>
          <w:fldChar w:fldCharType="separate"/>
        </w:r>
        <w:r>
          <w:rPr>
            <w:noProof/>
            <w:webHidden/>
          </w:rPr>
          <w:t>7</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37" w:history="1">
        <w:r w:rsidRPr="00C94726">
          <w:rPr>
            <w:rStyle w:val="Lienhypertexte"/>
            <w:noProof/>
          </w:rPr>
          <w:t>2.3</w:t>
        </w:r>
        <w:r>
          <w:rPr>
            <w:noProof/>
            <w:sz w:val="22"/>
            <w:szCs w:val="22"/>
          </w:rPr>
          <w:tab/>
        </w:r>
        <w:r w:rsidRPr="00C94726">
          <w:rPr>
            <w:rStyle w:val="Lienhypertexte"/>
            <w:noProof/>
          </w:rPr>
          <w:t>Quels sont les droits d’accès par profil et par utilisateur ?</w:t>
        </w:r>
        <w:r>
          <w:rPr>
            <w:noProof/>
            <w:webHidden/>
          </w:rPr>
          <w:tab/>
        </w:r>
        <w:r>
          <w:rPr>
            <w:noProof/>
            <w:webHidden/>
          </w:rPr>
          <w:fldChar w:fldCharType="begin"/>
        </w:r>
        <w:r>
          <w:rPr>
            <w:noProof/>
            <w:webHidden/>
          </w:rPr>
          <w:instrText xml:space="preserve"> PAGEREF _Toc307309937 \h </w:instrText>
        </w:r>
        <w:r>
          <w:rPr>
            <w:noProof/>
            <w:webHidden/>
          </w:rPr>
        </w:r>
        <w:r>
          <w:rPr>
            <w:noProof/>
            <w:webHidden/>
          </w:rPr>
          <w:fldChar w:fldCharType="separate"/>
        </w:r>
        <w:r>
          <w:rPr>
            <w:noProof/>
            <w:webHidden/>
          </w:rPr>
          <w:t>8</w:t>
        </w:r>
        <w:r>
          <w:rPr>
            <w:noProof/>
            <w:webHidden/>
          </w:rPr>
          <w:fldChar w:fldCharType="end"/>
        </w:r>
      </w:hyperlink>
    </w:p>
    <w:p w:rsidR="000608F1" w:rsidRDefault="000608F1">
      <w:pPr>
        <w:pStyle w:val="TM3"/>
        <w:tabs>
          <w:tab w:val="left" w:pos="1320"/>
          <w:tab w:val="right" w:leader="dot" w:pos="10194"/>
        </w:tabs>
        <w:rPr>
          <w:noProof/>
          <w:sz w:val="22"/>
          <w:szCs w:val="22"/>
        </w:rPr>
      </w:pPr>
      <w:hyperlink w:anchor="_Toc307309938" w:history="1">
        <w:r w:rsidRPr="00C94726">
          <w:rPr>
            <w:rStyle w:val="Lienhypertexte"/>
            <w:noProof/>
          </w:rPr>
          <w:t>2.3.1</w:t>
        </w:r>
        <w:r>
          <w:rPr>
            <w:noProof/>
            <w:sz w:val="22"/>
            <w:szCs w:val="22"/>
          </w:rPr>
          <w:tab/>
        </w:r>
        <w:r w:rsidRPr="00C94726">
          <w:rPr>
            <w:rStyle w:val="Lienhypertexte"/>
            <w:noProof/>
          </w:rPr>
          <w:t>Définition des droits dans la console d’administration par l’administrateur local/superviseur</w:t>
        </w:r>
        <w:r>
          <w:rPr>
            <w:noProof/>
            <w:webHidden/>
          </w:rPr>
          <w:tab/>
        </w:r>
        <w:r>
          <w:rPr>
            <w:noProof/>
            <w:webHidden/>
          </w:rPr>
          <w:fldChar w:fldCharType="begin"/>
        </w:r>
        <w:r>
          <w:rPr>
            <w:noProof/>
            <w:webHidden/>
          </w:rPr>
          <w:instrText xml:space="preserve"> PAGEREF _Toc307309938 \h </w:instrText>
        </w:r>
        <w:r>
          <w:rPr>
            <w:noProof/>
            <w:webHidden/>
          </w:rPr>
        </w:r>
        <w:r>
          <w:rPr>
            <w:noProof/>
            <w:webHidden/>
          </w:rPr>
          <w:fldChar w:fldCharType="separate"/>
        </w:r>
        <w:r>
          <w:rPr>
            <w:noProof/>
            <w:webHidden/>
          </w:rPr>
          <w:t>8</w:t>
        </w:r>
        <w:r>
          <w:rPr>
            <w:noProof/>
            <w:webHidden/>
          </w:rPr>
          <w:fldChar w:fldCharType="end"/>
        </w:r>
      </w:hyperlink>
    </w:p>
    <w:p w:rsidR="000608F1" w:rsidRDefault="000608F1">
      <w:pPr>
        <w:pStyle w:val="TM3"/>
        <w:tabs>
          <w:tab w:val="left" w:pos="1320"/>
          <w:tab w:val="right" w:leader="dot" w:pos="10194"/>
        </w:tabs>
        <w:rPr>
          <w:noProof/>
          <w:sz w:val="22"/>
          <w:szCs w:val="22"/>
        </w:rPr>
      </w:pPr>
      <w:hyperlink w:anchor="_Toc307309939" w:history="1">
        <w:r w:rsidRPr="00C94726">
          <w:rPr>
            <w:rStyle w:val="Lienhypertexte"/>
            <w:noProof/>
          </w:rPr>
          <w:t>2.3.2</w:t>
        </w:r>
        <w:r>
          <w:rPr>
            <w:noProof/>
            <w:sz w:val="22"/>
            <w:szCs w:val="22"/>
          </w:rPr>
          <w:tab/>
        </w:r>
        <w:r w:rsidRPr="00C94726">
          <w:rPr>
            <w:rStyle w:val="Lienhypertexte"/>
            <w:noProof/>
          </w:rPr>
          <w:t>Définition des droits dans l’interface du service par les utilisateurs</w:t>
        </w:r>
        <w:r>
          <w:rPr>
            <w:noProof/>
            <w:webHidden/>
          </w:rPr>
          <w:tab/>
        </w:r>
        <w:r>
          <w:rPr>
            <w:noProof/>
            <w:webHidden/>
          </w:rPr>
          <w:fldChar w:fldCharType="begin"/>
        </w:r>
        <w:r>
          <w:rPr>
            <w:noProof/>
            <w:webHidden/>
          </w:rPr>
          <w:instrText xml:space="preserve"> PAGEREF _Toc307309939 \h </w:instrText>
        </w:r>
        <w:r>
          <w:rPr>
            <w:noProof/>
            <w:webHidden/>
          </w:rPr>
        </w:r>
        <w:r>
          <w:rPr>
            <w:noProof/>
            <w:webHidden/>
          </w:rPr>
          <w:fldChar w:fldCharType="separate"/>
        </w:r>
        <w:r>
          <w:rPr>
            <w:noProof/>
            <w:webHidden/>
          </w:rPr>
          <w:t>9</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40" w:history="1">
        <w:r w:rsidRPr="00C94726">
          <w:rPr>
            <w:rStyle w:val="Lienhypertexte"/>
            <w:noProof/>
          </w:rPr>
          <w:t>2.4</w:t>
        </w:r>
        <w:r>
          <w:rPr>
            <w:noProof/>
            <w:sz w:val="22"/>
            <w:szCs w:val="22"/>
          </w:rPr>
          <w:tab/>
        </w:r>
        <w:r w:rsidRPr="00C94726">
          <w:rPr>
            <w:rStyle w:val="Lienhypertexte"/>
            <w:noProof/>
          </w:rPr>
          <w:t>Comment naviguer dans le service ?</w:t>
        </w:r>
        <w:r>
          <w:rPr>
            <w:noProof/>
            <w:webHidden/>
          </w:rPr>
          <w:tab/>
        </w:r>
        <w:r>
          <w:rPr>
            <w:noProof/>
            <w:webHidden/>
          </w:rPr>
          <w:fldChar w:fldCharType="begin"/>
        </w:r>
        <w:r>
          <w:rPr>
            <w:noProof/>
            <w:webHidden/>
          </w:rPr>
          <w:instrText xml:space="preserve"> PAGEREF _Toc307309940 \h </w:instrText>
        </w:r>
        <w:r>
          <w:rPr>
            <w:noProof/>
            <w:webHidden/>
          </w:rPr>
        </w:r>
        <w:r>
          <w:rPr>
            <w:noProof/>
            <w:webHidden/>
          </w:rPr>
          <w:fldChar w:fldCharType="separate"/>
        </w:r>
        <w:r>
          <w:rPr>
            <w:noProof/>
            <w:webHidden/>
          </w:rPr>
          <w:t>10</w:t>
        </w:r>
        <w:r>
          <w:rPr>
            <w:noProof/>
            <w:webHidden/>
          </w:rPr>
          <w:fldChar w:fldCharType="end"/>
        </w:r>
      </w:hyperlink>
    </w:p>
    <w:p w:rsidR="000608F1" w:rsidRDefault="000608F1">
      <w:pPr>
        <w:pStyle w:val="TM1"/>
        <w:tabs>
          <w:tab w:val="left" w:pos="480"/>
          <w:tab w:val="right" w:leader="dot" w:pos="10194"/>
        </w:tabs>
        <w:rPr>
          <w:noProof/>
          <w:sz w:val="22"/>
          <w:szCs w:val="22"/>
        </w:rPr>
      </w:pPr>
      <w:hyperlink w:anchor="_Toc307309941" w:history="1">
        <w:r w:rsidRPr="00C94726">
          <w:rPr>
            <w:rStyle w:val="Lienhypertexte"/>
            <w:bCs/>
            <w:noProof/>
            <w:snapToGrid w:val="0"/>
          </w:rPr>
          <w:t>3</w:t>
        </w:r>
        <w:r>
          <w:rPr>
            <w:noProof/>
            <w:sz w:val="22"/>
            <w:szCs w:val="22"/>
          </w:rPr>
          <w:tab/>
        </w:r>
        <w:r w:rsidRPr="00C94726">
          <w:rPr>
            <w:rStyle w:val="Lienhypertexte"/>
            <w:noProof/>
          </w:rPr>
          <w:t>Consulter un planning de réservation</w:t>
        </w:r>
        <w:r>
          <w:rPr>
            <w:noProof/>
            <w:webHidden/>
          </w:rPr>
          <w:tab/>
        </w:r>
        <w:r>
          <w:rPr>
            <w:noProof/>
            <w:webHidden/>
          </w:rPr>
          <w:fldChar w:fldCharType="begin"/>
        </w:r>
        <w:r>
          <w:rPr>
            <w:noProof/>
            <w:webHidden/>
          </w:rPr>
          <w:instrText xml:space="preserve"> PAGEREF _Toc307309941 \h </w:instrText>
        </w:r>
        <w:r>
          <w:rPr>
            <w:noProof/>
            <w:webHidden/>
          </w:rPr>
        </w:r>
        <w:r>
          <w:rPr>
            <w:noProof/>
            <w:webHidden/>
          </w:rPr>
          <w:fldChar w:fldCharType="separate"/>
        </w:r>
        <w:r>
          <w:rPr>
            <w:noProof/>
            <w:webHidden/>
          </w:rPr>
          <w:t>13</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42" w:history="1">
        <w:r w:rsidRPr="00C94726">
          <w:rPr>
            <w:rStyle w:val="Lienhypertexte"/>
            <w:noProof/>
          </w:rPr>
          <w:t>3.1</w:t>
        </w:r>
        <w:r>
          <w:rPr>
            <w:noProof/>
            <w:sz w:val="22"/>
            <w:szCs w:val="22"/>
          </w:rPr>
          <w:tab/>
        </w:r>
        <w:r w:rsidRPr="00C94726">
          <w:rPr>
            <w:rStyle w:val="Lienhypertexte"/>
            <w:noProof/>
          </w:rPr>
          <w:t>Comment consulter le planning de réservation d’un type de ressource ?</w:t>
        </w:r>
        <w:r>
          <w:rPr>
            <w:noProof/>
            <w:webHidden/>
          </w:rPr>
          <w:tab/>
        </w:r>
        <w:r>
          <w:rPr>
            <w:noProof/>
            <w:webHidden/>
          </w:rPr>
          <w:fldChar w:fldCharType="begin"/>
        </w:r>
        <w:r>
          <w:rPr>
            <w:noProof/>
            <w:webHidden/>
          </w:rPr>
          <w:instrText xml:space="preserve"> PAGEREF _Toc307309942 \h </w:instrText>
        </w:r>
        <w:r>
          <w:rPr>
            <w:noProof/>
            <w:webHidden/>
          </w:rPr>
        </w:r>
        <w:r>
          <w:rPr>
            <w:noProof/>
            <w:webHidden/>
          </w:rPr>
          <w:fldChar w:fldCharType="separate"/>
        </w:r>
        <w:r>
          <w:rPr>
            <w:noProof/>
            <w:webHidden/>
          </w:rPr>
          <w:t>13</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43" w:history="1">
        <w:r w:rsidRPr="00C94726">
          <w:rPr>
            <w:rStyle w:val="Lienhypertexte"/>
            <w:noProof/>
          </w:rPr>
          <w:t>3.2</w:t>
        </w:r>
        <w:r>
          <w:rPr>
            <w:noProof/>
            <w:sz w:val="22"/>
            <w:szCs w:val="22"/>
          </w:rPr>
          <w:tab/>
        </w:r>
        <w:r w:rsidRPr="00C94726">
          <w:rPr>
            <w:rStyle w:val="Lienhypertexte"/>
            <w:noProof/>
          </w:rPr>
          <w:t>Comment consulter le planning de réservation d’une ressource ?</w:t>
        </w:r>
        <w:r>
          <w:rPr>
            <w:noProof/>
            <w:webHidden/>
          </w:rPr>
          <w:tab/>
        </w:r>
        <w:r>
          <w:rPr>
            <w:noProof/>
            <w:webHidden/>
          </w:rPr>
          <w:fldChar w:fldCharType="begin"/>
        </w:r>
        <w:r>
          <w:rPr>
            <w:noProof/>
            <w:webHidden/>
          </w:rPr>
          <w:instrText xml:space="preserve"> PAGEREF _Toc307309943 \h </w:instrText>
        </w:r>
        <w:r>
          <w:rPr>
            <w:noProof/>
            <w:webHidden/>
          </w:rPr>
        </w:r>
        <w:r>
          <w:rPr>
            <w:noProof/>
            <w:webHidden/>
          </w:rPr>
          <w:fldChar w:fldCharType="separate"/>
        </w:r>
        <w:r>
          <w:rPr>
            <w:noProof/>
            <w:webHidden/>
          </w:rPr>
          <w:t>16</w:t>
        </w:r>
        <w:r>
          <w:rPr>
            <w:noProof/>
            <w:webHidden/>
          </w:rPr>
          <w:fldChar w:fldCharType="end"/>
        </w:r>
      </w:hyperlink>
    </w:p>
    <w:p w:rsidR="000608F1" w:rsidRDefault="000608F1">
      <w:pPr>
        <w:pStyle w:val="TM1"/>
        <w:tabs>
          <w:tab w:val="left" w:pos="480"/>
          <w:tab w:val="right" w:leader="dot" w:pos="10194"/>
        </w:tabs>
        <w:rPr>
          <w:noProof/>
          <w:sz w:val="22"/>
          <w:szCs w:val="22"/>
        </w:rPr>
      </w:pPr>
      <w:hyperlink w:anchor="_Toc307309944" w:history="1">
        <w:r w:rsidRPr="00C94726">
          <w:rPr>
            <w:rStyle w:val="Lienhypertexte"/>
            <w:bCs/>
            <w:noProof/>
            <w:snapToGrid w:val="0"/>
          </w:rPr>
          <w:t>4</w:t>
        </w:r>
        <w:r>
          <w:rPr>
            <w:noProof/>
            <w:sz w:val="22"/>
            <w:szCs w:val="22"/>
          </w:rPr>
          <w:tab/>
        </w:r>
        <w:r w:rsidRPr="00C94726">
          <w:rPr>
            <w:rStyle w:val="Lienhypertexte"/>
            <w:noProof/>
          </w:rPr>
          <w:t>Consulter, créer, modifier et supprimer ses demandes de réservation</w:t>
        </w:r>
        <w:r>
          <w:rPr>
            <w:noProof/>
            <w:webHidden/>
          </w:rPr>
          <w:tab/>
        </w:r>
        <w:r>
          <w:rPr>
            <w:noProof/>
            <w:webHidden/>
          </w:rPr>
          <w:fldChar w:fldCharType="begin"/>
        </w:r>
        <w:r>
          <w:rPr>
            <w:noProof/>
            <w:webHidden/>
          </w:rPr>
          <w:instrText xml:space="preserve"> PAGEREF _Toc307309944 \h </w:instrText>
        </w:r>
        <w:r>
          <w:rPr>
            <w:noProof/>
            <w:webHidden/>
          </w:rPr>
        </w:r>
        <w:r>
          <w:rPr>
            <w:noProof/>
            <w:webHidden/>
          </w:rPr>
          <w:fldChar w:fldCharType="separate"/>
        </w:r>
        <w:r>
          <w:rPr>
            <w:noProof/>
            <w:webHidden/>
          </w:rPr>
          <w:t>19</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45" w:history="1">
        <w:r w:rsidRPr="00C94726">
          <w:rPr>
            <w:rStyle w:val="Lienhypertexte"/>
            <w:noProof/>
          </w:rPr>
          <w:t>4.1</w:t>
        </w:r>
        <w:r>
          <w:rPr>
            <w:noProof/>
            <w:sz w:val="22"/>
            <w:szCs w:val="22"/>
          </w:rPr>
          <w:tab/>
        </w:r>
        <w:r w:rsidRPr="00C94726">
          <w:rPr>
            <w:rStyle w:val="Lienhypertexte"/>
            <w:noProof/>
          </w:rPr>
          <w:t>Consulter ses demandes de réservation</w:t>
        </w:r>
        <w:r>
          <w:rPr>
            <w:noProof/>
            <w:webHidden/>
          </w:rPr>
          <w:tab/>
        </w:r>
        <w:r>
          <w:rPr>
            <w:noProof/>
            <w:webHidden/>
          </w:rPr>
          <w:fldChar w:fldCharType="begin"/>
        </w:r>
        <w:r>
          <w:rPr>
            <w:noProof/>
            <w:webHidden/>
          </w:rPr>
          <w:instrText xml:space="preserve"> PAGEREF _Toc307309945 \h </w:instrText>
        </w:r>
        <w:r>
          <w:rPr>
            <w:noProof/>
            <w:webHidden/>
          </w:rPr>
        </w:r>
        <w:r>
          <w:rPr>
            <w:noProof/>
            <w:webHidden/>
          </w:rPr>
          <w:fldChar w:fldCharType="separate"/>
        </w:r>
        <w:r>
          <w:rPr>
            <w:noProof/>
            <w:webHidden/>
          </w:rPr>
          <w:t>19</w:t>
        </w:r>
        <w:r>
          <w:rPr>
            <w:noProof/>
            <w:webHidden/>
          </w:rPr>
          <w:fldChar w:fldCharType="end"/>
        </w:r>
      </w:hyperlink>
    </w:p>
    <w:p w:rsidR="000608F1" w:rsidRDefault="000608F1">
      <w:pPr>
        <w:pStyle w:val="TM3"/>
        <w:tabs>
          <w:tab w:val="left" w:pos="1320"/>
          <w:tab w:val="right" w:leader="dot" w:pos="10194"/>
        </w:tabs>
        <w:rPr>
          <w:noProof/>
          <w:sz w:val="22"/>
          <w:szCs w:val="22"/>
        </w:rPr>
      </w:pPr>
      <w:hyperlink w:anchor="_Toc307309946" w:history="1">
        <w:r w:rsidRPr="00C94726">
          <w:rPr>
            <w:rStyle w:val="Lienhypertexte"/>
            <w:noProof/>
          </w:rPr>
          <w:t>4.1.1</w:t>
        </w:r>
        <w:r>
          <w:rPr>
            <w:noProof/>
            <w:sz w:val="22"/>
            <w:szCs w:val="22"/>
          </w:rPr>
          <w:tab/>
        </w:r>
        <w:r w:rsidRPr="00C94726">
          <w:rPr>
            <w:rStyle w:val="Lienhypertexte"/>
            <w:noProof/>
          </w:rPr>
          <w:t>Comment consulter ses dernières demandes de réservation ?</w:t>
        </w:r>
        <w:r>
          <w:rPr>
            <w:noProof/>
            <w:webHidden/>
          </w:rPr>
          <w:tab/>
        </w:r>
        <w:r>
          <w:rPr>
            <w:noProof/>
            <w:webHidden/>
          </w:rPr>
          <w:fldChar w:fldCharType="begin"/>
        </w:r>
        <w:r>
          <w:rPr>
            <w:noProof/>
            <w:webHidden/>
          </w:rPr>
          <w:instrText xml:space="preserve"> PAGEREF _Toc307309946 \h </w:instrText>
        </w:r>
        <w:r>
          <w:rPr>
            <w:noProof/>
            <w:webHidden/>
          </w:rPr>
        </w:r>
        <w:r>
          <w:rPr>
            <w:noProof/>
            <w:webHidden/>
          </w:rPr>
          <w:fldChar w:fldCharType="separate"/>
        </w:r>
        <w:r>
          <w:rPr>
            <w:noProof/>
            <w:webHidden/>
          </w:rPr>
          <w:t>19</w:t>
        </w:r>
        <w:r>
          <w:rPr>
            <w:noProof/>
            <w:webHidden/>
          </w:rPr>
          <w:fldChar w:fldCharType="end"/>
        </w:r>
      </w:hyperlink>
    </w:p>
    <w:p w:rsidR="000608F1" w:rsidRDefault="000608F1">
      <w:pPr>
        <w:pStyle w:val="TM3"/>
        <w:tabs>
          <w:tab w:val="left" w:pos="1320"/>
          <w:tab w:val="right" w:leader="dot" w:pos="10194"/>
        </w:tabs>
        <w:rPr>
          <w:noProof/>
          <w:sz w:val="22"/>
          <w:szCs w:val="22"/>
        </w:rPr>
      </w:pPr>
      <w:hyperlink w:anchor="_Toc307309947" w:history="1">
        <w:r w:rsidRPr="00C94726">
          <w:rPr>
            <w:rStyle w:val="Lienhypertexte"/>
            <w:noProof/>
          </w:rPr>
          <w:t>4.1.2</w:t>
        </w:r>
        <w:r>
          <w:rPr>
            <w:noProof/>
            <w:sz w:val="22"/>
            <w:szCs w:val="22"/>
          </w:rPr>
          <w:tab/>
        </w:r>
        <w:r w:rsidRPr="00C94726">
          <w:rPr>
            <w:rStyle w:val="Lienhypertexte"/>
            <w:noProof/>
          </w:rPr>
          <w:t>Comment consulter toutes ses demandes de réservation ?</w:t>
        </w:r>
        <w:r>
          <w:rPr>
            <w:noProof/>
            <w:webHidden/>
          </w:rPr>
          <w:tab/>
        </w:r>
        <w:r>
          <w:rPr>
            <w:noProof/>
            <w:webHidden/>
          </w:rPr>
          <w:fldChar w:fldCharType="begin"/>
        </w:r>
        <w:r>
          <w:rPr>
            <w:noProof/>
            <w:webHidden/>
          </w:rPr>
          <w:instrText xml:space="preserve"> PAGEREF _Toc307309947 \h </w:instrText>
        </w:r>
        <w:r>
          <w:rPr>
            <w:noProof/>
            <w:webHidden/>
          </w:rPr>
        </w:r>
        <w:r>
          <w:rPr>
            <w:noProof/>
            <w:webHidden/>
          </w:rPr>
          <w:fldChar w:fldCharType="separate"/>
        </w:r>
        <w:r>
          <w:rPr>
            <w:noProof/>
            <w:webHidden/>
          </w:rPr>
          <w:t>21</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48" w:history="1">
        <w:r w:rsidRPr="00C94726">
          <w:rPr>
            <w:rStyle w:val="Lienhypertexte"/>
            <w:noProof/>
          </w:rPr>
          <w:t>4.2</w:t>
        </w:r>
        <w:r>
          <w:rPr>
            <w:noProof/>
            <w:sz w:val="22"/>
            <w:szCs w:val="22"/>
          </w:rPr>
          <w:tab/>
        </w:r>
        <w:r w:rsidRPr="00C94726">
          <w:rPr>
            <w:rStyle w:val="Lienhypertexte"/>
            <w:noProof/>
          </w:rPr>
          <w:t>Créer une demande de réservation</w:t>
        </w:r>
        <w:r>
          <w:rPr>
            <w:noProof/>
            <w:webHidden/>
          </w:rPr>
          <w:tab/>
        </w:r>
        <w:r>
          <w:rPr>
            <w:noProof/>
            <w:webHidden/>
          </w:rPr>
          <w:fldChar w:fldCharType="begin"/>
        </w:r>
        <w:r>
          <w:rPr>
            <w:noProof/>
            <w:webHidden/>
          </w:rPr>
          <w:instrText xml:space="preserve"> PAGEREF _Toc307309948 \h </w:instrText>
        </w:r>
        <w:r>
          <w:rPr>
            <w:noProof/>
            <w:webHidden/>
          </w:rPr>
        </w:r>
        <w:r>
          <w:rPr>
            <w:noProof/>
            <w:webHidden/>
          </w:rPr>
          <w:fldChar w:fldCharType="separate"/>
        </w:r>
        <w:r>
          <w:rPr>
            <w:noProof/>
            <w:webHidden/>
          </w:rPr>
          <w:t>22</w:t>
        </w:r>
        <w:r>
          <w:rPr>
            <w:noProof/>
            <w:webHidden/>
          </w:rPr>
          <w:fldChar w:fldCharType="end"/>
        </w:r>
      </w:hyperlink>
    </w:p>
    <w:p w:rsidR="000608F1" w:rsidRDefault="000608F1">
      <w:pPr>
        <w:pStyle w:val="TM3"/>
        <w:tabs>
          <w:tab w:val="left" w:pos="1320"/>
          <w:tab w:val="right" w:leader="dot" w:pos="10194"/>
        </w:tabs>
        <w:rPr>
          <w:noProof/>
          <w:sz w:val="22"/>
          <w:szCs w:val="22"/>
        </w:rPr>
      </w:pPr>
      <w:hyperlink w:anchor="_Toc307309949" w:history="1">
        <w:r w:rsidRPr="00C94726">
          <w:rPr>
            <w:rStyle w:val="Lienhypertexte"/>
            <w:noProof/>
          </w:rPr>
          <w:t>4.2.1</w:t>
        </w:r>
        <w:r>
          <w:rPr>
            <w:noProof/>
            <w:sz w:val="22"/>
            <w:szCs w:val="22"/>
          </w:rPr>
          <w:tab/>
        </w:r>
        <w:r w:rsidRPr="00C94726">
          <w:rPr>
            <w:rStyle w:val="Lienhypertexte"/>
            <w:noProof/>
          </w:rPr>
          <w:t>Comment effectuer une demande de réservation non périodique ?</w:t>
        </w:r>
        <w:r>
          <w:rPr>
            <w:noProof/>
            <w:webHidden/>
          </w:rPr>
          <w:tab/>
        </w:r>
        <w:r>
          <w:rPr>
            <w:noProof/>
            <w:webHidden/>
          </w:rPr>
          <w:fldChar w:fldCharType="begin"/>
        </w:r>
        <w:r>
          <w:rPr>
            <w:noProof/>
            <w:webHidden/>
          </w:rPr>
          <w:instrText xml:space="preserve"> PAGEREF _Toc307309949 \h </w:instrText>
        </w:r>
        <w:r>
          <w:rPr>
            <w:noProof/>
            <w:webHidden/>
          </w:rPr>
        </w:r>
        <w:r>
          <w:rPr>
            <w:noProof/>
            <w:webHidden/>
          </w:rPr>
          <w:fldChar w:fldCharType="separate"/>
        </w:r>
        <w:r>
          <w:rPr>
            <w:noProof/>
            <w:webHidden/>
          </w:rPr>
          <w:t>22</w:t>
        </w:r>
        <w:r>
          <w:rPr>
            <w:noProof/>
            <w:webHidden/>
          </w:rPr>
          <w:fldChar w:fldCharType="end"/>
        </w:r>
      </w:hyperlink>
    </w:p>
    <w:p w:rsidR="000608F1" w:rsidRDefault="000608F1">
      <w:pPr>
        <w:pStyle w:val="TM3"/>
        <w:tabs>
          <w:tab w:val="left" w:pos="1320"/>
          <w:tab w:val="right" w:leader="dot" w:pos="10194"/>
        </w:tabs>
        <w:rPr>
          <w:noProof/>
          <w:sz w:val="22"/>
          <w:szCs w:val="22"/>
        </w:rPr>
      </w:pPr>
      <w:hyperlink w:anchor="_Toc307309950" w:history="1">
        <w:r w:rsidRPr="00C94726">
          <w:rPr>
            <w:rStyle w:val="Lienhypertexte"/>
            <w:noProof/>
          </w:rPr>
          <w:t>4.2.2</w:t>
        </w:r>
        <w:r>
          <w:rPr>
            <w:noProof/>
            <w:sz w:val="22"/>
            <w:szCs w:val="22"/>
          </w:rPr>
          <w:tab/>
        </w:r>
        <w:r w:rsidRPr="00C94726">
          <w:rPr>
            <w:rStyle w:val="Lienhypertexte"/>
            <w:noProof/>
          </w:rPr>
          <w:t>Comment effectuer une demande de réservation périodique ?</w:t>
        </w:r>
        <w:r>
          <w:rPr>
            <w:noProof/>
            <w:webHidden/>
          </w:rPr>
          <w:tab/>
        </w:r>
        <w:r>
          <w:rPr>
            <w:noProof/>
            <w:webHidden/>
          </w:rPr>
          <w:fldChar w:fldCharType="begin"/>
        </w:r>
        <w:r>
          <w:rPr>
            <w:noProof/>
            <w:webHidden/>
          </w:rPr>
          <w:instrText xml:space="preserve"> PAGEREF _Toc307309950 \h </w:instrText>
        </w:r>
        <w:r>
          <w:rPr>
            <w:noProof/>
            <w:webHidden/>
          </w:rPr>
        </w:r>
        <w:r>
          <w:rPr>
            <w:noProof/>
            <w:webHidden/>
          </w:rPr>
          <w:fldChar w:fldCharType="separate"/>
        </w:r>
        <w:r>
          <w:rPr>
            <w:noProof/>
            <w:webHidden/>
          </w:rPr>
          <w:t>26</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51" w:history="1">
        <w:r w:rsidRPr="00C94726">
          <w:rPr>
            <w:rStyle w:val="Lienhypertexte"/>
            <w:noProof/>
          </w:rPr>
          <w:t>4.3</w:t>
        </w:r>
        <w:r>
          <w:rPr>
            <w:noProof/>
            <w:sz w:val="22"/>
            <w:szCs w:val="22"/>
          </w:rPr>
          <w:tab/>
        </w:r>
        <w:r w:rsidRPr="00C94726">
          <w:rPr>
            <w:rStyle w:val="Lienhypertexte"/>
            <w:noProof/>
          </w:rPr>
          <w:t>Modifier une demande de réservation</w:t>
        </w:r>
        <w:r>
          <w:rPr>
            <w:noProof/>
            <w:webHidden/>
          </w:rPr>
          <w:tab/>
        </w:r>
        <w:r>
          <w:rPr>
            <w:noProof/>
            <w:webHidden/>
          </w:rPr>
          <w:fldChar w:fldCharType="begin"/>
        </w:r>
        <w:r>
          <w:rPr>
            <w:noProof/>
            <w:webHidden/>
          </w:rPr>
          <w:instrText xml:space="preserve"> PAGEREF _Toc307309951 \h </w:instrText>
        </w:r>
        <w:r>
          <w:rPr>
            <w:noProof/>
            <w:webHidden/>
          </w:rPr>
        </w:r>
        <w:r>
          <w:rPr>
            <w:noProof/>
            <w:webHidden/>
          </w:rPr>
          <w:fldChar w:fldCharType="separate"/>
        </w:r>
        <w:r>
          <w:rPr>
            <w:noProof/>
            <w:webHidden/>
          </w:rPr>
          <w:t>31</w:t>
        </w:r>
        <w:r>
          <w:rPr>
            <w:noProof/>
            <w:webHidden/>
          </w:rPr>
          <w:fldChar w:fldCharType="end"/>
        </w:r>
      </w:hyperlink>
    </w:p>
    <w:p w:rsidR="000608F1" w:rsidRDefault="000608F1">
      <w:pPr>
        <w:pStyle w:val="TM3"/>
        <w:tabs>
          <w:tab w:val="left" w:pos="1320"/>
          <w:tab w:val="right" w:leader="dot" w:pos="10194"/>
        </w:tabs>
        <w:rPr>
          <w:noProof/>
          <w:sz w:val="22"/>
          <w:szCs w:val="22"/>
        </w:rPr>
      </w:pPr>
      <w:hyperlink w:anchor="_Toc307309952" w:history="1">
        <w:r w:rsidRPr="00C94726">
          <w:rPr>
            <w:rStyle w:val="Lienhypertexte"/>
            <w:noProof/>
          </w:rPr>
          <w:t>4.3.1</w:t>
        </w:r>
        <w:r>
          <w:rPr>
            <w:noProof/>
            <w:sz w:val="22"/>
            <w:szCs w:val="22"/>
          </w:rPr>
          <w:tab/>
        </w:r>
        <w:r w:rsidRPr="00C94726">
          <w:rPr>
            <w:rStyle w:val="Lienhypertexte"/>
            <w:noProof/>
          </w:rPr>
          <w:t>Comment modifier une demande de réservation non périodique ?</w:t>
        </w:r>
        <w:r>
          <w:rPr>
            <w:noProof/>
            <w:webHidden/>
          </w:rPr>
          <w:tab/>
        </w:r>
        <w:r>
          <w:rPr>
            <w:noProof/>
            <w:webHidden/>
          </w:rPr>
          <w:fldChar w:fldCharType="begin"/>
        </w:r>
        <w:r>
          <w:rPr>
            <w:noProof/>
            <w:webHidden/>
          </w:rPr>
          <w:instrText xml:space="preserve"> PAGEREF _Toc307309952 \h </w:instrText>
        </w:r>
        <w:r>
          <w:rPr>
            <w:noProof/>
            <w:webHidden/>
          </w:rPr>
        </w:r>
        <w:r>
          <w:rPr>
            <w:noProof/>
            <w:webHidden/>
          </w:rPr>
          <w:fldChar w:fldCharType="separate"/>
        </w:r>
        <w:r>
          <w:rPr>
            <w:noProof/>
            <w:webHidden/>
          </w:rPr>
          <w:t>31</w:t>
        </w:r>
        <w:r>
          <w:rPr>
            <w:noProof/>
            <w:webHidden/>
          </w:rPr>
          <w:fldChar w:fldCharType="end"/>
        </w:r>
      </w:hyperlink>
    </w:p>
    <w:p w:rsidR="000608F1" w:rsidRDefault="000608F1">
      <w:pPr>
        <w:pStyle w:val="TM3"/>
        <w:tabs>
          <w:tab w:val="left" w:pos="1320"/>
          <w:tab w:val="right" w:leader="dot" w:pos="10194"/>
        </w:tabs>
        <w:rPr>
          <w:noProof/>
          <w:sz w:val="22"/>
          <w:szCs w:val="22"/>
        </w:rPr>
      </w:pPr>
      <w:hyperlink w:anchor="_Toc307309953" w:history="1">
        <w:r w:rsidRPr="00C94726">
          <w:rPr>
            <w:rStyle w:val="Lienhypertexte"/>
            <w:noProof/>
          </w:rPr>
          <w:t>4.3.2</w:t>
        </w:r>
        <w:r>
          <w:rPr>
            <w:noProof/>
            <w:sz w:val="22"/>
            <w:szCs w:val="22"/>
          </w:rPr>
          <w:tab/>
        </w:r>
        <w:r w:rsidRPr="00C94726">
          <w:rPr>
            <w:rStyle w:val="Lienhypertexte"/>
            <w:noProof/>
          </w:rPr>
          <w:t>Comment modifier une demande de réservation périodique ?</w:t>
        </w:r>
        <w:r>
          <w:rPr>
            <w:noProof/>
            <w:webHidden/>
          </w:rPr>
          <w:tab/>
        </w:r>
        <w:r>
          <w:rPr>
            <w:noProof/>
            <w:webHidden/>
          </w:rPr>
          <w:fldChar w:fldCharType="begin"/>
        </w:r>
        <w:r>
          <w:rPr>
            <w:noProof/>
            <w:webHidden/>
          </w:rPr>
          <w:instrText xml:space="preserve"> PAGEREF _Toc307309953 \h </w:instrText>
        </w:r>
        <w:r>
          <w:rPr>
            <w:noProof/>
            <w:webHidden/>
          </w:rPr>
        </w:r>
        <w:r>
          <w:rPr>
            <w:noProof/>
            <w:webHidden/>
          </w:rPr>
          <w:fldChar w:fldCharType="separate"/>
        </w:r>
        <w:r>
          <w:rPr>
            <w:noProof/>
            <w:webHidden/>
          </w:rPr>
          <w:t>33</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54" w:history="1">
        <w:r w:rsidRPr="00C94726">
          <w:rPr>
            <w:rStyle w:val="Lienhypertexte"/>
            <w:noProof/>
          </w:rPr>
          <w:t>4.4</w:t>
        </w:r>
        <w:r>
          <w:rPr>
            <w:noProof/>
            <w:sz w:val="22"/>
            <w:szCs w:val="22"/>
          </w:rPr>
          <w:tab/>
        </w:r>
        <w:r w:rsidRPr="00C94726">
          <w:rPr>
            <w:rStyle w:val="Lienhypertexte"/>
            <w:noProof/>
          </w:rPr>
          <w:t>Supprimer une demande de réservation</w:t>
        </w:r>
        <w:r>
          <w:rPr>
            <w:noProof/>
            <w:webHidden/>
          </w:rPr>
          <w:tab/>
        </w:r>
        <w:r>
          <w:rPr>
            <w:noProof/>
            <w:webHidden/>
          </w:rPr>
          <w:fldChar w:fldCharType="begin"/>
        </w:r>
        <w:r>
          <w:rPr>
            <w:noProof/>
            <w:webHidden/>
          </w:rPr>
          <w:instrText xml:space="preserve"> PAGEREF _Toc307309954 \h </w:instrText>
        </w:r>
        <w:r>
          <w:rPr>
            <w:noProof/>
            <w:webHidden/>
          </w:rPr>
        </w:r>
        <w:r>
          <w:rPr>
            <w:noProof/>
            <w:webHidden/>
          </w:rPr>
          <w:fldChar w:fldCharType="separate"/>
        </w:r>
        <w:r>
          <w:rPr>
            <w:noProof/>
            <w:webHidden/>
          </w:rPr>
          <w:t>35</w:t>
        </w:r>
        <w:r>
          <w:rPr>
            <w:noProof/>
            <w:webHidden/>
          </w:rPr>
          <w:fldChar w:fldCharType="end"/>
        </w:r>
      </w:hyperlink>
    </w:p>
    <w:p w:rsidR="000608F1" w:rsidRDefault="000608F1">
      <w:pPr>
        <w:pStyle w:val="TM3"/>
        <w:tabs>
          <w:tab w:val="left" w:pos="1320"/>
          <w:tab w:val="right" w:leader="dot" w:pos="10194"/>
        </w:tabs>
        <w:rPr>
          <w:noProof/>
          <w:sz w:val="22"/>
          <w:szCs w:val="22"/>
        </w:rPr>
      </w:pPr>
      <w:hyperlink w:anchor="_Toc307309955" w:history="1">
        <w:r w:rsidRPr="00C94726">
          <w:rPr>
            <w:rStyle w:val="Lienhypertexte"/>
            <w:noProof/>
          </w:rPr>
          <w:t>4.4.1</w:t>
        </w:r>
        <w:r>
          <w:rPr>
            <w:noProof/>
            <w:sz w:val="22"/>
            <w:szCs w:val="22"/>
          </w:rPr>
          <w:tab/>
        </w:r>
        <w:r w:rsidRPr="00C94726">
          <w:rPr>
            <w:rStyle w:val="Lienhypertexte"/>
            <w:noProof/>
          </w:rPr>
          <w:t>Comment supprimer une de ses réservations non périodiques ?</w:t>
        </w:r>
        <w:r>
          <w:rPr>
            <w:noProof/>
            <w:webHidden/>
          </w:rPr>
          <w:tab/>
        </w:r>
        <w:r>
          <w:rPr>
            <w:noProof/>
            <w:webHidden/>
          </w:rPr>
          <w:fldChar w:fldCharType="begin"/>
        </w:r>
        <w:r>
          <w:rPr>
            <w:noProof/>
            <w:webHidden/>
          </w:rPr>
          <w:instrText xml:space="preserve"> PAGEREF _Toc307309955 \h </w:instrText>
        </w:r>
        <w:r>
          <w:rPr>
            <w:noProof/>
            <w:webHidden/>
          </w:rPr>
        </w:r>
        <w:r>
          <w:rPr>
            <w:noProof/>
            <w:webHidden/>
          </w:rPr>
          <w:fldChar w:fldCharType="separate"/>
        </w:r>
        <w:r>
          <w:rPr>
            <w:noProof/>
            <w:webHidden/>
          </w:rPr>
          <w:t>35</w:t>
        </w:r>
        <w:r>
          <w:rPr>
            <w:noProof/>
            <w:webHidden/>
          </w:rPr>
          <w:fldChar w:fldCharType="end"/>
        </w:r>
      </w:hyperlink>
    </w:p>
    <w:p w:rsidR="000608F1" w:rsidRDefault="000608F1">
      <w:pPr>
        <w:pStyle w:val="TM3"/>
        <w:tabs>
          <w:tab w:val="left" w:pos="1320"/>
          <w:tab w:val="right" w:leader="dot" w:pos="10194"/>
        </w:tabs>
        <w:rPr>
          <w:noProof/>
          <w:sz w:val="22"/>
          <w:szCs w:val="22"/>
        </w:rPr>
      </w:pPr>
      <w:hyperlink w:anchor="_Toc307309956" w:history="1">
        <w:r w:rsidRPr="00C94726">
          <w:rPr>
            <w:rStyle w:val="Lienhypertexte"/>
            <w:noProof/>
          </w:rPr>
          <w:t>4.4.2</w:t>
        </w:r>
        <w:r>
          <w:rPr>
            <w:noProof/>
            <w:sz w:val="22"/>
            <w:szCs w:val="22"/>
          </w:rPr>
          <w:tab/>
        </w:r>
        <w:r w:rsidRPr="00C94726">
          <w:rPr>
            <w:rStyle w:val="Lienhypertexte"/>
            <w:noProof/>
          </w:rPr>
          <w:t>Comment supprimer une de ses réservations périodiques ?</w:t>
        </w:r>
        <w:r>
          <w:rPr>
            <w:noProof/>
            <w:webHidden/>
          </w:rPr>
          <w:tab/>
        </w:r>
        <w:r>
          <w:rPr>
            <w:noProof/>
            <w:webHidden/>
          </w:rPr>
          <w:fldChar w:fldCharType="begin"/>
        </w:r>
        <w:r>
          <w:rPr>
            <w:noProof/>
            <w:webHidden/>
          </w:rPr>
          <w:instrText xml:space="preserve"> PAGEREF _Toc307309956 \h </w:instrText>
        </w:r>
        <w:r>
          <w:rPr>
            <w:noProof/>
            <w:webHidden/>
          </w:rPr>
        </w:r>
        <w:r>
          <w:rPr>
            <w:noProof/>
            <w:webHidden/>
          </w:rPr>
          <w:fldChar w:fldCharType="separate"/>
        </w:r>
        <w:r>
          <w:rPr>
            <w:noProof/>
            <w:webHidden/>
          </w:rPr>
          <w:t>37</w:t>
        </w:r>
        <w:r>
          <w:rPr>
            <w:noProof/>
            <w:webHidden/>
          </w:rPr>
          <w:fldChar w:fldCharType="end"/>
        </w:r>
      </w:hyperlink>
    </w:p>
    <w:p w:rsidR="000608F1" w:rsidRDefault="000608F1">
      <w:pPr>
        <w:pStyle w:val="TM1"/>
        <w:tabs>
          <w:tab w:val="left" w:pos="480"/>
          <w:tab w:val="right" w:leader="dot" w:pos="10194"/>
        </w:tabs>
        <w:rPr>
          <w:noProof/>
          <w:sz w:val="22"/>
          <w:szCs w:val="22"/>
        </w:rPr>
      </w:pPr>
      <w:hyperlink w:anchor="_Toc307309957" w:history="1">
        <w:r w:rsidRPr="00C94726">
          <w:rPr>
            <w:rStyle w:val="Lienhypertexte"/>
            <w:bCs/>
            <w:noProof/>
            <w:snapToGrid w:val="0"/>
          </w:rPr>
          <w:t>5</w:t>
        </w:r>
        <w:r>
          <w:rPr>
            <w:noProof/>
            <w:sz w:val="22"/>
            <w:szCs w:val="22"/>
          </w:rPr>
          <w:tab/>
        </w:r>
        <w:r w:rsidRPr="00C94726">
          <w:rPr>
            <w:rStyle w:val="Lienhypertexte"/>
            <w:noProof/>
          </w:rPr>
          <w:t>Traiter les demandes de réservation</w:t>
        </w:r>
        <w:r>
          <w:rPr>
            <w:noProof/>
            <w:webHidden/>
          </w:rPr>
          <w:tab/>
        </w:r>
        <w:r>
          <w:rPr>
            <w:noProof/>
            <w:webHidden/>
          </w:rPr>
          <w:fldChar w:fldCharType="begin"/>
        </w:r>
        <w:r>
          <w:rPr>
            <w:noProof/>
            <w:webHidden/>
          </w:rPr>
          <w:instrText xml:space="preserve"> PAGEREF _Toc307309957 \h </w:instrText>
        </w:r>
        <w:r>
          <w:rPr>
            <w:noProof/>
            <w:webHidden/>
          </w:rPr>
        </w:r>
        <w:r>
          <w:rPr>
            <w:noProof/>
            <w:webHidden/>
          </w:rPr>
          <w:fldChar w:fldCharType="separate"/>
        </w:r>
        <w:r>
          <w:rPr>
            <w:noProof/>
            <w:webHidden/>
          </w:rPr>
          <w:t>40</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58" w:history="1">
        <w:r w:rsidRPr="00C94726">
          <w:rPr>
            <w:rStyle w:val="Lienhypertexte"/>
            <w:noProof/>
          </w:rPr>
          <w:t>5.1</w:t>
        </w:r>
        <w:r>
          <w:rPr>
            <w:noProof/>
            <w:sz w:val="22"/>
            <w:szCs w:val="22"/>
          </w:rPr>
          <w:tab/>
        </w:r>
        <w:r w:rsidRPr="00C94726">
          <w:rPr>
            <w:rStyle w:val="Lienhypertexte"/>
            <w:noProof/>
          </w:rPr>
          <w:t>Comment traiter les demandes de réservation non périodiques ?</w:t>
        </w:r>
        <w:r>
          <w:rPr>
            <w:noProof/>
            <w:webHidden/>
          </w:rPr>
          <w:tab/>
        </w:r>
        <w:r>
          <w:rPr>
            <w:noProof/>
            <w:webHidden/>
          </w:rPr>
          <w:fldChar w:fldCharType="begin"/>
        </w:r>
        <w:r>
          <w:rPr>
            <w:noProof/>
            <w:webHidden/>
          </w:rPr>
          <w:instrText xml:space="preserve"> PAGEREF _Toc307309958 \h </w:instrText>
        </w:r>
        <w:r>
          <w:rPr>
            <w:noProof/>
            <w:webHidden/>
          </w:rPr>
        </w:r>
        <w:r>
          <w:rPr>
            <w:noProof/>
            <w:webHidden/>
          </w:rPr>
          <w:fldChar w:fldCharType="separate"/>
        </w:r>
        <w:r>
          <w:rPr>
            <w:noProof/>
            <w:webHidden/>
          </w:rPr>
          <w:t>40</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59" w:history="1">
        <w:r w:rsidRPr="00C94726">
          <w:rPr>
            <w:rStyle w:val="Lienhypertexte"/>
            <w:noProof/>
          </w:rPr>
          <w:t>5.2</w:t>
        </w:r>
        <w:r>
          <w:rPr>
            <w:noProof/>
            <w:sz w:val="22"/>
            <w:szCs w:val="22"/>
          </w:rPr>
          <w:tab/>
        </w:r>
        <w:r w:rsidRPr="00C94726">
          <w:rPr>
            <w:rStyle w:val="Lienhypertexte"/>
            <w:noProof/>
          </w:rPr>
          <w:t>Comment traiter les demandes de réservation périodiques ?</w:t>
        </w:r>
        <w:r>
          <w:rPr>
            <w:noProof/>
            <w:webHidden/>
          </w:rPr>
          <w:tab/>
        </w:r>
        <w:r>
          <w:rPr>
            <w:noProof/>
            <w:webHidden/>
          </w:rPr>
          <w:fldChar w:fldCharType="begin"/>
        </w:r>
        <w:r>
          <w:rPr>
            <w:noProof/>
            <w:webHidden/>
          </w:rPr>
          <w:instrText xml:space="preserve"> PAGEREF _Toc307309959 \h </w:instrText>
        </w:r>
        <w:r>
          <w:rPr>
            <w:noProof/>
            <w:webHidden/>
          </w:rPr>
        </w:r>
        <w:r>
          <w:rPr>
            <w:noProof/>
            <w:webHidden/>
          </w:rPr>
          <w:fldChar w:fldCharType="separate"/>
        </w:r>
        <w:r>
          <w:rPr>
            <w:noProof/>
            <w:webHidden/>
          </w:rPr>
          <w:t>42</w:t>
        </w:r>
        <w:r>
          <w:rPr>
            <w:noProof/>
            <w:webHidden/>
          </w:rPr>
          <w:fldChar w:fldCharType="end"/>
        </w:r>
      </w:hyperlink>
    </w:p>
    <w:p w:rsidR="000608F1" w:rsidRDefault="000608F1">
      <w:pPr>
        <w:pStyle w:val="TM1"/>
        <w:tabs>
          <w:tab w:val="left" w:pos="480"/>
          <w:tab w:val="right" w:leader="dot" w:pos="10194"/>
        </w:tabs>
        <w:rPr>
          <w:noProof/>
          <w:sz w:val="22"/>
          <w:szCs w:val="22"/>
        </w:rPr>
      </w:pPr>
      <w:hyperlink w:anchor="_Toc307309960" w:history="1">
        <w:r w:rsidRPr="00C94726">
          <w:rPr>
            <w:rStyle w:val="Lienhypertexte"/>
            <w:bCs/>
            <w:noProof/>
            <w:snapToGrid w:val="0"/>
          </w:rPr>
          <w:t>6</w:t>
        </w:r>
        <w:r>
          <w:rPr>
            <w:noProof/>
            <w:sz w:val="22"/>
            <w:szCs w:val="22"/>
          </w:rPr>
          <w:tab/>
        </w:r>
        <w:r w:rsidRPr="00C94726">
          <w:rPr>
            <w:rStyle w:val="Lienhypertexte"/>
            <w:noProof/>
          </w:rPr>
          <w:t>Gérer les réservations</w:t>
        </w:r>
        <w:r>
          <w:rPr>
            <w:noProof/>
            <w:webHidden/>
          </w:rPr>
          <w:tab/>
        </w:r>
        <w:r>
          <w:rPr>
            <w:noProof/>
            <w:webHidden/>
          </w:rPr>
          <w:fldChar w:fldCharType="begin"/>
        </w:r>
        <w:r>
          <w:rPr>
            <w:noProof/>
            <w:webHidden/>
          </w:rPr>
          <w:instrText xml:space="preserve"> PAGEREF _Toc307309960 \h </w:instrText>
        </w:r>
        <w:r>
          <w:rPr>
            <w:noProof/>
            <w:webHidden/>
          </w:rPr>
        </w:r>
        <w:r>
          <w:rPr>
            <w:noProof/>
            <w:webHidden/>
          </w:rPr>
          <w:fldChar w:fldCharType="separate"/>
        </w:r>
        <w:r>
          <w:rPr>
            <w:noProof/>
            <w:webHidden/>
          </w:rPr>
          <w:t>46</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61" w:history="1">
        <w:r w:rsidRPr="00C94726">
          <w:rPr>
            <w:rStyle w:val="Lienhypertexte"/>
            <w:noProof/>
          </w:rPr>
          <w:t>6.1</w:t>
        </w:r>
        <w:r>
          <w:rPr>
            <w:noProof/>
            <w:sz w:val="22"/>
            <w:szCs w:val="22"/>
          </w:rPr>
          <w:tab/>
        </w:r>
        <w:r w:rsidRPr="00C94726">
          <w:rPr>
            <w:rStyle w:val="Lienhypertexte"/>
            <w:noProof/>
          </w:rPr>
          <w:t>Comment gérer les réservations non périodiques ?</w:t>
        </w:r>
        <w:r>
          <w:rPr>
            <w:noProof/>
            <w:webHidden/>
          </w:rPr>
          <w:tab/>
        </w:r>
        <w:r>
          <w:rPr>
            <w:noProof/>
            <w:webHidden/>
          </w:rPr>
          <w:fldChar w:fldCharType="begin"/>
        </w:r>
        <w:r>
          <w:rPr>
            <w:noProof/>
            <w:webHidden/>
          </w:rPr>
          <w:instrText xml:space="preserve"> PAGEREF _Toc307309961 \h </w:instrText>
        </w:r>
        <w:r>
          <w:rPr>
            <w:noProof/>
            <w:webHidden/>
          </w:rPr>
        </w:r>
        <w:r>
          <w:rPr>
            <w:noProof/>
            <w:webHidden/>
          </w:rPr>
          <w:fldChar w:fldCharType="separate"/>
        </w:r>
        <w:r>
          <w:rPr>
            <w:noProof/>
            <w:webHidden/>
          </w:rPr>
          <w:t>46</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62" w:history="1">
        <w:r w:rsidRPr="00C94726">
          <w:rPr>
            <w:rStyle w:val="Lienhypertexte"/>
            <w:noProof/>
          </w:rPr>
          <w:t>6.2</w:t>
        </w:r>
        <w:r>
          <w:rPr>
            <w:noProof/>
            <w:sz w:val="22"/>
            <w:szCs w:val="22"/>
          </w:rPr>
          <w:tab/>
        </w:r>
        <w:r w:rsidRPr="00C94726">
          <w:rPr>
            <w:rStyle w:val="Lienhypertexte"/>
            <w:noProof/>
          </w:rPr>
          <w:t>Comment gérer les réservations périodiques ?</w:t>
        </w:r>
        <w:r>
          <w:rPr>
            <w:noProof/>
            <w:webHidden/>
          </w:rPr>
          <w:tab/>
        </w:r>
        <w:r>
          <w:rPr>
            <w:noProof/>
            <w:webHidden/>
          </w:rPr>
          <w:fldChar w:fldCharType="begin"/>
        </w:r>
        <w:r>
          <w:rPr>
            <w:noProof/>
            <w:webHidden/>
          </w:rPr>
          <w:instrText xml:space="preserve"> PAGEREF _Toc307309962 \h </w:instrText>
        </w:r>
        <w:r>
          <w:rPr>
            <w:noProof/>
            <w:webHidden/>
          </w:rPr>
        </w:r>
        <w:r>
          <w:rPr>
            <w:noProof/>
            <w:webHidden/>
          </w:rPr>
          <w:fldChar w:fldCharType="separate"/>
        </w:r>
        <w:r>
          <w:rPr>
            <w:noProof/>
            <w:webHidden/>
          </w:rPr>
          <w:t>47</w:t>
        </w:r>
        <w:r>
          <w:rPr>
            <w:noProof/>
            <w:webHidden/>
          </w:rPr>
          <w:fldChar w:fldCharType="end"/>
        </w:r>
      </w:hyperlink>
    </w:p>
    <w:p w:rsidR="000608F1" w:rsidRDefault="000608F1">
      <w:pPr>
        <w:pStyle w:val="TM1"/>
        <w:tabs>
          <w:tab w:val="left" w:pos="480"/>
          <w:tab w:val="right" w:leader="dot" w:pos="10194"/>
        </w:tabs>
        <w:rPr>
          <w:noProof/>
          <w:sz w:val="22"/>
          <w:szCs w:val="22"/>
        </w:rPr>
      </w:pPr>
      <w:hyperlink w:anchor="_Toc307309963" w:history="1">
        <w:r w:rsidRPr="00C94726">
          <w:rPr>
            <w:rStyle w:val="Lienhypertexte"/>
            <w:bCs/>
            <w:noProof/>
            <w:snapToGrid w:val="0"/>
          </w:rPr>
          <w:t>7</w:t>
        </w:r>
        <w:r>
          <w:rPr>
            <w:noProof/>
            <w:sz w:val="22"/>
            <w:szCs w:val="22"/>
          </w:rPr>
          <w:tab/>
        </w:r>
        <w:r w:rsidRPr="00C94726">
          <w:rPr>
            <w:rStyle w:val="Lienhypertexte"/>
            <w:noProof/>
          </w:rPr>
          <w:t>Gérer les ressources</w:t>
        </w:r>
        <w:r>
          <w:rPr>
            <w:noProof/>
            <w:webHidden/>
          </w:rPr>
          <w:tab/>
        </w:r>
        <w:r>
          <w:rPr>
            <w:noProof/>
            <w:webHidden/>
          </w:rPr>
          <w:fldChar w:fldCharType="begin"/>
        </w:r>
        <w:r>
          <w:rPr>
            <w:noProof/>
            <w:webHidden/>
          </w:rPr>
          <w:instrText xml:space="preserve"> PAGEREF _Toc307309963 \h </w:instrText>
        </w:r>
        <w:r>
          <w:rPr>
            <w:noProof/>
            <w:webHidden/>
          </w:rPr>
        </w:r>
        <w:r>
          <w:rPr>
            <w:noProof/>
            <w:webHidden/>
          </w:rPr>
          <w:fldChar w:fldCharType="separate"/>
        </w:r>
        <w:r>
          <w:rPr>
            <w:noProof/>
            <w:webHidden/>
          </w:rPr>
          <w:t>50</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64" w:history="1">
        <w:r w:rsidRPr="00C94726">
          <w:rPr>
            <w:rStyle w:val="Lienhypertexte"/>
            <w:noProof/>
          </w:rPr>
          <w:t>7.1</w:t>
        </w:r>
        <w:r>
          <w:rPr>
            <w:noProof/>
            <w:sz w:val="22"/>
            <w:szCs w:val="22"/>
          </w:rPr>
          <w:tab/>
        </w:r>
        <w:r w:rsidRPr="00C94726">
          <w:rPr>
            <w:rStyle w:val="Lienhypertexte"/>
            <w:noProof/>
          </w:rPr>
          <w:t>Comment modifier un type de ressource ?</w:t>
        </w:r>
        <w:r>
          <w:rPr>
            <w:noProof/>
            <w:webHidden/>
          </w:rPr>
          <w:tab/>
        </w:r>
        <w:r>
          <w:rPr>
            <w:noProof/>
            <w:webHidden/>
          </w:rPr>
          <w:fldChar w:fldCharType="begin"/>
        </w:r>
        <w:r>
          <w:rPr>
            <w:noProof/>
            <w:webHidden/>
          </w:rPr>
          <w:instrText xml:space="preserve"> PAGEREF _Toc307309964 \h </w:instrText>
        </w:r>
        <w:r>
          <w:rPr>
            <w:noProof/>
            <w:webHidden/>
          </w:rPr>
        </w:r>
        <w:r>
          <w:rPr>
            <w:noProof/>
            <w:webHidden/>
          </w:rPr>
          <w:fldChar w:fldCharType="separate"/>
        </w:r>
        <w:r>
          <w:rPr>
            <w:noProof/>
            <w:webHidden/>
          </w:rPr>
          <w:t>50</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65" w:history="1">
        <w:r w:rsidRPr="00C94726">
          <w:rPr>
            <w:rStyle w:val="Lienhypertexte"/>
            <w:noProof/>
          </w:rPr>
          <w:t>7.2</w:t>
        </w:r>
        <w:r>
          <w:rPr>
            <w:noProof/>
            <w:sz w:val="22"/>
            <w:szCs w:val="22"/>
          </w:rPr>
          <w:tab/>
        </w:r>
        <w:r w:rsidRPr="00C94726">
          <w:rPr>
            <w:rStyle w:val="Lienhypertexte"/>
            <w:noProof/>
          </w:rPr>
          <w:t>Comment supprimer un type de ressource ?</w:t>
        </w:r>
        <w:r>
          <w:rPr>
            <w:noProof/>
            <w:webHidden/>
          </w:rPr>
          <w:tab/>
        </w:r>
        <w:r>
          <w:rPr>
            <w:noProof/>
            <w:webHidden/>
          </w:rPr>
          <w:fldChar w:fldCharType="begin"/>
        </w:r>
        <w:r>
          <w:rPr>
            <w:noProof/>
            <w:webHidden/>
          </w:rPr>
          <w:instrText xml:space="preserve"> PAGEREF _Toc307309965 \h </w:instrText>
        </w:r>
        <w:r>
          <w:rPr>
            <w:noProof/>
            <w:webHidden/>
          </w:rPr>
        </w:r>
        <w:r>
          <w:rPr>
            <w:noProof/>
            <w:webHidden/>
          </w:rPr>
          <w:fldChar w:fldCharType="separate"/>
        </w:r>
        <w:r>
          <w:rPr>
            <w:noProof/>
            <w:webHidden/>
          </w:rPr>
          <w:t>52</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66" w:history="1">
        <w:r w:rsidRPr="00C94726">
          <w:rPr>
            <w:rStyle w:val="Lienhypertexte"/>
            <w:noProof/>
          </w:rPr>
          <w:t>7.3</w:t>
        </w:r>
        <w:r>
          <w:rPr>
            <w:noProof/>
            <w:sz w:val="22"/>
            <w:szCs w:val="22"/>
          </w:rPr>
          <w:tab/>
        </w:r>
        <w:r w:rsidRPr="00C94726">
          <w:rPr>
            <w:rStyle w:val="Lienhypertexte"/>
            <w:noProof/>
          </w:rPr>
          <w:t>Comment créer un type de ressource ?</w:t>
        </w:r>
        <w:r>
          <w:rPr>
            <w:noProof/>
            <w:webHidden/>
          </w:rPr>
          <w:tab/>
        </w:r>
        <w:r>
          <w:rPr>
            <w:noProof/>
            <w:webHidden/>
          </w:rPr>
          <w:fldChar w:fldCharType="begin"/>
        </w:r>
        <w:r>
          <w:rPr>
            <w:noProof/>
            <w:webHidden/>
          </w:rPr>
          <w:instrText xml:space="preserve"> PAGEREF _Toc307309966 \h </w:instrText>
        </w:r>
        <w:r>
          <w:rPr>
            <w:noProof/>
            <w:webHidden/>
          </w:rPr>
        </w:r>
        <w:r>
          <w:rPr>
            <w:noProof/>
            <w:webHidden/>
          </w:rPr>
          <w:fldChar w:fldCharType="separate"/>
        </w:r>
        <w:r>
          <w:rPr>
            <w:noProof/>
            <w:webHidden/>
          </w:rPr>
          <w:t>54</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67" w:history="1">
        <w:r w:rsidRPr="00C94726">
          <w:rPr>
            <w:rStyle w:val="Lienhypertexte"/>
            <w:noProof/>
          </w:rPr>
          <w:t>7.4</w:t>
        </w:r>
        <w:r>
          <w:rPr>
            <w:noProof/>
            <w:sz w:val="22"/>
            <w:szCs w:val="22"/>
          </w:rPr>
          <w:tab/>
        </w:r>
        <w:r w:rsidRPr="00C94726">
          <w:rPr>
            <w:rStyle w:val="Lienhypertexte"/>
            <w:noProof/>
          </w:rPr>
          <w:t>Comment mettre en place un circuit de validation ?</w:t>
        </w:r>
        <w:r>
          <w:rPr>
            <w:noProof/>
            <w:webHidden/>
          </w:rPr>
          <w:tab/>
        </w:r>
        <w:r>
          <w:rPr>
            <w:noProof/>
            <w:webHidden/>
          </w:rPr>
          <w:fldChar w:fldCharType="begin"/>
        </w:r>
        <w:r>
          <w:rPr>
            <w:noProof/>
            <w:webHidden/>
          </w:rPr>
          <w:instrText xml:space="preserve"> PAGEREF _Toc307309967 \h </w:instrText>
        </w:r>
        <w:r>
          <w:rPr>
            <w:noProof/>
            <w:webHidden/>
          </w:rPr>
        </w:r>
        <w:r>
          <w:rPr>
            <w:noProof/>
            <w:webHidden/>
          </w:rPr>
          <w:fldChar w:fldCharType="separate"/>
        </w:r>
        <w:r>
          <w:rPr>
            <w:noProof/>
            <w:webHidden/>
          </w:rPr>
          <w:t>56</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68" w:history="1">
        <w:r w:rsidRPr="00C94726">
          <w:rPr>
            <w:rStyle w:val="Lienhypertexte"/>
            <w:noProof/>
          </w:rPr>
          <w:t>7.5</w:t>
        </w:r>
        <w:r>
          <w:rPr>
            <w:noProof/>
            <w:sz w:val="22"/>
            <w:szCs w:val="22"/>
          </w:rPr>
          <w:tab/>
        </w:r>
        <w:r w:rsidRPr="00C94726">
          <w:rPr>
            <w:rStyle w:val="Lienhypertexte"/>
            <w:noProof/>
          </w:rPr>
          <w:t>Comment créer une ressource ?</w:t>
        </w:r>
        <w:r>
          <w:rPr>
            <w:noProof/>
            <w:webHidden/>
          </w:rPr>
          <w:tab/>
        </w:r>
        <w:r>
          <w:rPr>
            <w:noProof/>
            <w:webHidden/>
          </w:rPr>
          <w:fldChar w:fldCharType="begin"/>
        </w:r>
        <w:r>
          <w:rPr>
            <w:noProof/>
            <w:webHidden/>
          </w:rPr>
          <w:instrText xml:space="preserve"> PAGEREF _Toc307309968 \h </w:instrText>
        </w:r>
        <w:r>
          <w:rPr>
            <w:noProof/>
            <w:webHidden/>
          </w:rPr>
        </w:r>
        <w:r>
          <w:rPr>
            <w:noProof/>
            <w:webHidden/>
          </w:rPr>
          <w:fldChar w:fldCharType="separate"/>
        </w:r>
        <w:r>
          <w:rPr>
            <w:noProof/>
            <w:webHidden/>
          </w:rPr>
          <w:t>59</w:t>
        </w:r>
        <w:r>
          <w:rPr>
            <w:noProof/>
            <w:webHidden/>
          </w:rPr>
          <w:fldChar w:fldCharType="end"/>
        </w:r>
      </w:hyperlink>
    </w:p>
    <w:p w:rsidR="000608F1" w:rsidRDefault="000608F1">
      <w:pPr>
        <w:pStyle w:val="TM2"/>
        <w:tabs>
          <w:tab w:val="left" w:pos="880"/>
          <w:tab w:val="right" w:leader="dot" w:pos="10194"/>
        </w:tabs>
        <w:rPr>
          <w:noProof/>
          <w:sz w:val="22"/>
          <w:szCs w:val="22"/>
        </w:rPr>
      </w:pPr>
      <w:hyperlink w:anchor="_Toc307309969" w:history="1">
        <w:r w:rsidRPr="00C94726">
          <w:rPr>
            <w:rStyle w:val="Lienhypertexte"/>
            <w:noProof/>
          </w:rPr>
          <w:t>7.6</w:t>
        </w:r>
        <w:r>
          <w:rPr>
            <w:noProof/>
            <w:sz w:val="22"/>
            <w:szCs w:val="22"/>
          </w:rPr>
          <w:tab/>
        </w:r>
        <w:r w:rsidRPr="00C94726">
          <w:rPr>
            <w:rStyle w:val="Lienhypertexte"/>
            <w:noProof/>
          </w:rPr>
          <w:t>Comment mettre à jour ou supprimer une ressource ?</w:t>
        </w:r>
        <w:r>
          <w:rPr>
            <w:noProof/>
            <w:webHidden/>
          </w:rPr>
          <w:tab/>
        </w:r>
        <w:r>
          <w:rPr>
            <w:noProof/>
            <w:webHidden/>
          </w:rPr>
          <w:fldChar w:fldCharType="begin"/>
        </w:r>
        <w:r>
          <w:rPr>
            <w:noProof/>
            <w:webHidden/>
          </w:rPr>
          <w:instrText xml:space="preserve"> PAGEREF _Toc307309969 \h </w:instrText>
        </w:r>
        <w:r>
          <w:rPr>
            <w:noProof/>
            <w:webHidden/>
          </w:rPr>
        </w:r>
        <w:r>
          <w:rPr>
            <w:noProof/>
            <w:webHidden/>
          </w:rPr>
          <w:fldChar w:fldCharType="separate"/>
        </w:r>
        <w:r>
          <w:rPr>
            <w:noProof/>
            <w:webHidden/>
          </w:rPr>
          <w:t>62</w:t>
        </w:r>
        <w:r>
          <w:rPr>
            <w:noProof/>
            <w:webHidden/>
          </w:rPr>
          <w:fldChar w:fldCharType="end"/>
        </w:r>
      </w:hyperlink>
    </w:p>
    <w:p w:rsidR="00567A8E" w:rsidRPr="00567A8E" w:rsidRDefault="00567A8E" w:rsidP="00567A8E">
      <w:pPr>
        <w:rPr>
          <w:lang w:eastAsia="ar-SA"/>
        </w:rPr>
      </w:pPr>
      <w:r w:rsidRPr="00567A8E">
        <w:rPr>
          <w:lang w:eastAsia="ar-SA"/>
        </w:rPr>
        <w:fldChar w:fldCharType="end"/>
      </w:r>
    </w:p>
    <w:p w:rsidR="00FB46D0" w:rsidRDefault="00FB46D0" w:rsidP="00FB46D0">
      <w:pPr>
        <w:pStyle w:val="Titre1"/>
        <w:rPr>
          <w:lang w:eastAsia="ar-SA"/>
        </w:rPr>
      </w:pPr>
      <w:bookmarkStart w:id="0" w:name="_Toc298244999"/>
      <w:bookmarkStart w:id="1" w:name="_Toc298248837"/>
      <w:bookmarkStart w:id="2" w:name="_Toc298767585"/>
      <w:bookmarkStart w:id="3" w:name="_Toc307309930"/>
      <w:r>
        <w:rPr>
          <w:lang w:eastAsia="ar-SA"/>
        </w:rPr>
        <w:t>Introduction</w:t>
      </w:r>
      <w:bookmarkEnd w:id="0"/>
      <w:bookmarkEnd w:id="1"/>
      <w:bookmarkEnd w:id="2"/>
      <w:bookmarkEnd w:id="3"/>
    </w:p>
    <w:p w:rsidR="00FB46D0" w:rsidRDefault="00FB46D0" w:rsidP="00FB46D0">
      <w:pPr>
        <w:pStyle w:val="Titre2"/>
        <w:rPr>
          <w:lang w:eastAsia="ar-SA"/>
        </w:rPr>
      </w:pPr>
      <w:bookmarkStart w:id="4" w:name="_Toc298245000"/>
      <w:bookmarkStart w:id="5" w:name="_Toc298248838"/>
      <w:bookmarkStart w:id="6" w:name="_Toc298767586"/>
      <w:bookmarkStart w:id="7" w:name="_Toc307309931"/>
      <w:r>
        <w:rPr>
          <w:lang w:eastAsia="ar-SA"/>
        </w:rPr>
        <w:t>Accès aux contenus</w:t>
      </w:r>
      <w:bookmarkEnd w:id="4"/>
      <w:bookmarkEnd w:id="5"/>
      <w:bookmarkEnd w:id="6"/>
      <w:bookmarkEnd w:id="7"/>
    </w:p>
    <w:p w:rsidR="00FB46D0" w:rsidRDefault="00FB46D0" w:rsidP="00FB46D0">
      <w:pPr>
        <w:rPr>
          <w:lang w:eastAsia="ar-SA"/>
        </w:rPr>
      </w:pPr>
      <w:r>
        <w:rPr>
          <w:lang w:eastAsia="ar-SA"/>
        </w:rPr>
        <w:t xml:space="preserve">Ce manuel utilisateur décrit toutes les fonctionnalités </w:t>
      </w:r>
      <w:r w:rsidR="00FE30D0">
        <w:rPr>
          <w:lang w:eastAsia="ar-SA"/>
        </w:rPr>
        <w:t>du service Réservation de matériel</w:t>
      </w:r>
      <w:r w:rsidR="00A70884">
        <w:rPr>
          <w:lang w:eastAsia="ar-SA"/>
        </w:rPr>
        <w:t xml:space="preserve"> </w:t>
      </w:r>
      <w:r>
        <w:rPr>
          <w:lang w:eastAsia="ar-SA"/>
        </w:rPr>
        <w:t xml:space="preserve">actuellement disponibles dans l’ENT. </w:t>
      </w:r>
    </w:p>
    <w:p w:rsidR="00FB46D0" w:rsidRDefault="00FB46D0" w:rsidP="00FB46D0">
      <w:pPr>
        <w:rPr>
          <w:lang w:eastAsia="ar-SA"/>
        </w:rPr>
      </w:pPr>
      <w:r w:rsidRPr="00123FDC">
        <w:rPr>
          <w:lang w:eastAsia="ar-SA"/>
        </w:rPr>
        <w:t>Selon les choix de votre collectivité, certaines fonctionnalités seulement peuvent être activées dans l'ENT de votre étab</w:t>
      </w:r>
      <w:r>
        <w:rPr>
          <w:lang w:eastAsia="ar-SA"/>
        </w:rPr>
        <w:t xml:space="preserve">lissement. Nous vous invitons donc à consulter les chapitres décrivant les fonctionnalités activées et accessibles pour vous, depuis le menu principal de navigation. </w:t>
      </w:r>
    </w:p>
    <w:p w:rsidR="00FB46D0" w:rsidRDefault="00FB46D0" w:rsidP="00FB46D0">
      <w:pPr>
        <w:rPr>
          <w:lang w:eastAsia="ar-SA"/>
        </w:rPr>
      </w:pPr>
      <w:r>
        <w:rPr>
          <w:noProof/>
        </w:rPr>
        <w:pict>
          <v:rect id="_x0000_s1826" style="position:absolute;left:0;text-align:left;margin-left:162.55pt;margin-top:4.75pt;width:355pt;height:25.95pt;z-index:251691520" filled="f" strokecolor="red" strokeweight="1.5pt"/>
        </w:pict>
      </w:r>
      <w:r w:rsidR="00541B92">
        <w:rPr>
          <w:noProof/>
        </w:rPr>
        <w:drawing>
          <wp:anchor distT="0" distB="0" distL="114300" distR="114300" simplePos="0" relativeHeight="251690496"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801" name="Image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1"/>
                    <pic:cNvPicPr>
                      <a:picLocks noChangeAspect="1" noChangeArrowheads="1"/>
                    </pic:cNvPicPr>
                  </pic:nvPicPr>
                  <pic:blipFill>
                    <a:blip r:embed="rId11"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FB46D0" w:rsidRDefault="00FB46D0" w:rsidP="00FB46D0">
      <w:pPr>
        <w:rPr>
          <w:lang w:eastAsia="ar-SA"/>
        </w:rPr>
      </w:pPr>
    </w:p>
    <w:p w:rsidR="00FE30D0" w:rsidRDefault="00FE30D0" w:rsidP="00FE30D0">
      <w:pPr>
        <w:pStyle w:val="Titre2"/>
        <w:numPr>
          <w:ilvl w:val="0"/>
          <w:numId w:val="0"/>
        </w:numPr>
        <w:pBdr>
          <w:bottom w:val="single" w:sz="4" w:space="0" w:color="000000"/>
        </w:pBdr>
        <w:spacing w:before="120"/>
        <w:ind w:left="576" w:hanging="576"/>
        <w:rPr>
          <w:lang w:eastAsia="ar-SA"/>
        </w:rPr>
      </w:pPr>
      <w:bookmarkStart w:id="8" w:name="_Toc300565330"/>
      <w:bookmarkStart w:id="9" w:name="_Toc307225076"/>
    </w:p>
    <w:p w:rsidR="00FE30D0" w:rsidRPr="00190A7C" w:rsidRDefault="00FE30D0" w:rsidP="00FE30D0">
      <w:pPr>
        <w:pStyle w:val="Titre2"/>
        <w:pBdr>
          <w:bottom w:val="single" w:sz="4" w:space="0" w:color="000000"/>
        </w:pBdr>
        <w:spacing w:before="120"/>
        <w:rPr>
          <w:lang w:eastAsia="ar-SA"/>
        </w:rPr>
      </w:pPr>
      <w:bookmarkStart w:id="10" w:name="_Toc307309932"/>
      <w:r w:rsidRPr="00190A7C">
        <w:rPr>
          <w:lang w:eastAsia="ar-SA"/>
        </w:rPr>
        <w:t>Repères visuels</w:t>
      </w:r>
      <w:bookmarkEnd w:id="8"/>
      <w:bookmarkEnd w:id="9"/>
      <w:bookmarkEnd w:id="10"/>
    </w:p>
    <w:p w:rsidR="00FE30D0" w:rsidRPr="00190A7C" w:rsidRDefault="00FE30D0" w:rsidP="00FE30D0">
      <w:r w:rsidRPr="00190A7C">
        <w:t>Les repères visuels décrits ci-dessous sont destinés à faciliter votre lecture, ainsi qu’à attirer votre attention sur des points de vigilance ou des astuces permettant d’améliorer votre utilisation du service concerné.</w:t>
      </w:r>
    </w:p>
    <w:p w:rsidR="00FE30D0" w:rsidRPr="00190A7C" w:rsidRDefault="00FE30D0" w:rsidP="00FE30D0"/>
    <w:p w:rsidR="00FE30D0" w:rsidRPr="00190A7C" w:rsidRDefault="00FE30D0" w:rsidP="00FE30D0">
      <w:pPr>
        <w:pStyle w:val="ENT-titrelgende"/>
        <w:jc w:val="both"/>
        <w:rPr>
          <w:rFonts w:ascii="Calibri" w:hAnsi="Calibri"/>
        </w:rPr>
      </w:pPr>
      <w:r w:rsidRPr="00190A7C">
        <w:rPr>
          <w:rFonts w:ascii="Calibri" w:hAnsi="Calibri"/>
        </w:rPr>
        <w:t>Légende</w:t>
      </w:r>
    </w:p>
    <w:p w:rsidR="00FE30D0" w:rsidRPr="00190A7C" w:rsidRDefault="00FE30D0" w:rsidP="00FE30D0">
      <w:pPr>
        <w:pStyle w:val="ENT-Action"/>
        <w:tabs>
          <w:tab w:val="num" w:pos="935"/>
        </w:tabs>
        <w:ind w:left="935"/>
        <w:jc w:val="both"/>
      </w:pPr>
      <w:r w:rsidRPr="00190A7C">
        <w:t>Action utilisateur</w:t>
      </w:r>
    </w:p>
    <w:p w:rsidR="00FE30D0" w:rsidRPr="00190A7C" w:rsidRDefault="00FE30D0" w:rsidP="00FE30D0">
      <w:pPr>
        <w:pStyle w:val="ENT-Rsultat"/>
        <w:jc w:val="both"/>
      </w:pPr>
      <w:r w:rsidRPr="00190A7C">
        <w:t>Présentation de l’écran ou Résultat à l’écran</w:t>
      </w:r>
    </w:p>
    <w:p w:rsidR="00FE30D0" w:rsidRPr="00190A7C" w:rsidRDefault="00FE30D0" w:rsidP="00FE30D0">
      <w:pPr>
        <w:pStyle w:val="ENT-Rsultat"/>
        <w:numPr>
          <w:ilvl w:val="0"/>
          <w:numId w:val="0"/>
        </w:numPr>
        <w:ind w:left="510" w:hanging="510"/>
        <w:jc w:val="both"/>
      </w:pPr>
    </w:p>
    <w:p w:rsidR="00FE30D0" w:rsidRPr="00190A7C" w:rsidRDefault="00FE30D0" w:rsidP="00FE30D0">
      <w:pPr>
        <w:pStyle w:val="ENT-Exemple"/>
        <w:rPr>
          <w:rFonts w:ascii="Calibri" w:hAnsi="Calibri"/>
        </w:rPr>
      </w:pPr>
      <w:r w:rsidRPr="00190A7C">
        <w:rPr>
          <w:rFonts w:ascii="Calibri" w:hAnsi="Calibri"/>
        </w:rPr>
        <w:t>Action à faire par le correspondant déploiement</w:t>
      </w:r>
    </w:p>
    <w:p w:rsidR="00FE30D0" w:rsidRPr="00190A7C" w:rsidRDefault="00FE30D0" w:rsidP="00FE30D0">
      <w:pPr>
        <w:rPr>
          <w:lang w:eastAsia="en-US"/>
        </w:rPr>
      </w:pPr>
    </w:p>
    <w:p w:rsidR="00FE30D0" w:rsidRPr="00190A7C" w:rsidRDefault="00FE30D0" w:rsidP="00FE30D0">
      <w:pPr>
        <w:pStyle w:val="ENT-Pointdattention"/>
        <w:jc w:val="both"/>
        <w:rPr>
          <w:rFonts w:ascii="Calibri" w:hAnsi="Calibri"/>
        </w:rPr>
      </w:pPr>
      <w:r w:rsidRPr="00190A7C">
        <w:rPr>
          <w:rFonts w:ascii="Calibri" w:hAnsi="Calibri"/>
        </w:rPr>
        <w:t>Point d’attention</w:t>
      </w:r>
    </w:p>
    <w:p w:rsidR="00FE30D0" w:rsidRPr="00190A7C" w:rsidRDefault="00FE30D0" w:rsidP="00FE30D0"/>
    <w:p w:rsidR="00FE30D0" w:rsidRPr="00190A7C" w:rsidRDefault="00FE30D0" w:rsidP="00FE30D0">
      <w:pPr>
        <w:pStyle w:val="ENT-Astuce"/>
        <w:jc w:val="both"/>
        <w:rPr>
          <w:rFonts w:ascii="Calibri" w:hAnsi="Calibri"/>
          <w:lang w:eastAsia="en-US"/>
        </w:rPr>
      </w:pPr>
      <w:r w:rsidRPr="00190A7C">
        <w:rPr>
          <w:rFonts w:ascii="Calibri" w:hAnsi="Calibri"/>
          <w:lang w:eastAsia="en-US"/>
        </w:rPr>
        <w:t>Astuce</w:t>
      </w:r>
    </w:p>
    <w:p w:rsidR="00FB46D0" w:rsidRPr="00896A58" w:rsidRDefault="00FB46D0" w:rsidP="00FB46D0">
      <w:pPr>
        <w:rPr>
          <w:lang w:eastAsia="ar-SA"/>
        </w:rPr>
      </w:pPr>
    </w:p>
    <w:p w:rsidR="00FB46D0" w:rsidRDefault="00FB46D0" w:rsidP="00FB46D0">
      <w:pPr>
        <w:pStyle w:val="Titre2"/>
      </w:pPr>
      <w:bookmarkStart w:id="11" w:name="_Toc298245001"/>
      <w:bookmarkStart w:id="12" w:name="_Toc298248839"/>
      <w:bookmarkStart w:id="13" w:name="_Toc298767587"/>
      <w:bookmarkStart w:id="14" w:name="_Toc307309933"/>
      <w:r>
        <w:t>Conseils d'utilisation</w:t>
      </w:r>
      <w:bookmarkEnd w:id="11"/>
      <w:bookmarkEnd w:id="12"/>
      <w:bookmarkEnd w:id="13"/>
      <w:bookmarkEnd w:id="14"/>
    </w:p>
    <w:p w:rsidR="00FB46D0" w:rsidRDefault="00FB46D0" w:rsidP="00FB46D0">
      <w:r>
        <w:t>L'utilisation de la touche retour du navigateur est fortement déconseillée : celle</w:t>
      </w:r>
      <w:r w:rsidR="00A70884">
        <w:t>-</w:t>
      </w:r>
      <w:r>
        <w:t>ci permet d'afficher des pages enregistrées par votre navigateur ne représentant plus la réalité du service consulté</w:t>
      </w:r>
      <w:r w:rsidR="00A70884">
        <w:t>.</w:t>
      </w:r>
    </w:p>
    <w:p w:rsidR="00FB46D0" w:rsidRDefault="00FB46D0" w:rsidP="00FB46D0">
      <w:r>
        <w:t>Chaque service vous fournit tous les liens nécessaires pour vous replacer où vous le souhaitez dans l'application. Les informations présentées sont alors parfaitement cohérentes avec le contenu des informations que vous consultez ou que vous venez de créer.</w:t>
      </w:r>
    </w:p>
    <w:p w:rsidR="00FB46D0" w:rsidRDefault="00FB46D0" w:rsidP="00FB46D0"/>
    <w:p w:rsidR="00FB46D0" w:rsidRDefault="00FB46D0" w:rsidP="00FB46D0">
      <w:pPr>
        <w:pStyle w:val="ENT-Astuce"/>
      </w:pPr>
      <w:r>
        <w:t>La barre horizontale en dessous de la barre de menu contient ce qu'on appelle dans le jargon des interfaces Web : « le fil d'Ariane ». Le fil d'Ariane vous indique le chemin de navigation vous amenant sur la page courante et il vous permet de revenir à n'importe quel</w:t>
      </w:r>
      <w:r w:rsidR="00A70884">
        <w:t>le</w:t>
      </w:r>
      <w:r>
        <w:t xml:space="preserve"> page du chemin de navigation. Le fil d'Ariane est la bonne manière de revenir en arrière sans utiliser la touche retour du navigateur.</w:t>
      </w:r>
    </w:p>
    <w:p w:rsidR="00FB46D0" w:rsidRDefault="00FB46D0" w:rsidP="00FB46D0">
      <w:pPr>
        <w:pStyle w:val="NormalWeb"/>
        <w:spacing w:before="119" w:beforeAutospacing="0" w:after="240"/>
      </w:pPr>
    </w:p>
    <w:p w:rsidR="00896B2F" w:rsidRDefault="00685B52" w:rsidP="00896B2F">
      <w:pPr>
        <w:pStyle w:val="Titre1"/>
      </w:pPr>
      <w:bookmarkStart w:id="15" w:name="_Toc307309934"/>
      <w:r>
        <w:t xml:space="preserve">Présentation du service </w:t>
      </w:r>
      <w:r w:rsidR="0054576E">
        <w:t xml:space="preserve">Réservation de </w:t>
      </w:r>
      <w:r w:rsidR="00E30073">
        <w:t>matériel</w:t>
      </w:r>
      <w:bookmarkEnd w:id="15"/>
    </w:p>
    <w:p w:rsidR="00685B52" w:rsidRDefault="00FB46D0" w:rsidP="00685B52">
      <w:pPr>
        <w:pStyle w:val="Titre2"/>
      </w:pPr>
      <w:bookmarkStart w:id="16" w:name="_Toc307309935"/>
      <w:r>
        <w:t>Accès au service</w:t>
      </w:r>
      <w:bookmarkEnd w:id="16"/>
      <w:r>
        <w:t xml:space="preserve">  </w:t>
      </w:r>
    </w:p>
    <w:p w:rsidR="00685B52" w:rsidRPr="00776984" w:rsidRDefault="00685B52" w:rsidP="00685B52">
      <w:pPr>
        <w:pStyle w:val="BodyText"/>
        <w:rPr>
          <w:rFonts w:ascii="Calibri" w:hAnsi="Calibri"/>
        </w:rPr>
      </w:pPr>
      <w:r w:rsidRPr="00776984">
        <w:rPr>
          <w:rFonts w:ascii="Calibri" w:hAnsi="Calibri"/>
        </w:rPr>
        <w:t>Le</w:t>
      </w:r>
      <w:r w:rsidR="009C1FC7">
        <w:rPr>
          <w:rFonts w:ascii="Calibri" w:hAnsi="Calibri"/>
        </w:rPr>
        <w:t xml:space="preserve"> service </w:t>
      </w:r>
      <w:r w:rsidR="003E7CDF">
        <w:rPr>
          <w:rFonts w:ascii="Calibri" w:hAnsi="Calibri"/>
          <w:b/>
        </w:rPr>
        <w:t xml:space="preserve">Réservation de </w:t>
      </w:r>
      <w:r w:rsidR="00E30073">
        <w:rPr>
          <w:rFonts w:ascii="Calibri" w:hAnsi="Calibri"/>
          <w:b/>
        </w:rPr>
        <w:t>matériel</w:t>
      </w:r>
      <w:r w:rsidR="009C1FC7">
        <w:rPr>
          <w:rFonts w:ascii="Calibri" w:hAnsi="Calibri"/>
        </w:rPr>
        <w:t xml:space="preserve"> est disponible dans la rubrique </w:t>
      </w:r>
      <w:r w:rsidR="00D92713">
        <w:rPr>
          <w:rFonts w:ascii="Calibri" w:hAnsi="Calibri"/>
          <w:b/>
        </w:rPr>
        <w:t>Ressources</w:t>
      </w:r>
      <w:r w:rsidRPr="00776984">
        <w:rPr>
          <w:rFonts w:ascii="Calibri" w:hAnsi="Calibri"/>
        </w:rPr>
        <w:t>.</w:t>
      </w:r>
      <w:r w:rsidR="00776984">
        <w:rPr>
          <w:rFonts w:ascii="Calibri" w:hAnsi="Calibri"/>
        </w:rPr>
        <w:t xml:space="preserve"> Il fait partie des services </w:t>
      </w:r>
      <w:r w:rsidR="00D92713">
        <w:rPr>
          <w:rFonts w:ascii="Calibri" w:hAnsi="Calibri"/>
        </w:rPr>
        <w:t>optionnels</w:t>
      </w:r>
      <w:r w:rsidR="009C1FC7">
        <w:rPr>
          <w:rFonts w:ascii="Calibri" w:hAnsi="Calibri"/>
        </w:rPr>
        <w:t xml:space="preserve">, c'est-à-dire </w:t>
      </w:r>
      <w:r w:rsidR="00D92713">
        <w:rPr>
          <w:rFonts w:ascii="Calibri" w:hAnsi="Calibri"/>
        </w:rPr>
        <w:t>activés en fonction d</w:t>
      </w:r>
      <w:r w:rsidR="00861E4B">
        <w:rPr>
          <w:rFonts w:ascii="Calibri" w:hAnsi="Calibri"/>
        </w:rPr>
        <w:t>es</w:t>
      </w:r>
      <w:r w:rsidR="00D92713">
        <w:rPr>
          <w:rFonts w:ascii="Calibri" w:hAnsi="Calibri"/>
        </w:rPr>
        <w:t xml:space="preserve"> choix fait</w:t>
      </w:r>
      <w:r w:rsidR="00861E4B">
        <w:rPr>
          <w:rFonts w:ascii="Calibri" w:hAnsi="Calibri"/>
        </w:rPr>
        <w:t>s</w:t>
      </w:r>
      <w:r w:rsidR="00D92713">
        <w:rPr>
          <w:rFonts w:ascii="Calibri" w:hAnsi="Calibri"/>
        </w:rPr>
        <w:t xml:space="preserve"> par chaque établissement</w:t>
      </w:r>
      <w:r w:rsidR="009C1FC7">
        <w:rPr>
          <w:rFonts w:ascii="Calibri" w:hAnsi="Calibri"/>
        </w:rPr>
        <w:t>.</w:t>
      </w:r>
    </w:p>
    <w:p w:rsidR="00B1488E" w:rsidRDefault="00FB46D0" w:rsidP="007276D2">
      <w:pPr>
        <w:pStyle w:val="BodyText"/>
        <w:ind w:left="276" w:firstLine="8"/>
        <w:jc w:val="center"/>
      </w:pPr>
      <w:r w:rsidRPr="00776984">
        <w:rPr>
          <w:rFonts w:ascii="Calibri" w:hAnsi="Calibri"/>
          <w:b/>
          <w:noProof/>
          <w:lang w:eastAsia="fr-FR"/>
        </w:rPr>
        <w:pict>
          <v:rect id="_x0000_s1416" style="position:absolute;left:0;text-align:left;margin-left:204.15pt;margin-top:146.3pt;width:110.35pt;height:22pt;z-index:251620864" filled="f" strokecolor="red" strokeweight="2.25pt"/>
        </w:pict>
      </w:r>
      <w:r w:rsidR="00541B92">
        <w:rPr>
          <w:noProof/>
          <w:lang w:eastAsia="fr-FR"/>
        </w:rPr>
        <w:drawing>
          <wp:inline distT="0" distB="0" distL="0" distR="0">
            <wp:extent cx="1494790" cy="3156585"/>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1494790" cy="3156585"/>
                    </a:xfrm>
                    <a:prstGeom prst="rect">
                      <a:avLst/>
                    </a:prstGeom>
                    <a:noFill/>
                    <a:ln w="9525">
                      <a:noFill/>
                      <a:miter lim="800000"/>
                      <a:headEnd/>
                      <a:tailEnd/>
                    </a:ln>
                  </pic:spPr>
                </pic:pic>
              </a:graphicData>
            </a:graphic>
          </wp:inline>
        </w:drawing>
      </w:r>
    </w:p>
    <w:p w:rsidR="00B1488E" w:rsidRDefault="00B1488E" w:rsidP="00B1488E">
      <w:pPr>
        <w:pStyle w:val="ENT-Pointdattention"/>
        <w:jc w:val="both"/>
      </w:pPr>
      <w:r>
        <w:t xml:space="preserve">Le service </w:t>
      </w:r>
      <w:r w:rsidR="003E7CDF">
        <w:rPr>
          <w:rFonts w:ascii="Calibri" w:hAnsi="Calibri"/>
          <w:b/>
        </w:rPr>
        <w:t xml:space="preserve">Réservation de </w:t>
      </w:r>
      <w:r w:rsidR="00E30073">
        <w:rPr>
          <w:rFonts w:ascii="Calibri" w:hAnsi="Calibri"/>
          <w:b/>
        </w:rPr>
        <w:t>matériel</w:t>
      </w:r>
      <w:r>
        <w:t xml:space="preserve"> ne sera </w:t>
      </w:r>
      <w:r w:rsidR="00D85527">
        <w:t>accessible</w:t>
      </w:r>
      <w:r w:rsidR="00F82438">
        <w:t>,</w:t>
      </w:r>
      <w:r w:rsidR="00A361D7">
        <w:t xml:space="preserve"> et donc </w:t>
      </w:r>
      <w:r>
        <w:t xml:space="preserve">listé dans la rubrique </w:t>
      </w:r>
      <w:r w:rsidRPr="00B1488E">
        <w:rPr>
          <w:b/>
        </w:rPr>
        <w:t>Ressources</w:t>
      </w:r>
      <w:r w:rsidR="00F82438" w:rsidRPr="00F82438">
        <w:t>,</w:t>
      </w:r>
      <w:r>
        <w:t xml:space="preserve"> que dans la mesure où il aura été au préalable activé dans la console d’administration de l’ENT par l’un des administrateurs</w:t>
      </w:r>
      <w:r w:rsidR="005843D3">
        <w:t xml:space="preserve"> locaux</w:t>
      </w:r>
      <w:r w:rsidR="00EB4BDA">
        <w:t>/superviseur</w:t>
      </w:r>
      <w:r w:rsidR="005843D3">
        <w:t>s</w:t>
      </w:r>
      <w:r>
        <w:t xml:space="preserve"> de l’établissement.</w:t>
      </w:r>
    </w:p>
    <w:p w:rsidR="00FB46D0" w:rsidRDefault="00FB46D0" w:rsidP="00FB46D0">
      <w:pPr>
        <w:pStyle w:val="Titre2"/>
        <w:rPr>
          <w:lang w:val="fr-CA"/>
        </w:rPr>
      </w:pPr>
      <w:bookmarkStart w:id="17" w:name="_Toc307309936"/>
      <w:r>
        <w:rPr>
          <w:lang w:val="fr-CA"/>
        </w:rPr>
        <w:t xml:space="preserve">Présentation du service Réservation de </w:t>
      </w:r>
      <w:r w:rsidR="00841597">
        <w:rPr>
          <w:lang w:val="fr-CA"/>
        </w:rPr>
        <w:t>matériel</w:t>
      </w:r>
      <w:bookmarkEnd w:id="17"/>
    </w:p>
    <w:p w:rsidR="008D4DFC" w:rsidRDefault="00E07FBB" w:rsidP="00E07FBB">
      <w:pPr>
        <w:rPr>
          <w:lang w:val="fr-CA"/>
        </w:rPr>
      </w:pPr>
      <w:r>
        <w:rPr>
          <w:lang w:val="fr-CA"/>
        </w:rPr>
        <w:t xml:space="preserve">Par </w:t>
      </w:r>
      <w:r w:rsidR="00E30073">
        <w:rPr>
          <w:lang w:val="fr-CA"/>
        </w:rPr>
        <w:t>matériel ou ressource</w:t>
      </w:r>
      <w:r>
        <w:rPr>
          <w:lang w:val="fr-CA"/>
        </w:rPr>
        <w:t xml:space="preserve">, on entend </w:t>
      </w:r>
      <w:r w:rsidR="00F56526">
        <w:rPr>
          <w:b/>
          <w:lang w:val="fr-CA"/>
        </w:rPr>
        <w:t>les</w:t>
      </w:r>
      <w:r w:rsidRPr="00E07FBB">
        <w:rPr>
          <w:b/>
          <w:lang w:val="fr-CA"/>
        </w:rPr>
        <w:t xml:space="preserve"> </w:t>
      </w:r>
      <w:r w:rsidR="00F56526">
        <w:rPr>
          <w:b/>
          <w:lang w:val="fr-CA"/>
        </w:rPr>
        <w:t xml:space="preserve">différents </w:t>
      </w:r>
      <w:r w:rsidRPr="00E07FBB">
        <w:rPr>
          <w:b/>
          <w:lang w:val="fr-CA"/>
        </w:rPr>
        <w:t>équipement</w:t>
      </w:r>
      <w:r w:rsidR="00F56526">
        <w:rPr>
          <w:b/>
          <w:lang w:val="fr-CA"/>
        </w:rPr>
        <w:t>s</w:t>
      </w:r>
      <w:r w:rsidR="00E30073">
        <w:rPr>
          <w:b/>
          <w:lang w:val="fr-CA"/>
        </w:rPr>
        <w:t xml:space="preserve"> </w:t>
      </w:r>
      <w:r w:rsidRPr="00F56526">
        <w:rPr>
          <w:b/>
          <w:lang w:val="fr-CA"/>
        </w:rPr>
        <w:t>m</w:t>
      </w:r>
      <w:r w:rsidRPr="00E07FBB">
        <w:rPr>
          <w:b/>
          <w:lang w:val="fr-CA"/>
        </w:rPr>
        <w:t>is à disposition par l’établissement</w:t>
      </w:r>
      <w:r w:rsidR="00F82438">
        <w:rPr>
          <w:b/>
          <w:lang w:val="fr-CA"/>
        </w:rPr>
        <w:t xml:space="preserve">, </w:t>
      </w:r>
      <w:r w:rsidR="00A04C6B">
        <w:rPr>
          <w:b/>
          <w:lang w:val="fr-CA"/>
        </w:rPr>
        <w:t>appartenant à un type de ressource</w:t>
      </w:r>
      <w:r w:rsidR="00F82438">
        <w:rPr>
          <w:b/>
          <w:lang w:val="fr-CA"/>
        </w:rPr>
        <w:t xml:space="preserve">, et faisant l’objet d’une réservation </w:t>
      </w:r>
      <w:r w:rsidR="00F82438">
        <w:rPr>
          <w:lang w:val="fr-CA"/>
        </w:rPr>
        <w:t>avant son utilisation</w:t>
      </w:r>
      <w:r w:rsidR="00F56526">
        <w:rPr>
          <w:b/>
          <w:lang w:val="fr-CA"/>
        </w:rPr>
        <w:t xml:space="preserve">. </w:t>
      </w:r>
      <w:r>
        <w:rPr>
          <w:lang w:val="fr-CA"/>
        </w:rPr>
        <w:t xml:space="preserve"> </w:t>
      </w:r>
    </w:p>
    <w:p w:rsidR="00F56526" w:rsidRDefault="00F56526" w:rsidP="00E07FBB">
      <w:pPr>
        <w:rPr>
          <w:lang w:val="fr-CA"/>
        </w:rPr>
      </w:pPr>
      <w:r>
        <w:rPr>
          <w:lang w:val="fr-CA"/>
        </w:rPr>
        <w:t xml:space="preserve">Exemple : </w:t>
      </w:r>
    </w:p>
    <w:p w:rsidR="00F56526" w:rsidRDefault="00F56526" w:rsidP="00F56526">
      <w:pPr>
        <w:pStyle w:val="ENT-Puce"/>
        <w:rPr>
          <w:lang w:val="fr-CA"/>
        </w:rPr>
      </w:pPr>
      <w:r w:rsidRPr="00F56526">
        <w:rPr>
          <w:b/>
          <w:lang w:val="fr-CA"/>
        </w:rPr>
        <w:t>Type de ressources</w:t>
      </w:r>
      <w:r>
        <w:rPr>
          <w:lang w:val="fr-CA"/>
        </w:rPr>
        <w:t> : laboratoires de langues étrangères</w:t>
      </w:r>
    </w:p>
    <w:p w:rsidR="00F56526" w:rsidRDefault="00F56526" w:rsidP="00F56526">
      <w:pPr>
        <w:pStyle w:val="ENT-Puce"/>
        <w:rPr>
          <w:lang w:val="fr-CA"/>
        </w:rPr>
      </w:pPr>
      <w:r w:rsidRPr="00F56526">
        <w:rPr>
          <w:b/>
          <w:lang w:val="fr-CA"/>
        </w:rPr>
        <w:t>Ressources</w:t>
      </w:r>
      <w:r>
        <w:rPr>
          <w:lang w:val="fr-CA"/>
        </w:rPr>
        <w:t> : laboratoire bleu, laboratoire rouge</w:t>
      </w:r>
      <w:r w:rsidR="00A04C6B">
        <w:rPr>
          <w:lang w:val="fr-CA"/>
        </w:rPr>
        <w:t>…</w:t>
      </w:r>
    </w:p>
    <w:p w:rsidR="00A04C6B" w:rsidRDefault="00A04C6B" w:rsidP="00A04C6B">
      <w:pPr>
        <w:rPr>
          <w:lang w:val="fr-CA"/>
        </w:rPr>
      </w:pPr>
      <w:r>
        <w:rPr>
          <w:lang w:val="fr-CA"/>
        </w:rPr>
        <w:t xml:space="preserve">Le service </w:t>
      </w:r>
      <w:r>
        <w:rPr>
          <w:b/>
        </w:rPr>
        <w:t xml:space="preserve">Réservation de </w:t>
      </w:r>
      <w:r w:rsidR="00E30073">
        <w:rPr>
          <w:b/>
        </w:rPr>
        <w:t>matériel</w:t>
      </w:r>
      <w:r>
        <w:t xml:space="preserve"> </w:t>
      </w:r>
      <w:r>
        <w:rPr>
          <w:lang w:val="fr-CA"/>
        </w:rPr>
        <w:t>permet donc aux utilisateurs</w:t>
      </w:r>
      <w:r w:rsidR="00CF303D">
        <w:rPr>
          <w:lang w:val="fr-CA"/>
        </w:rPr>
        <w:t xml:space="preserve"> habilités</w:t>
      </w:r>
      <w:r>
        <w:rPr>
          <w:lang w:val="fr-CA"/>
        </w:rPr>
        <w:t xml:space="preserve"> d’effectuer des </w:t>
      </w:r>
      <w:r w:rsidRPr="003E7CDF">
        <w:rPr>
          <w:b/>
          <w:lang w:val="fr-CA"/>
        </w:rPr>
        <w:t>demandes de réservation</w:t>
      </w:r>
      <w:r>
        <w:rPr>
          <w:lang w:val="fr-CA"/>
        </w:rPr>
        <w:t xml:space="preserve"> de </w:t>
      </w:r>
      <w:r w:rsidR="005843D3">
        <w:rPr>
          <w:lang w:val="fr-CA"/>
        </w:rPr>
        <w:t>matériels/</w:t>
      </w:r>
      <w:r>
        <w:rPr>
          <w:lang w:val="fr-CA"/>
        </w:rPr>
        <w:t xml:space="preserve">ressources. </w:t>
      </w:r>
    </w:p>
    <w:p w:rsidR="00A04C6B" w:rsidRDefault="00A04C6B" w:rsidP="00A04C6B">
      <w:pPr>
        <w:rPr>
          <w:lang w:val="fr-CA"/>
        </w:rPr>
      </w:pPr>
      <w:r>
        <w:rPr>
          <w:lang w:val="fr-CA"/>
        </w:rPr>
        <w:t xml:space="preserve">En fonction du type de ressource, il est possible de </w:t>
      </w:r>
      <w:r w:rsidRPr="00A04C6B">
        <w:rPr>
          <w:b/>
          <w:lang w:val="fr-CA"/>
        </w:rPr>
        <w:t>définir un circuit de validatio</w:t>
      </w:r>
      <w:r w:rsidR="00CF303D">
        <w:rPr>
          <w:b/>
          <w:lang w:val="fr-CA"/>
        </w:rPr>
        <w:t xml:space="preserve">n (optionnel), </w:t>
      </w:r>
      <w:r w:rsidR="00CF303D" w:rsidRPr="00CF303D">
        <w:rPr>
          <w:lang w:val="fr-CA"/>
        </w:rPr>
        <w:t>c'est-à-dire</w:t>
      </w:r>
      <w:r w:rsidR="00CF303D">
        <w:rPr>
          <w:b/>
          <w:lang w:val="fr-CA"/>
        </w:rPr>
        <w:t xml:space="preserve"> </w:t>
      </w:r>
      <w:r>
        <w:rPr>
          <w:lang w:val="fr-CA"/>
        </w:rPr>
        <w:t xml:space="preserve"> </w:t>
      </w:r>
      <w:r w:rsidR="00CF303D">
        <w:rPr>
          <w:lang w:val="fr-CA"/>
        </w:rPr>
        <w:t>d</w:t>
      </w:r>
      <w:r>
        <w:rPr>
          <w:lang w:val="fr-CA"/>
        </w:rPr>
        <w:t>’identifi</w:t>
      </w:r>
      <w:r w:rsidR="00CF303D">
        <w:rPr>
          <w:lang w:val="fr-CA"/>
        </w:rPr>
        <w:t>er un ou plusieurs u</w:t>
      </w:r>
      <w:r>
        <w:rPr>
          <w:lang w:val="fr-CA"/>
        </w:rPr>
        <w:t>tilisateur</w:t>
      </w:r>
      <w:r w:rsidR="00CF303D">
        <w:rPr>
          <w:lang w:val="fr-CA"/>
        </w:rPr>
        <w:t>s</w:t>
      </w:r>
      <w:r>
        <w:rPr>
          <w:lang w:val="fr-CA"/>
        </w:rPr>
        <w:t xml:space="preserve"> en charge de la validation des demandes de réservation.</w:t>
      </w:r>
    </w:p>
    <w:p w:rsidR="00A04C6B" w:rsidRDefault="00A04C6B" w:rsidP="00A04C6B">
      <w:pPr>
        <w:rPr>
          <w:lang w:val="fr-CA"/>
        </w:rPr>
      </w:pPr>
      <w:r>
        <w:rPr>
          <w:lang w:val="fr-CA"/>
        </w:rPr>
        <w:t>Ce service permet aussi aux personnes habilitées de </w:t>
      </w:r>
      <w:r w:rsidRPr="00A04C6B">
        <w:rPr>
          <w:b/>
          <w:lang w:val="fr-CA"/>
        </w:rPr>
        <w:t>g</w:t>
      </w:r>
      <w:r w:rsidRPr="003E7CDF">
        <w:rPr>
          <w:b/>
          <w:lang w:val="fr-CA"/>
        </w:rPr>
        <w:t>érer les ressources</w:t>
      </w:r>
      <w:r>
        <w:rPr>
          <w:lang w:val="fr-CA"/>
        </w:rPr>
        <w:t xml:space="preserve"> faisant l’objet de demandes de réservation.</w:t>
      </w:r>
    </w:p>
    <w:p w:rsidR="00E07FBB" w:rsidRPr="003E7CDF" w:rsidRDefault="00A04C6B" w:rsidP="00E07FBB">
      <w:pPr>
        <w:rPr>
          <w:lang w:val="fr-CA"/>
        </w:rPr>
      </w:pPr>
      <w:r>
        <w:rPr>
          <w:lang w:val="fr-CA"/>
        </w:rPr>
        <w:t>Le paramétrage</w:t>
      </w:r>
      <w:r w:rsidR="00E07FBB">
        <w:rPr>
          <w:lang w:val="fr-CA"/>
        </w:rPr>
        <w:t xml:space="preserve"> de </w:t>
      </w:r>
      <w:r w:rsidR="00CF303D">
        <w:rPr>
          <w:lang w:val="fr-CA"/>
        </w:rPr>
        <w:t>ce service</w:t>
      </w:r>
      <w:r>
        <w:rPr>
          <w:lang w:val="fr-CA"/>
        </w:rPr>
        <w:t xml:space="preserve"> est étroitement lié</w:t>
      </w:r>
      <w:r w:rsidR="00E07FBB">
        <w:rPr>
          <w:lang w:val="fr-CA"/>
        </w:rPr>
        <w:t xml:space="preserve"> </w:t>
      </w:r>
      <w:r w:rsidR="00E07FBB" w:rsidRPr="00CF303D">
        <w:rPr>
          <w:b/>
          <w:lang w:val="fr-CA"/>
        </w:rPr>
        <w:t xml:space="preserve">aux équipements </w:t>
      </w:r>
      <w:r w:rsidR="008827AF" w:rsidRPr="00CF303D">
        <w:rPr>
          <w:b/>
          <w:lang w:val="fr-CA"/>
        </w:rPr>
        <w:t>mis à disposition par l’établissement</w:t>
      </w:r>
      <w:r w:rsidR="00E07FBB" w:rsidRPr="00CF303D">
        <w:rPr>
          <w:b/>
          <w:lang w:val="fr-CA"/>
        </w:rPr>
        <w:t xml:space="preserve"> </w:t>
      </w:r>
      <w:r w:rsidR="00CF303D">
        <w:rPr>
          <w:b/>
          <w:lang w:val="fr-CA"/>
        </w:rPr>
        <w:t>ainsi qu’</w:t>
      </w:r>
      <w:r w:rsidRPr="00CF303D">
        <w:rPr>
          <w:b/>
          <w:lang w:val="fr-CA"/>
        </w:rPr>
        <w:t>à</w:t>
      </w:r>
      <w:r w:rsidR="00E07FBB" w:rsidRPr="00CF303D">
        <w:rPr>
          <w:b/>
          <w:lang w:val="fr-CA"/>
        </w:rPr>
        <w:t xml:space="preserve"> l’organisation de l’établissement</w:t>
      </w:r>
      <w:r w:rsidR="00F82438">
        <w:rPr>
          <w:lang w:val="fr-CA"/>
        </w:rPr>
        <w:t xml:space="preserve"> et est donc spécifique à chaque établissement.</w:t>
      </w:r>
    </w:p>
    <w:p w:rsidR="00526F83" w:rsidRDefault="00EC47F3" w:rsidP="00C809B1">
      <w:pPr>
        <w:pStyle w:val="Titre2"/>
      </w:pPr>
      <w:bookmarkStart w:id="18" w:name="_Toc307309937"/>
      <w:r>
        <w:t>Quels sont l</w:t>
      </w:r>
      <w:r w:rsidR="00C809B1">
        <w:t xml:space="preserve">es droits d’accès </w:t>
      </w:r>
      <w:r w:rsidR="00685B52">
        <w:t>par profil</w:t>
      </w:r>
      <w:r>
        <w:t> </w:t>
      </w:r>
      <w:r w:rsidR="00A322E9">
        <w:t xml:space="preserve">et par utilisateur </w:t>
      </w:r>
      <w:r>
        <w:t>?</w:t>
      </w:r>
      <w:bookmarkEnd w:id="18"/>
    </w:p>
    <w:p w:rsidR="005E07B8" w:rsidRDefault="005E07B8" w:rsidP="005E07B8">
      <w:pPr>
        <w:pStyle w:val="Titre3"/>
      </w:pPr>
      <w:bookmarkStart w:id="19" w:name="_Toc307309938"/>
      <w:r>
        <w:t>Définition des droits dans la console d’administration</w:t>
      </w:r>
      <w:r w:rsidR="00B140FD">
        <w:t xml:space="preserve"> par l’administrateur local</w:t>
      </w:r>
      <w:r w:rsidR="00EB4BDA">
        <w:t>/superviseur</w:t>
      </w:r>
      <w:bookmarkEnd w:id="19"/>
    </w:p>
    <w:p w:rsidR="00C53166" w:rsidRDefault="00C436B3" w:rsidP="00C53166">
      <w:r>
        <w:t xml:space="preserve">Après </w:t>
      </w:r>
      <w:r w:rsidR="00B054A8">
        <w:t xml:space="preserve">l’activation du service </w:t>
      </w:r>
      <w:r w:rsidR="00C53166" w:rsidRPr="00C53166">
        <w:rPr>
          <w:b/>
        </w:rPr>
        <w:t xml:space="preserve">Réservation de </w:t>
      </w:r>
      <w:r w:rsidR="00FB154F">
        <w:rPr>
          <w:b/>
        </w:rPr>
        <w:t>matériel</w:t>
      </w:r>
      <w:r w:rsidR="00C53166">
        <w:t xml:space="preserve">, </w:t>
      </w:r>
      <w:r w:rsidR="00CC0F7A" w:rsidRPr="00CC0F7A">
        <w:rPr>
          <w:b/>
        </w:rPr>
        <w:t>un premier niveau de paramétrage dans la console d’administration</w:t>
      </w:r>
      <w:r w:rsidR="00CC0F7A">
        <w:t xml:space="preserve"> permet de définir </w:t>
      </w:r>
      <w:r w:rsidR="00C53166">
        <w:t xml:space="preserve">: </w:t>
      </w:r>
    </w:p>
    <w:p w:rsidR="00330564" w:rsidRDefault="00C53166" w:rsidP="00897E95">
      <w:pPr>
        <w:pStyle w:val="ENT-Puce"/>
        <w:numPr>
          <w:ilvl w:val="0"/>
          <w:numId w:val="14"/>
        </w:numPr>
      </w:pPr>
      <w:r>
        <w:t>L</w:t>
      </w:r>
      <w:r w:rsidRPr="00C53166">
        <w:t xml:space="preserve">a liste des profils </w:t>
      </w:r>
      <w:r w:rsidR="00C436B3">
        <w:t xml:space="preserve">utilisateurs </w:t>
      </w:r>
      <w:r>
        <w:t xml:space="preserve">de l’établissement </w:t>
      </w:r>
      <w:r w:rsidRPr="00C53166">
        <w:t xml:space="preserve">ayant </w:t>
      </w:r>
      <w:r w:rsidRPr="00330564">
        <w:rPr>
          <w:b/>
        </w:rPr>
        <w:t xml:space="preserve">accès au service pour </w:t>
      </w:r>
      <w:r w:rsidR="00546725" w:rsidRPr="00330564">
        <w:rPr>
          <w:b/>
        </w:rPr>
        <w:t>effectuer</w:t>
      </w:r>
      <w:r w:rsidRPr="00330564">
        <w:rPr>
          <w:b/>
        </w:rPr>
        <w:t xml:space="preserve"> des demandes de réservation</w:t>
      </w:r>
      <w:r w:rsidR="00D4197C">
        <w:t>.</w:t>
      </w:r>
      <w:r w:rsidR="00961345">
        <w:t xml:space="preserve"> </w:t>
      </w:r>
    </w:p>
    <w:p w:rsidR="00C53166" w:rsidRDefault="00330564" w:rsidP="00330564">
      <w:pPr>
        <w:pStyle w:val="ENT-Puce"/>
        <w:numPr>
          <w:ilvl w:val="0"/>
          <w:numId w:val="0"/>
        </w:numPr>
        <w:ind w:left="708"/>
      </w:pPr>
      <w:r w:rsidRPr="00330564">
        <w:t xml:space="preserve">Tous les profils utilisateurs </w:t>
      </w:r>
      <w:r w:rsidR="00A250E0">
        <w:t>n’ont</w:t>
      </w:r>
      <w:r w:rsidRPr="00330564">
        <w:t xml:space="preserve"> pas forcément accès au service. Tous ne </w:t>
      </w:r>
      <w:r w:rsidR="00A250E0">
        <w:t>sont</w:t>
      </w:r>
      <w:r w:rsidRPr="00330564">
        <w:t xml:space="preserve"> donc pas en mesure de faire des demandes de réservation.</w:t>
      </w:r>
    </w:p>
    <w:p w:rsidR="00CF303D" w:rsidRDefault="00C53166" w:rsidP="00897E95">
      <w:pPr>
        <w:pStyle w:val="ENT-Puce"/>
        <w:numPr>
          <w:ilvl w:val="0"/>
          <w:numId w:val="14"/>
        </w:numPr>
      </w:pPr>
      <w:r>
        <w:t>L</w:t>
      </w:r>
      <w:r w:rsidRPr="00C53166">
        <w:t>a liste des profils</w:t>
      </w:r>
      <w:r w:rsidR="00C436B3">
        <w:t xml:space="preserve"> utilisateurs</w:t>
      </w:r>
      <w:r w:rsidRPr="00C53166">
        <w:t xml:space="preserve"> de l’établissement ayant</w:t>
      </w:r>
      <w:r w:rsidRPr="00A33BD4">
        <w:rPr>
          <w:b/>
        </w:rPr>
        <w:t xml:space="preserve"> des droits de gestion sur le service</w:t>
      </w:r>
      <w:r w:rsidR="00A90FE0" w:rsidRPr="00A33BD4">
        <w:rPr>
          <w:b/>
        </w:rPr>
        <w:t xml:space="preserve">. </w:t>
      </w:r>
      <w:r w:rsidR="00330564" w:rsidRPr="00D85527">
        <w:rPr>
          <w:b/>
        </w:rPr>
        <w:t>Seuls</w:t>
      </w:r>
      <w:r w:rsidR="00330564" w:rsidRPr="00A33BD4">
        <w:rPr>
          <w:b/>
        </w:rPr>
        <w:t xml:space="preserve"> les enseignants et des personnels d’établissement </w:t>
      </w:r>
      <w:r w:rsidR="00A250E0">
        <w:t>peuvent</w:t>
      </w:r>
      <w:r w:rsidR="00330564" w:rsidRPr="00330564">
        <w:t xml:space="preserve"> avoir des droits de gestion sur le service</w:t>
      </w:r>
      <w:r w:rsidR="00F82438">
        <w:t>. Au sein du profil personnel</w:t>
      </w:r>
      <w:r w:rsidR="00330564">
        <w:t xml:space="preserve"> d’établissement, il </w:t>
      </w:r>
      <w:r w:rsidR="00A250E0">
        <w:t>est</w:t>
      </w:r>
      <w:r w:rsidR="00330564">
        <w:t xml:space="preserve"> possible de </w:t>
      </w:r>
      <w:r w:rsidR="00330564" w:rsidRPr="00A33BD4">
        <w:rPr>
          <w:b/>
        </w:rPr>
        <w:t>restreindre l’attribution des droits de gestion à certaines fonctions d’utilisateurs </w:t>
      </w:r>
      <w:r w:rsidR="00330564">
        <w:t>: personnels de direction, d’orientation, de documentation, d’éducation, médico-sociaux, de laboratoire, administratifs, assistant d’éducation, enseignement devant élèves, assist</w:t>
      </w:r>
      <w:r w:rsidR="00781B7A">
        <w:t>ant étranger, chefs de travaux...</w:t>
      </w:r>
    </w:p>
    <w:p w:rsidR="00961345" w:rsidRDefault="00A33BD4" w:rsidP="00CF303D">
      <w:pPr>
        <w:pStyle w:val="ENT-Puce"/>
        <w:numPr>
          <w:ilvl w:val="0"/>
          <w:numId w:val="0"/>
        </w:numPr>
        <w:ind w:left="708"/>
      </w:pPr>
      <w:r>
        <w:t>Les profils utilisateurs « </w:t>
      </w:r>
      <w:r w:rsidRPr="00CF303D">
        <w:rPr>
          <w:b/>
        </w:rPr>
        <w:t>Gestionnaire</w:t>
      </w:r>
      <w:r>
        <w:t> »</w:t>
      </w:r>
      <w:r w:rsidR="00330564" w:rsidRPr="00330564">
        <w:t xml:space="preserve"> </w:t>
      </w:r>
      <w:r w:rsidR="00A250E0">
        <w:t>peuvent</w:t>
      </w:r>
      <w:r>
        <w:t> :</w:t>
      </w:r>
    </w:p>
    <w:p w:rsidR="00A33BD4" w:rsidRDefault="00A33BD4" w:rsidP="00A33BD4">
      <w:pPr>
        <w:pStyle w:val="ENT-Puce"/>
        <w:ind w:left="993"/>
      </w:pPr>
      <w:r>
        <w:t>Créer, modifier, supprimer</w:t>
      </w:r>
      <w:r w:rsidRPr="00FE45BF">
        <w:t xml:space="preserve"> les types de ressources</w:t>
      </w:r>
      <w:r>
        <w:t xml:space="preserve">, </w:t>
      </w:r>
    </w:p>
    <w:p w:rsidR="00A33BD4" w:rsidRDefault="00A33BD4" w:rsidP="00A33BD4">
      <w:pPr>
        <w:pStyle w:val="ENT-Puce"/>
        <w:ind w:left="993"/>
      </w:pPr>
      <w:r>
        <w:t>Créer, modifier, supprimer</w:t>
      </w:r>
      <w:r w:rsidRPr="00FE45BF">
        <w:t xml:space="preserve"> les ressources</w:t>
      </w:r>
      <w:r>
        <w:t>,</w:t>
      </w:r>
    </w:p>
    <w:p w:rsidR="00A33BD4" w:rsidRDefault="00A33BD4" w:rsidP="00A33BD4">
      <w:pPr>
        <w:pStyle w:val="ENT-Puce"/>
        <w:ind w:left="993"/>
      </w:pPr>
      <w:r w:rsidRPr="00A33BD4">
        <w:t>Créer, modifier, supprimer les demandes</w:t>
      </w:r>
      <w:r>
        <w:t xml:space="preserve"> portant sur des types de ressources qu’ils valident.</w:t>
      </w:r>
    </w:p>
    <w:p w:rsidR="00A33BD4" w:rsidRDefault="00A33BD4" w:rsidP="00A33BD4">
      <w:pPr>
        <w:pStyle w:val="ENT-Puce"/>
        <w:numPr>
          <w:ilvl w:val="0"/>
          <w:numId w:val="0"/>
        </w:numPr>
        <w:ind w:left="633"/>
      </w:pPr>
      <w:r>
        <w:t>Les profils utilisateurs « </w:t>
      </w:r>
      <w:r w:rsidRPr="00CF303D">
        <w:rPr>
          <w:b/>
        </w:rPr>
        <w:t>Utilisateur</w:t>
      </w:r>
      <w:r>
        <w:t xml:space="preserve"> » </w:t>
      </w:r>
      <w:r w:rsidR="00A250E0">
        <w:t>peuvent</w:t>
      </w:r>
      <w:r>
        <w:t xml:space="preserve"> : </w:t>
      </w:r>
    </w:p>
    <w:p w:rsidR="00A33BD4" w:rsidRPr="00A33BD4" w:rsidRDefault="00A33BD4" w:rsidP="00A33BD4">
      <w:pPr>
        <w:pStyle w:val="ENT-Puce"/>
        <w:ind w:left="993"/>
      </w:pPr>
      <w:r>
        <w:t>V</w:t>
      </w:r>
      <w:r w:rsidRPr="00A33BD4">
        <w:t>isualiser le planning de réservation des ressources,</w:t>
      </w:r>
    </w:p>
    <w:p w:rsidR="00A33BD4" w:rsidRPr="00A33BD4" w:rsidRDefault="00A33BD4" w:rsidP="00A33BD4">
      <w:pPr>
        <w:pStyle w:val="ENT-Puce"/>
        <w:ind w:left="993"/>
      </w:pPr>
      <w:r>
        <w:t>E</w:t>
      </w:r>
      <w:r w:rsidRPr="00A33BD4">
        <w:t>ffectuer des demandes de réservation portant sur les types de ressources qu’il</w:t>
      </w:r>
      <w:r w:rsidR="00781B7A">
        <w:t>s ont</w:t>
      </w:r>
      <w:r>
        <w:t xml:space="preserve"> le</w:t>
      </w:r>
      <w:r w:rsidRPr="00A33BD4">
        <w:t xml:space="preserve"> droit de réserver, </w:t>
      </w:r>
    </w:p>
    <w:p w:rsidR="00A33BD4" w:rsidRPr="00A33BD4" w:rsidRDefault="00A33BD4" w:rsidP="00A33BD4">
      <w:pPr>
        <w:pStyle w:val="ENT-Puce"/>
        <w:ind w:left="993"/>
      </w:pPr>
      <w:r>
        <w:t>G</w:t>
      </w:r>
      <w:r w:rsidRPr="00A33BD4">
        <w:t xml:space="preserve">érer </w:t>
      </w:r>
      <w:r w:rsidR="00781B7A">
        <w:t>leurs</w:t>
      </w:r>
      <w:r w:rsidRPr="00A33BD4">
        <w:t xml:space="preserve"> demandes</w:t>
      </w:r>
      <w:r>
        <w:t>.</w:t>
      </w:r>
    </w:p>
    <w:p w:rsidR="00F56526" w:rsidRPr="00961345" w:rsidRDefault="00F56526" w:rsidP="00897E95">
      <w:pPr>
        <w:pStyle w:val="ENT-Puce"/>
        <w:numPr>
          <w:ilvl w:val="0"/>
          <w:numId w:val="14"/>
        </w:numPr>
      </w:pPr>
      <w:r>
        <w:t xml:space="preserve">La liste des profils utilisateurs de l’établissement </w:t>
      </w:r>
      <w:r w:rsidR="00C9500E">
        <w:t>habilités à</w:t>
      </w:r>
      <w:r>
        <w:t xml:space="preserve"> </w:t>
      </w:r>
      <w:r w:rsidRPr="00F56526">
        <w:rPr>
          <w:b/>
        </w:rPr>
        <w:t>valider des demandes de réservation</w:t>
      </w:r>
      <w:r>
        <w:t>.</w:t>
      </w:r>
      <w:r w:rsidR="00330564" w:rsidRPr="00330564">
        <w:rPr>
          <w:b/>
        </w:rPr>
        <w:t xml:space="preserve"> </w:t>
      </w:r>
      <w:r w:rsidR="00330564" w:rsidRPr="00F56526">
        <w:rPr>
          <w:b/>
        </w:rPr>
        <w:t xml:space="preserve">Seuls les </w:t>
      </w:r>
      <w:r w:rsidR="00781B7A">
        <w:rPr>
          <w:b/>
        </w:rPr>
        <w:t>profils « enseignant »</w:t>
      </w:r>
      <w:r w:rsidR="00330564" w:rsidRPr="00F56526">
        <w:rPr>
          <w:b/>
        </w:rPr>
        <w:t xml:space="preserve"> et </w:t>
      </w:r>
      <w:r w:rsidR="00781B7A">
        <w:rPr>
          <w:b/>
        </w:rPr>
        <w:t>« </w:t>
      </w:r>
      <w:r w:rsidR="00330564" w:rsidRPr="00F56526">
        <w:rPr>
          <w:b/>
        </w:rPr>
        <w:t>personnel d’établissement</w:t>
      </w:r>
      <w:r w:rsidR="00781B7A">
        <w:rPr>
          <w:b/>
        </w:rPr>
        <w:t> »</w:t>
      </w:r>
      <w:r w:rsidR="00330564" w:rsidRPr="00F56526">
        <w:rPr>
          <w:b/>
        </w:rPr>
        <w:t xml:space="preserve"> </w:t>
      </w:r>
      <w:r w:rsidR="00A250E0">
        <w:t>sont</w:t>
      </w:r>
      <w:r w:rsidR="00330564">
        <w:t xml:space="preserve"> en mesure d’accepter ou de refuser une demande de réservation</w:t>
      </w:r>
      <w:r w:rsidR="00A33BD4">
        <w:t xml:space="preserve"> qu’ils sont habilités à valider</w:t>
      </w:r>
      <w:r w:rsidR="00330564">
        <w:t>.</w:t>
      </w:r>
      <w:r w:rsidR="00CF303D">
        <w:t xml:space="preserve"> </w:t>
      </w:r>
    </w:p>
    <w:p w:rsidR="00961345" w:rsidRDefault="00A90FE0" w:rsidP="00961345">
      <w:r>
        <w:t xml:space="preserve">Ces </w:t>
      </w:r>
      <w:r w:rsidR="00C436B3">
        <w:t>listes</w:t>
      </w:r>
      <w:r>
        <w:t xml:space="preserve"> étant </w:t>
      </w:r>
      <w:r w:rsidRPr="00961345">
        <w:rPr>
          <w:b/>
        </w:rPr>
        <w:t>déterminé</w:t>
      </w:r>
      <w:r w:rsidR="00C436B3" w:rsidRPr="00961345">
        <w:rPr>
          <w:b/>
        </w:rPr>
        <w:t>e</w:t>
      </w:r>
      <w:r w:rsidRPr="00961345">
        <w:rPr>
          <w:b/>
        </w:rPr>
        <w:t>s au niveau de l’établissement</w:t>
      </w:r>
      <w:r>
        <w:t>, u</w:t>
      </w:r>
      <w:r w:rsidR="00C53166">
        <w:t>n même profil</w:t>
      </w:r>
      <w:r w:rsidR="00D4197C">
        <w:t xml:space="preserve"> </w:t>
      </w:r>
      <w:r w:rsidR="00C53166">
        <w:t xml:space="preserve">peut </w:t>
      </w:r>
      <w:r w:rsidR="00961345">
        <w:t xml:space="preserve">avoir un rôle et </w:t>
      </w:r>
      <w:r w:rsidR="00C53166">
        <w:t>de</w:t>
      </w:r>
      <w:r w:rsidR="00781B7A">
        <w:t>s</w:t>
      </w:r>
      <w:r w:rsidR="00C53166">
        <w:t xml:space="preserve"> droits différents </w:t>
      </w:r>
      <w:r w:rsidR="002520E2">
        <w:t>d’un établissement à un autre.</w:t>
      </w:r>
      <w:r w:rsidR="00961345">
        <w:t xml:space="preserve"> </w:t>
      </w:r>
    </w:p>
    <w:p w:rsidR="00F04BC4" w:rsidRDefault="00F04BC4" w:rsidP="00C53166"/>
    <w:p w:rsidR="00F04BC4" w:rsidRDefault="00F04BC4" w:rsidP="00C53166"/>
    <w:p w:rsidR="00F04BC4" w:rsidRDefault="00F04BC4" w:rsidP="00C53166"/>
    <w:p w:rsidR="00F04BC4" w:rsidRDefault="00F04BC4" w:rsidP="00C53166"/>
    <w:p w:rsidR="00F04BC4" w:rsidRDefault="00F04BC4" w:rsidP="00C53166"/>
    <w:p w:rsidR="00F04BC4" w:rsidRDefault="00F04BC4" w:rsidP="00C53166"/>
    <w:p w:rsidR="002520E2" w:rsidRDefault="00CF303D" w:rsidP="00C53166">
      <w:r>
        <w:t>En résumé, l</w:t>
      </w:r>
      <w:r w:rsidR="002520E2">
        <w:t xml:space="preserve">es différents </w:t>
      </w:r>
      <w:r w:rsidR="002520E2" w:rsidRPr="002520E2">
        <w:rPr>
          <w:b/>
        </w:rPr>
        <w:t>rôles</w:t>
      </w:r>
      <w:r>
        <w:rPr>
          <w:b/>
        </w:rPr>
        <w:t xml:space="preserve"> </w:t>
      </w:r>
      <w:r w:rsidRPr="00CF303D">
        <w:t>pouvant être</w:t>
      </w:r>
      <w:r>
        <w:rPr>
          <w:b/>
        </w:rPr>
        <w:t xml:space="preserve"> </w:t>
      </w:r>
      <w:r w:rsidR="003B7305">
        <w:t>associés aux</w:t>
      </w:r>
      <w:r w:rsidR="002520E2">
        <w:t xml:space="preserve"> profil</w:t>
      </w:r>
      <w:r w:rsidR="003B7305">
        <w:t>s</w:t>
      </w:r>
      <w:r w:rsidR="00C039A6">
        <w:t xml:space="preserve"> </w:t>
      </w:r>
      <w:r w:rsidR="002520E2">
        <w:t>utilisateur</w:t>
      </w:r>
      <w:r w:rsidR="003B7305">
        <w:t>s</w:t>
      </w:r>
      <w:r w:rsidR="002520E2">
        <w:t xml:space="preserve"> sont :</w:t>
      </w:r>
    </w:p>
    <w:tbl>
      <w:tblPr>
        <w:tblW w:w="10314" w:type="dxa"/>
        <w:tblCellMar>
          <w:left w:w="0" w:type="dxa"/>
          <w:right w:w="0" w:type="dxa"/>
        </w:tblCellMar>
        <w:tblLook w:val="04A0"/>
      </w:tblPr>
      <w:tblGrid>
        <w:gridCol w:w="5157"/>
        <w:gridCol w:w="5157"/>
      </w:tblGrid>
      <w:tr w:rsidR="00C039A6" w:rsidRPr="00A25A2A" w:rsidTr="00C039A6">
        <w:trPr>
          <w:trHeight w:val="682"/>
        </w:trPr>
        <w:tc>
          <w:tcPr>
            <w:tcW w:w="5157"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rsidR="00C039A6" w:rsidRPr="00A25A2A" w:rsidRDefault="00C039A6" w:rsidP="002520E2">
            <w:pPr>
              <w:overflowPunct w:val="0"/>
              <w:autoSpaceDE w:val="0"/>
              <w:autoSpaceDN w:val="0"/>
              <w:jc w:val="center"/>
            </w:pPr>
            <w:r w:rsidRPr="00A25A2A">
              <w:t>Profil</w:t>
            </w:r>
          </w:p>
        </w:tc>
        <w:tc>
          <w:tcPr>
            <w:tcW w:w="5157" w:type="dxa"/>
            <w:tcBorders>
              <w:top w:val="single" w:sz="8" w:space="0" w:color="auto"/>
              <w:left w:val="nil"/>
              <w:bottom w:val="single" w:sz="8" w:space="0" w:color="auto"/>
              <w:right w:val="single" w:sz="8" w:space="0" w:color="auto"/>
            </w:tcBorders>
            <w:shd w:val="clear" w:color="auto" w:fill="CCCCCC"/>
            <w:tcMar>
              <w:top w:w="0" w:type="dxa"/>
              <w:left w:w="108" w:type="dxa"/>
              <w:bottom w:w="0" w:type="dxa"/>
              <w:right w:w="108" w:type="dxa"/>
            </w:tcMar>
            <w:vAlign w:val="center"/>
          </w:tcPr>
          <w:p w:rsidR="00C039A6" w:rsidRPr="00A25A2A" w:rsidRDefault="00C039A6" w:rsidP="00722980">
            <w:pPr>
              <w:overflowPunct w:val="0"/>
              <w:autoSpaceDE w:val="0"/>
              <w:autoSpaceDN w:val="0"/>
              <w:jc w:val="center"/>
            </w:pPr>
            <w:r>
              <w:t>Rôles associés</w:t>
            </w:r>
          </w:p>
        </w:tc>
      </w:tr>
      <w:tr w:rsidR="00C039A6" w:rsidTr="00C039A6">
        <w:trPr>
          <w:trHeight w:val="390"/>
        </w:trPr>
        <w:tc>
          <w:tcPr>
            <w:tcW w:w="515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C039A6" w:rsidRPr="00873708" w:rsidRDefault="00C039A6" w:rsidP="002520E2">
            <w:pPr>
              <w:overflowPunct w:val="0"/>
              <w:autoSpaceDE w:val="0"/>
              <w:autoSpaceDN w:val="0"/>
              <w:jc w:val="center"/>
            </w:pPr>
            <w:r>
              <w:t>Elève</w:t>
            </w:r>
          </w:p>
        </w:tc>
        <w:tc>
          <w:tcPr>
            <w:tcW w:w="5157" w:type="dxa"/>
            <w:vMerge w:val="restart"/>
            <w:tcBorders>
              <w:top w:val="nil"/>
              <w:left w:val="nil"/>
              <w:right w:val="single" w:sz="8" w:space="0" w:color="auto"/>
            </w:tcBorders>
            <w:tcMar>
              <w:top w:w="0" w:type="dxa"/>
              <w:left w:w="108" w:type="dxa"/>
              <w:bottom w:w="0" w:type="dxa"/>
              <w:right w:w="108" w:type="dxa"/>
            </w:tcMar>
            <w:vAlign w:val="center"/>
          </w:tcPr>
          <w:p w:rsidR="00C039A6" w:rsidRPr="000B23EA" w:rsidRDefault="00C039A6" w:rsidP="00722980">
            <w:pPr>
              <w:overflowPunct w:val="0"/>
              <w:autoSpaceDE w:val="0"/>
              <w:autoSpaceDN w:val="0"/>
              <w:spacing w:before="0" w:after="0"/>
              <w:jc w:val="center"/>
              <w:rPr>
                <w:szCs w:val="20"/>
              </w:rPr>
            </w:pPr>
            <w:r>
              <w:rPr>
                <w:szCs w:val="20"/>
              </w:rPr>
              <w:t>Utilisateur</w:t>
            </w:r>
          </w:p>
        </w:tc>
      </w:tr>
      <w:tr w:rsidR="00C039A6" w:rsidTr="00C039A6">
        <w:tblPrEx>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PrEx>
        <w:trPr>
          <w:trHeight w:val="430"/>
        </w:trPr>
        <w:tc>
          <w:tcPr>
            <w:tcW w:w="5157" w:type="dxa"/>
            <w:tcMar>
              <w:top w:w="0" w:type="dxa"/>
              <w:left w:w="108" w:type="dxa"/>
              <w:bottom w:w="0" w:type="dxa"/>
              <w:right w:w="108" w:type="dxa"/>
            </w:tcMar>
            <w:vAlign w:val="center"/>
          </w:tcPr>
          <w:p w:rsidR="00C039A6" w:rsidRDefault="00C039A6" w:rsidP="00722980">
            <w:pPr>
              <w:overflowPunct w:val="0"/>
              <w:autoSpaceDE w:val="0"/>
              <w:autoSpaceDN w:val="0"/>
              <w:jc w:val="center"/>
              <w:rPr>
                <w:rFonts w:ascii="Arial" w:eastAsia="Calibri" w:hAnsi="Arial" w:cs="Arial"/>
                <w:sz w:val="22"/>
                <w:szCs w:val="22"/>
              </w:rPr>
            </w:pPr>
            <w:r>
              <w:t>Parent</w:t>
            </w:r>
          </w:p>
        </w:tc>
        <w:tc>
          <w:tcPr>
            <w:tcW w:w="5157" w:type="dxa"/>
            <w:vMerge/>
            <w:tcBorders>
              <w:right w:val="single" w:sz="8" w:space="0" w:color="auto"/>
            </w:tcBorders>
            <w:tcMar>
              <w:top w:w="0" w:type="dxa"/>
              <w:left w:w="108" w:type="dxa"/>
              <w:bottom w:w="0" w:type="dxa"/>
              <w:right w:w="108" w:type="dxa"/>
            </w:tcMar>
            <w:vAlign w:val="center"/>
          </w:tcPr>
          <w:p w:rsidR="00C039A6" w:rsidRPr="000B23EA" w:rsidRDefault="00C039A6" w:rsidP="00722980">
            <w:pPr>
              <w:overflowPunct w:val="0"/>
              <w:autoSpaceDE w:val="0"/>
              <w:autoSpaceDN w:val="0"/>
              <w:spacing w:before="0" w:after="0"/>
              <w:jc w:val="center"/>
              <w:rPr>
                <w:szCs w:val="20"/>
              </w:rPr>
            </w:pPr>
          </w:p>
        </w:tc>
      </w:tr>
      <w:tr w:rsidR="00C039A6" w:rsidTr="00C039A6">
        <w:tblPrEx>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PrEx>
        <w:trPr>
          <w:trHeight w:val="392"/>
        </w:trPr>
        <w:tc>
          <w:tcPr>
            <w:tcW w:w="5157" w:type="dxa"/>
            <w:tcMar>
              <w:top w:w="0" w:type="dxa"/>
              <w:left w:w="108" w:type="dxa"/>
              <w:bottom w:w="0" w:type="dxa"/>
              <w:right w:w="108" w:type="dxa"/>
            </w:tcMar>
            <w:vAlign w:val="center"/>
          </w:tcPr>
          <w:p w:rsidR="00C039A6" w:rsidRPr="004A62DD" w:rsidRDefault="00C039A6" w:rsidP="00722980">
            <w:pPr>
              <w:overflowPunct w:val="0"/>
              <w:autoSpaceDE w:val="0"/>
              <w:autoSpaceDN w:val="0"/>
              <w:jc w:val="center"/>
            </w:pPr>
            <w:r w:rsidRPr="004A62DD">
              <w:t>Autre</w:t>
            </w:r>
            <w:r>
              <w:t xml:space="preserve"> (Invité)</w:t>
            </w:r>
          </w:p>
        </w:tc>
        <w:tc>
          <w:tcPr>
            <w:tcW w:w="5157" w:type="dxa"/>
            <w:vMerge/>
            <w:tcBorders>
              <w:right w:val="single" w:sz="8" w:space="0" w:color="auto"/>
            </w:tcBorders>
            <w:tcMar>
              <w:top w:w="0" w:type="dxa"/>
              <w:left w:w="108" w:type="dxa"/>
              <w:bottom w:w="0" w:type="dxa"/>
              <w:right w:w="108" w:type="dxa"/>
            </w:tcMar>
            <w:vAlign w:val="center"/>
          </w:tcPr>
          <w:p w:rsidR="00C039A6" w:rsidRPr="004A62DD" w:rsidRDefault="00C039A6" w:rsidP="00722980">
            <w:pPr>
              <w:overflowPunct w:val="0"/>
              <w:autoSpaceDE w:val="0"/>
              <w:autoSpaceDN w:val="0"/>
              <w:spacing w:before="0" w:after="0"/>
              <w:jc w:val="center"/>
              <w:rPr>
                <w:szCs w:val="20"/>
              </w:rPr>
            </w:pPr>
          </w:p>
        </w:tc>
      </w:tr>
      <w:tr w:rsidR="00C039A6" w:rsidTr="00C039A6">
        <w:trPr>
          <w:trHeight w:val="412"/>
        </w:trPr>
        <w:tc>
          <w:tcPr>
            <w:tcW w:w="515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C039A6" w:rsidRDefault="00C039A6" w:rsidP="002520E2">
            <w:pPr>
              <w:overflowPunct w:val="0"/>
              <w:autoSpaceDE w:val="0"/>
              <w:autoSpaceDN w:val="0"/>
              <w:jc w:val="center"/>
              <w:rPr>
                <w:rFonts w:ascii="Arial" w:eastAsia="Calibri" w:hAnsi="Arial" w:cs="Arial"/>
                <w:sz w:val="22"/>
                <w:szCs w:val="22"/>
              </w:rPr>
            </w:pPr>
            <w:r>
              <w:t>Enseignant</w:t>
            </w:r>
          </w:p>
        </w:tc>
        <w:tc>
          <w:tcPr>
            <w:tcW w:w="5157" w:type="dxa"/>
            <w:vMerge w:val="restart"/>
            <w:tcBorders>
              <w:top w:val="nil"/>
              <w:left w:val="nil"/>
              <w:right w:val="single" w:sz="8" w:space="0" w:color="auto"/>
            </w:tcBorders>
            <w:tcMar>
              <w:top w:w="0" w:type="dxa"/>
              <w:left w:w="108" w:type="dxa"/>
              <w:bottom w:w="0" w:type="dxa"/>
              <w:right w:w="108" w:type="dxa"/>
            </w:tcMar>
            <w:vAlign w:val="center"/>
          </w:tcPr>
          <w:p w:rsidR="00C039A6" w:rsidRDefault="00C039A6" w:rsidP="00722980">
            <w:pPr>
              <w:overflowPunct w:val="0"/>
              <w:autoSpaceDE w:val="0"/>
              <w:autoSpaceDN w:val="0"/>
              <w:spacing w:before="0" w:after="0"/>
              <w:jc w:val="center"/>
              <w:rPr>
                <w:szCs w:val="20"/>
              </w:rPr>
            </w:pPr>
            <w:r>
              <w:rPr>
                <w:szCs w:val="20"/>
              </w:rPr>
              <w:t>Utilisateur</w:t>
            </w:r>
          </w:p>
          <w:p w:rsidR="00C039A6" w:rsidRDefault="00C039A6" w:rsidP="006131DF">
            <w:pPr>
              <w:overflowPunct w:val="0"/>
              <w:autoSpaceDE w:val="0"/>
              <w:autoSpaceDN w:val="0"/>
              <w:spacing w:before="0" w:after="0"/>
              <w:jc w:val="center"/>
              <w:rPr>
                <w:szCs w:val="20"/>
              </w:rPr>
            </w:pPr>
            <w:r>
              <w:rPr>
                <w:szCs w:val="20"/>
              </w:rPr>
              <w:t xml:space="preserve">Gestionnaire </w:t>
            </w:r>
          </w:p>
          <w:p w:rsidR="00C039A6" w:rsidRPr="000B23EA" w:rsidRDefault="00C039A6" w:rsidP="006131DF">
            <w:pPr>
              <w:overflowPunct w:val="0"/>
              <w:autoSpaceDE w:val="0"/>
              <w:autoSpaceDN w:val="0"/>
              <w:spacing w:before="0" w:after="0"/>
              <w:jc w:val="center"/>
              <w:rPr>
                <w:szCs w:val="20"/>
              </w:rPr>
            </w:pPr>
            <w:r>
              <w:rPr>
                <w:szCs w:val="20"/>
              </w:rPr>
              <w:t>Valideur</w:t>
            </w:r>
          </w:p>
        </w:tc>
      </w:tr>
      <w:tr w:rsidR="00C039A6" w:rsidTr="00C039A6">
        <w:trPr>
          <w:trHeight w:val="562"/>
        </w:trPr>
        <w:tc>
          <w:tcPr>
            <w:tcW w:w="515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C039A6" w:rsidRDefault="00C039A6" w:rsidP="002520E2">
            <w:pPr>
              <w:overflowPunct w:val="0"/>
              <w:autoSpaceDE w:val="0"/>
              <w:autoSpaceDN w:val="0"/>
              <w:jc w:val="center"/>
              <w:rPr>
                <w:rFonts w:ascii="Arial" w:eastAsia="Calibri" w:hAnsi="Arial" w:cs="Arial"/>
                <w:sz w:val="22"/>
                <w:szCs w:val="22"/>
              </w:rPr>
            </w:pPr>
            <w:r>
              <w:t>Personnel d’établissement</w:t>
            </w:r>
          </w:p>
        </w:tc>
        <w:tc>
          <w:tcPr>
            <w:tcW w:w="5157" w:type="dxa"/>
            <w:vMerge/>
            <w:tcBorders>
              <w:left w:val="nil"/>
              <w:bottom w:val="single" w:sz="8" w:space="0" w:color="auto"/>
              <w:right w:val="single" w:sz="8" w:space="0" w:color="auto"/>
            </w:tcBorders>
            <w:tcMar>
              <w:top w:w="0" w:type="dxa"/>
              <w:left w:w="108" w:type="dxa"/>
              <w:bottom w:w="0" w:type="dxa"/>
              <w:right w:w="108" w:type="dxa"/>
            </w:tcMar>
            <w:vAlign w:val="center"/>
          </w:tcPr>
          <w:p w:rsidR="00C039A6" w:rsidRPr="000B23EA" w:rsidRDefault="00C039A6" w:rsidP="006131DF">
            <w:pPr>
              <w:overflowPunct w:val="0"/>
              <w:autoSpaceDE w:val="0"/>
              <w:autoSpaceDN w:val="0"/>
              <w:spacing w:before="0" w:after="0"/>
              <w:jc w:val="center"/>
              <w:rPr>
                <w:szCs w:val="20"/>
              </w:rPr>
            </w:pPr>
          </w:p>
        </w:tc>
      </w:tr>
    </w:tbl>
    <w:p w:rsidR="00A33BD4" w:rsidRDefault="00A33BD4" w:rsidP="003B7305">
      <w:pPr>
        <w:spacing w:before="60" w:after="20"/>
        <w:rPr>
          <w:b/>
        </w:rPr>
      </w:pPr>
    </w:p>
    <w:p w:rsidR="003B7305" w:rsidRDefault="003B7305" w:rsidP="003B7305">
      <w:pPr>
        <w:spacing w:before="60" w:after="20"/>
      </w:pPr>
      <w:r w:rsidRPr="00FE45BF">
        <w:rPr>
          <w:b/>
        </w:rPr>
        <w:t>L’</w:t>
      </w:r>
      <w:r w:rsidR="00D85527">
        <w:rPr>
          <w:b/>
        </w:rPr>
        <w:t>administrateur local</w:t>
      </w:r>
      <w:r w:rsidR="005843D3">
        <w:rPr>
          <w:b/>
        </w:rPr>
        <w:t>/</w:t>
      </w:r>
      <w:r w:rsidR="00E53B81">
        <w:rPr>
          <w:b/>
        </w:rPr>
        <w:t>superviseur</w:t>
      </w:r>
      <w:r w:rsidRPr="003B7305">
        <w:rPr>
          <w:b/>
        </w:rPr>
        <w:t xml:space="preserve"> est gestionnaire du service</w:t>
      </w:r>
      <w:r w:rsidRPr="00A90FE0">
        <w:t xml:space="preserve"> sur l’ensemble des établissements qu’il supervise et </w:t>
      </w:r>
      <w:r w:rsidRPr="003B7305">
        <w:rPr>
          <w:b/>
        </w:rPr>
        <w:t>sur l’ensemble des</w:t>
      </w:r>
      <w:r w:rsidR="005843D3">
        <w:rPr>
          <w:b/>
        </w:rPr>
        <w:t xml:space="preserve"> types de ressources paramétré</w:t>
      </w:r>
      <w:r w:rsidRPr="003B7305">
        <w:rPr>
          <w:b/>
        </w:rPr>
        <w:t xml:space="preserve"> par l’établissement</w:t>
      </w:r>
      <w:r>
        <w:t>.</w:t>
      </w:r>
    </w:p>
    <w:p w:rsidR="00A250E0" w:rsidRPr="00B140FD" w:rsidRDefault="00A250E0" w:rsidP="003B7305">
      <w:pPr>
        <w:spacing w:before="60" w:after="20"/>
        <w:rPr>
          <w:b/>
        </w:rPr>
      </w:pPr>
      <w:r w:rsidRPr="00B140FD">
        <w:rPr>
          <w:b/>
        </w:rPr>
        <w:t xml:space="preserve">Par défaut, la console d’administration est paramétrée comme suit : </w:t>
      </w:r>
    </w:p>
    <w:p w:rsidR="00B140FD" w:rsidRDefault="00B140FD" w:rsidP="00897E95">
      <w:pPr>
        <w:numPr>
          <w:ilvl w:val="0"/>
          <w:numId w:val="19"/>
        </w:numPr>
        <w:spacing w:before="60" w:after="20"/>
      </w:pPr>
      <w:r>
        <w:t xml:space="preserve">Liste des profils utilisateurs ayant accès au service : </w:t>
      </w:r>
    </w:p>
    <w:p w:rsidR="00B140FD" w:rsidRDefault="00B140FD" w:rsidP="00B140FD">
      <w:pPr>
        <w:pStyle w:val="ENT-Puce"/>
        <w:numPr>
          <w:ilvl w:val="1"/>
          <w:numId w:val="4"/>
        </w:numPr>
      </w:pPr>
      <w:r>
        <w:t>Enseignants</w:t>
      </w:r>
    </w:p>
    <w:p w:rsidR="00B140FD" w:rsidRDefault="00B140FD" w:rsidP="00B140FD">
      <w:pPr>
        <w:pStyle w:val="ENT-Puce"/>
        <w:numPr>
          <w:ilvl w:val="1"/>
          <w:numId w:val="4"/>
        </w:numPr>
      </w:pPr>
      <w:r>
        <w:t>Personnel d’établissement</w:t>
      </w:r>
    </w:p>
    <w:p w:rsidR="00B140FD" w:rsidRDefault="00B140FD" w:rsidP="00B140FD">
      <w:pPr>
        <w:pStyle w:val="ENT-Puce"/>
      </w:pPr>
      <w:r>
        <w:t>Liste des profils utilisateurs gestionnaires de service :</w:t>
      </w:r>
    </w:p>
    <w:p w:rsidR="00B140FD" w:rsidRDefault="00B140FD" w:rsidP="00B140FD">
      <w:pPr>
        <w:pStyle w:val="ENT-Puce"/>
        <w:numPr>
          <w:ilvl w:val="1"/>
          <w:numId w:val="4"/>
        </w:numPr>
      </w:pPr>
      <w:r>
        <w:t>Enseignants</w:t>
      </w:r>
    </w:p>
    <w:p w:rsidR="00B140FD" w:rsidRDefault="00781B7A" w:rsidP="00B140FD">
      <w:pPr>
        <w:pStyle w:val="ENT-Puce"/>
        <w:numPr>
          <w:ilvl w:val="1"/>
          <w:numId w:val="4"/>
        </w:numPr>
      </w:pPr>
      <w:r>
        <w:t>Les différentes</w:t>
      </w:r>
      <w:r w:rsidR="00B140FD">
        <w:t xml:space="preserve"> fonctions de</w:t>
      </w:r>
      <w:r>
        <w:t xml:space="preserve"> personnel</w:t>
      </w:r>
      <w:r w:rsidR="00B140FD">
        <w:t xml:space="preserve"> d’établissement</w:t>
      </w:r>
    </w:p>
    <w:p w:rsidR="00B140FD" w:rsidRDefault="00B140FD" w:rsidP="00B140FD">
      <w:pPr>
        <w:pStyle w:val="ENT-Puce"/>
      </w:pPr>
      <w:r>
        <w:t>Liste des profils utilisateurs valideurs :</w:t>
      </w:r>
    </w:p>
    <w:p w:rsidR="00B140FD" w:rsidRDefault="00B140FD" w:rsidP="00B140FD">
      <w:pPr>
        <w:pStyle w:val="ENT-Puce"/>
        <w:numPr>
          <w:ilvl w:val="1"/>
          <w:numId w:val="4"/>
        </w:numPr>
      </w:pPr>
      <w:r>
        <w:t>Enseignants</w:t>
      </w:r>
    </w:p>
    <w:p w:rsidR="00B140FD" w:rsidRDefault="00B140FD" w:rsidP="00B140FD">
      <w:pPr>
        <w:pStyle w:val="ENT-Puce"/>
        <w:numPr>
          <w:ilvl w:val="1"/>
          <w:numId w:val="4"/>
        </w:numPr>
      </w:pPr>
      <w:r>
        <w:t>Personnel d’établissement</w:t>
      </w:r>
    </w:p>
    <w:p w:rsidR="002049EB" w:rsidRDefault="00781B7A" w:rsidP="00781B7A">
      <w:r>
        <w:t>Voici l’é</w:t>
      </w:r>
      <w:r w:rsidR="002049EB">
        <w:t xml:space="preserve">cran de la console d’administration </w:t>
      </w:r>
      <w:r>
        <w:t>– paramétré</w:t>
      </w:r>
      <w:r w:rsidR="00A70884">
        <w:t>e</w:t>
      </w:r>
      <w:r>
        <w:t xml:space="preserve"> par défaut </w:t>
      </w:r>
      <w:r w:rsidR="00A70884">
        <w:t>–</w:t>
      </w:r>
      <w:r>
        <w:t xml:space="preserve"> </w:t>
      </w:r>
      <w:r w:rsidR="002049EB">
        <w:t xml:space="preserve">permettant de gérer les droits </w:t>
      </w:r>
      <w:r>
        <w:t xml:space="preserve">des utilisateurs pour le </w:t>
      </w:r>
      <w:r w:rsidR="00B054A8">
        <w:t xml:space="preserve">service </w:t>
      </w:r>
      <w:r w:rsidR="002049EB">
        <w:t xml:space="preserve">Réservation de </w:t>
      </w:r>
      <w:r>
        <w:t>matériel</w:t>
      </w:r>
      <w:r w:rsidR="002049EB">
        <w:t> :</w:t>
      </w:r>
    </w:p>
    <w:p w:rsidR="002049EB" w:rsidRDefault="00541B92" w:rsidP="00781B7A">
      <w:pPr>
        <w:pStyle w:val="ENT-Puce"/>
        <w:numPr>
          <w:ilvl w:val="0"/>
          <w:numId w:val="0"/>
        </w:numPr>
        <w:ind w:left="360" w:hanging="360"/>
      </w:pPr>
      <w:r>
        <w:rPr>
          <w:noProof/>
          <w:lang w:eastAsia="fr-FR"/>
        </w:rPr>
        <w:drawing>
          <wp:inline distT="0" distB="0" distL="0" distR="0">
            <wp:extent cx="6480175" cy="2162810"/>
            <wp:effectExtent l="1905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480175" cy="2162810"/>
                    </a:xfrm>
                    <a:prstGeom prst="rect">
                      <a:avLst/>
                    </a:prstGeom>
                    <a:noFill/>
                    <a:ln w="9525">
                      <a:noFill/>
                      <a:miter lim="800000"/>
                      <a:headEnd/>
                      <a:tailEnd/>
                    </a:ln>
                  </pic:spPr>
                </pic:pic>
              </a:graphicData>
            </a:graphic>
          </wp:inline>
        </w:drawing>
      </w:r>
    </w:p>
    <w:p w:rsidR="005E07B8" w:rsidRDefault="005E07B8" w:rsidP="005E07B8">
      <w:pPr>
        <w:pStyle w:val="Titre3"/>
      </w:pPr>
      <w:bookmarkStart w:id="20" w:name="_Toc307309939"/>
      <w:r>
        <w:t xml:space="preserve">Définition des droits dans l’interface </w:t>
      </w:r>
      <w:r w:rsidR="00C84893">
        <w:t>du service</w:t>
      </w:r>
      <w:r>
        <w:t xml:space="preserve"> </w:t>
      </w:r>
      <w:r w:rsidR="00B140FD">
        <w:t>par les utilisateurs</w:t>
      </w:r>
      <w:bookmarkEnd w:id="20"/>
    </w:p>
    <w:p w:rsidR="00CC0F7A" w:rsidRDefault="005E07B8" w:rsidP="00CC0F7A">
      <w:r>
        <w:rPr>
          <w:b/>
        </w:rPr>
        <w:t>U</w:t>
      </w:r>
      <w:r w:rsidR="00546725" w:rsidRPr="00FE45BF">
        <w:rPr>
          <w:b/>
        </w:rPr>
        <w:t>n second niveau de paramétrage</w:t>
      </w:r>
      <w:r w:rsidR="00546725" w:rsidRPr="00CC0F7A">
        <w:rPr>
          <w:b/>
        </w:rPr>
        <w:t xml:space="preserve"> </w:t>
      </w:r>
      <w:r w:rsidR="00546725">
        <w:rPr>
          <w:b/>
        </w:rPr>
        <w:t>réalisé</w:t>
      </w:r>
      <w:r w:rsidR="00B079E8">
        <w:rPr>
          <w:b/>
        </w:rPr>
        <w:t xml:space="preserve"> dans l’ENT, au niveau du ser</w:t>
      </w:r>
      <w:r w:rsidR="00D85527">
        <w:rPr>
          <w:b/>
        </w:rPr>
        <w:t>vice réservation de matériel</w:t>
      </w:r>
      <w:r w:rsidR="00546725" w:rsidRPr="00CC0F7A">
        <w:rPr>
          <w:b/>
        </w:rPr>
        <w:t xml:space="preserve"> </w:t>
      </w:r>
      <w:r w:rsidR="00546725">
        <w:t xml:space="preserve">par les utilisateurs gestionnaires permet de définir </w:t>
      </w:r>
      <w:r w:rsidR="00CC0F7A">
        <w:t xml:space="preserve">: </w:t>
      </w:r>
    </w:p>
    <w:p w:rsidR="00CC0F7A" w:rsidRDefault="00546725" w:rsidP="00CC0F7A">
      <w:pPr>
        <w:pStyle w:val="ENT-Puce"/>
      </w:pPr>
      <w:r w:rsidRPr="00546725">
        <w:t>La liste d</w:t>
      </w:r>
      <w:r w:rsidR="001A7EC0" w:rsidRPr="00546725">
        <w:t xml:space="preserve">es profils utilisateurs </w:t>
      </w:r>
      <w:r w:rsidRPr="00546725">
        <w:t>ayant</w:t>
      </w:r>
      <w:r>
        <w:rPr>
          <w:b/>
        </w:rPr>
        <w:t xml:space="preserve"> accès</w:t>
      </w:r>
      <w:r w:rsidR="001A7EC0">
        <w:rPr>
          <w:b/>
        </w:rPr>
        <w:t xml:space="preserve"> </w:t>
      </w:r>
      <w:r>
        <w:rPr>
          <w:b/>
        </w:rPr>
        <w:t xml:space="preserve">à chacun des </w:t>
      </w:r>
      <w:r w:rsidR="00CC0F7A">
        <w:rPr>
          <w:b/>
        </w:rPr>
        <w:t>types de ressources</w:t>
      </w:r>
      <w:r>
        <w:rPr>
          <w:b/>
        </w:rPr>
        <w:t xml:space="preserve"> créés </w:t>
      </w:r>
      <w:r w:rsidRPr="00647BC1">
        <w:t>pour effectuer une demande de réservation</w:t>
      </w:r>
      <w:r w:rsidR="00CC0F7A" w:rsidRPr="00647BC1">
        <w:t>.</w:t>
      </w:r>
      <w:r w:rsidR="00CC0F7A">
        <w:rPr>
          <w:b/>
        </w:rPr>
        <w:t xml:space="preserve"> </w:t>
      </w:r>
      <w:r w:rsidR="00CC0F7A" w:rsidRPr="00E07FBB">
        <w:t>T</w:t>
      </w:r>
      <w:r w:rsidR="00CC0F7A" w:rsidRPr="00961345">
        <w:t xml:space="preserve">ous </w:t>
      </w:r>
      <w:r>
        <w:t xml:space="preserve">les profils utilisateurs </w:t>
      </w:r>
      <w:r w:rsidR="00B140FD">
        <w:t xml:space="preserve">ne sont </w:t>
      </w:r>
      <w:r w:rsidR="00CC0F7A">
        <w:t xml:space="preserve">donc pas </w:t>
      </w:r>
      <w:r w:rsidR="00B140FD">
        <w:t xml:space="preserve">forcément </w:t>
      </w:r>
      <w:r w:rsidR="00CC0F7A">
        <w:t xml:space="preserve">en mesure de faire des demandes de réservation sur toutes les ressources créées </w:t>
      </w:r>
      <w:r w:rsidR="007B2AF6">
        <w:t xml:space="preserve">même si leur profil </w:t>
      </w:r>
      <w:r w:rsidR="00B140FD">
        <w:t>utilisateur peut accéder au service</w:t>
      </w:r>
      <w:r w:rsidR="007B2AF6">
        <w:t>.</w:t>
      </w:r>
    </w:p>
    <w:p w:rsidR="00031E10" w:rsidRDefault="00546725" w:rsidP="00546725">
      <w:pPr>
        <w:pStyle w:val="ENT-Puce"/>
      </w:pPr>
      <w:r>
        <w:t>L</w:t>
      </w:r>
      <w:r w:rsidRPr="00C53166">
        <w:t xml:space="preserve">a liste des </w:t>
      </w:r>
      <w:r>
        <w:t>utilisateurs</w:t>
      </w:r>
      <w:r w:rsidRPr="00C53166">
        <w:t xml:space="preserve"> de l’établissement ayant</w:t>
      </w:r>
      <w:r w:rsidRPr="00961345">
        <w:rPr>
          <w:b/>
        </w:rPr>
        <w:t xml:space="preserve"> des droits de </w:t>
      </w:r>
      <w:r>
        <w:rPr>
          <w:b/>
        </w:rPr>
        <w:t xml:space="preserve">validation </w:t>
      </w:r>
      <w:r w:rsidR="007B2AF6" w:rsidRPr="007B2AF6">
        <w:t>sur</w:t>
      </w:r>
      <w:r w:rsidR="007B2AF6">
        <w:rPr>
          <w:b/>
        </w:rPr>
        <w:t xml:space="preserve"> </w:t>
      </w:r>
      <w:r w:rsidRPr="00647BC1">
        <w:t>de</w:t>
      </w:r>
      <w:r w:rsidR="007B2AF6">
        <w:t>s</w:t>
      </w:r>
      <w:r w:rsidRPr="00647BC1">
        <w:t xml:space="preserve"> demandes de réservation </w:t>
      </w:r>
      <w:r w:rsidR="007B2AF6">
        <w:t>en fonction du</w:t>
      </w:r>
      <w:r w:rsidRPr="00647BC1">
        <w:t xml:space="preserve"> type de ressources.</w:t>
      </w:r>
      <w:r w:rsidRPr="00961345">
        <w:rPr>
          <w:b/>
        </w:rPr>
        <w:t xml:space="preserve"> </w:t>
      </w:r>
      <w:r>
        <w:t xml:space="preserve">Tous </w:t>
      </w:r>
      <w:r w:rsidR="007B2AF6">
        <w:t xml:space="preserve">les utilisateurs d’un même profil </w:t>
      </w:r>
      <w:r>
        <w:t xml:space="preserve">ne </w:t>
      </w:r>
      <w:r w:rsidR="00B140FD">
        <w:t>sont</w:t>
      </w:r>
      <w:r>
        <w:t xml:space="preserve"> donc pas </w:t>
      </w:r>
      <w:r w:rsidR="00B140FD">
        <w:t xml:space="preserve">forcément </w:t>
      </w:r>
      <w:r>
        <w:t>en mesure de valider toutes les demandes de réservation</w:t>
      </w:r>
      <w:r w:rsidR="007B2AF6">
        <w:t xml:space="preserve"> même si leur profil est paramétré comme valideur dans la console d’administration</w:t>
      </w:r>
      <w:r>
        <w:t>.</w:t>
      </w:r>
      <w:r w:rsidR="00031E10">
        <w:t xml:space="preserve"> </w:t>
      </w:r>
    </w:p>
    <w:p w:rsidR="005834C7" w:rsidRDefault="005834C7" w:rsidP="00031E10">
      <w:pPr>
        <w:pStyle w:val="ENT-Pointdattention"/>
      </w:pPr>
      <w:r>
        <w:t>Même si les « Valideurs » sont définis par profil utilisateur dans la console d’administration, l</w:t>
      </w:r>
      <w:r w:rsidR="00031E10">
        <w:t xml:space="preserve">es demandes de réservation </w:t>
      </w:r>
      <w:r>
        <w:t xml:space="preserve">seront validées par des utilisateurs identifiés individuellement lors de la définition du circuit de validation. </w:t>
      </w:r>
    </w:p>
    <w:p w:rsidR="00A361D7" w:rsidRDefault="00C84893" w:rsidP="00571302">
      <w:pPr>
        <w:pStyle w:val="Titre2"/>
      </w:pPr>
      <w:bookmarkStart w:id="21" w:name="_Toc307309940"/>
      <w:r>
        <w:t>Comment naviguer dans le service ?</w:t>
      </w:r>
      <w:bookmarkEnd w:id="21"/>
    </w:p>
    <w:p w:rsidR="00826C2B" w:rsidRDefault="00B054A8" w:rsidP="00C84893">
      <w:r>
        <w:t xml:space="preserve">La page d’accueil du service </w:t>
      </w:r>
      <w:r w:rsidR="009D03E0" w:rsidRPr="009D03E0">
        <w:rPr>
          <w:b/>
        </w:rPr>
        <w:t xml:space="preserve">Réservation de </w:t>
      </w:r>
      <w:r w:rsidR="00CB73BA">
        <w:rPr>
          <w:b/>
        </w:rPr>
        <w:t>matériel</w:t>
      </w:r>
      <w:r w:rsidR="009D03E0">
        <w:t xml:space="preserve"> est composée </w:t>
      </w:r>
      <w:r w:rsidR="009D03E0" w:rsidRPr="009D03E0">
        <w:rPr>
          <w:b/>
        </w:rPr>
        <w:t>d’une barre d’outils</w:t>
      </w:r>
      <w:r w:rsidR="009D03E0">
        <w:t xml:space="preserve"> et d’une </w:t>
      </w:r>
      <w:r w:rsidR="009D03E0" w:rsidRPr="009D03E0">
        <w:rPr>
          <w:b/>
        </w:rPr>
        <w:t xml:space="preserve">zone </w:t>
      </w:r>
      <w:r w:rsidR="001F64FC">
        <w:rPr>
          <w:b/>
        </w:rPr>
        <w:t>listant des</w:t>
      </w:r>
      <w:r w:rsidR="009D03E0" w:rsidRPr="009D03E0">
        <w:rPr>
          <w:b/>
        </w:rPr>
        <w:t xml:space="preserve"> demandes de réservation</w:t>
      </w:r>
      <w:r w:rsidR="009D03E0">
        <w:t>.</w:t>
      </w:r>
      <w:r w:rsidR="00826C2B">
        <w:t xml:space="preserve"> Depuis la page d’accueil, l’utilisateur accède </w:t>
      </w:r>
      <w:r w:rsidR="00A33BD4">
        <w:t xml:space="preserve">via des liens </w:t>
      </w:r>
      <w:r w:rsidR="00826C2B" w:rsidRPr="00826C2B">
        <w:rPr>
          <w:b/>
        </w:rPr>
        <w:t>aux différents menus</w:t>
      </w:r>
      <w:r w:rsidR="00826C2B">
        <w:t xml:space="preserve"> de l’outil de réservation</w:t>
      </w:r>
      <w:r w:rsidR="00B140FD">
        <w:t xml:space="preserve"> lui-même</w:t>
      </w:r>
      <w:r w:rsidR="00826C2B">
        <w:t>.</w:t>
      </w:r>
    </w:p>
    <w:p w:rsidR="000A228F" w:rsidRDefault="009D03E0" w:rsidP="00BC2F15">
      <w:r w:rsidRPr="00BC2F15">
        <w:rPr>
          <w:b/>
        </w:rPr>
        <w:t xml:space="preserve">La page d’accueil </w:t>
      </w:r>
      <w:r w:rsidR="008827AF">
        <w:rPr>
          <w:b/>
        </w:rPr>
        <w:t>affichée</w:t>
      </w:r>
      <w:r w:rsidR="00A54F0D">
        <w:rPr>
          <w:b/>
        </w:rPr>
        <w:t xml:space="preserve"> et les menus </w:t>
      </w:r>
      <w:r w:rsidR="00B140FD">
        <w:rPr>
          <w:b/>
        </w:rPr>
        <w:t xml:space="preserve">de l’outil de réservation </w:t>
      </w:r>
      <w:r w:rsidR="00A54F0D">
        <w:rPr>
          <w:b/>
        </w:rPr>
        <w:t>accessibles depuis la page d’accueil</w:t>
      </w:r>
      <w:r w:rsidR="008827AF">
        <w:rPr>
          <w:b/>
        </w:rPr>
        <w:t xml:space="preserve"> </w:t>
      </w:r>
      <w:r w:rsidRPr="00BC2F15">
        <w:rPr>
          <w:b/>
        </w:rPr>
        <w:t>varie</w:t>
      </w:r>
      <w:r w:rsidR="00A54F0D">
        <w:rPr>
          <w:b/>
        </w:rPr>
        <w:t>nt</w:t>
      </w:r>
      <w:r w:rsidRPr="00BC2F15">
        <w:rPr>
          <w:b/>
        </w:rPr>
        <w:t xml:space="preserve"> en fonction du </w:t>
      </w:r>
      <w:r w:rsidR="00A54F0D">
        <w:rPr>
          <w:b/>
        </w:rPr>
        <w:t xml:space="preserve">rôle </w:t>
      </w:r>
      <w:r w:rsidRPr="00BC2F15">
        <w:rPr>
          <w:b/>
        </w:rPr>
        <w:t>associé</w:t>
      </w:r>
      <w:r w:rsidR="00A54F0D">
        <w:rPr>
          <w:b/>
        </w:rPr>
        <w:t xml:space="preserve"> </w:t>
      </w:r>
      <w:r>
        <w:t>au profil de l’utilisateur</w:t>
      </w:r>
      <w:r w:rsidR="00BC2F15">
        <w:t xml:space="preserve"> connecté</w:t>
      </w:r>
      <w:r w:rsidR="00B140FD">
        <w:t xml:space="preserve"> : </w:t>
      </w:r>
      <w:r w:rsidR="00CB73BA">
        <w:t>u</w:t>
      </w:r>
      <w:r w:rsidR="00B140FD">
        <w:t>tilisateur</w:t>
      </w:r>
      <w:r w:rsidR="005843D3">
        <w:t xml:space="preserve"> ou gestionnaire/</w:t>
      </w:r>
      <w:r w:rsidR="00CB73BA">
        <w:t>valideur</w:t>
      </w:r>
      <w:r w:rsidR="00B140FD">
        <w:t>.</w:t>
      </w:r>
    </w:p>
    <w:p w:rsidR="00BC2F15" w:rsidRDefault="00BC2F15" w:rsidP="000A228F">
      <w:pPr>
        <w:pStyle w:val="ENT-Puce"/>
      </w:pPr>
      <w:r>
        <w:t>Lorsque le profil de l’utilisateur connecté est associé au rôle d’ « </w:t>
      </w:r>
      <w:r w:rsidRPr="008827AF">
        <w:rPr>
          <w:b/>
        </w:rPr>
        <w:t>Utilisateur</w:t>
      </w:r>
      <w:r>
        <w:t> », la page d’</w:t>
      </w:r>
      <w:r w:rsidR="008827AF">
        <w:t xml:space="preserve">accueil du service s’affiche comme suit </w:t>
      </w:r>
      <w:r>
        <w:t>:</w:t>
      </w:r>
    </w:p>
    <w:p w:rsidR="00BC2F15" w:rsidRDefault="00E91E92" w:rsidP="00BC2F15">
      <w:r>
        <w:rPr>
          <w:noProof/>
        </w:rPr>
        <w:pict>
          <v:rect id="_x0000_s1666" style="position:absolute;left:0;text-align:left;margin-left:.15pt;margin-top:60.5pt;width:509.85pt;height:73.35pt;z-index:251627008" filled="f" strokecolor="red" strokeweight="2.25pt"/>
        </w:pict>
      </w:r>
      <w:r>
        <w:rPr>
          <w:noProof/>
        </w:rPr>
        <w:pict>
          <v:rect id="_x0000_s1665" style="position:absolute;left:0;text-align:left;margin-left:406.2pt;margin-top:33.4pt;width:103.8pt;height:20.1pt;z-index:251625984" filled="f" strokecolor="red" strokeweight="2.25pt"/>
        </w:pict>
      </w:r>
      <w:r w:rsidR="00541B92">
        <w:rPr>
          <w:noProof/>
        </w:rPr>
        <w:drawing>
          <wp:anchor distT="0" distB="0" distL="114300" distR="114300" simplePos="0" relativeHeight="251629056" behindDoc="0" locked="0" layoutInCell="1" allowOverlap="1">
            <wp:simplePos x="0" y="0"/>
            <wp:positionH relativeFrom="column">
              <wp:posOffset>-412750</wp:posOffset>
            </wp:positionH>
            <wp:positionV relativeFrom="paragraph">
              <wp:posOffset>1051560</wp:posOffset>
            </wp:positionV>
            <wp:extent cx="339090" cy="274320"/>
            <wp:effectExtent l="19050" t="0" r="0" b="0"/>
            <wp:wrapNone/>
            <wp:docPr id="64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9090" cy="274320"/>
                    </a:xfrm>
                    <a:prstGeom prst="rect">
                      <a:avLst/>
                    </a:prstGeom>
                    <a:noFill/>
                    <a:ln w="9525">
                      <a:noFill/>
                      <a:miter lim="800000"/>
                      <a:headEnd/>
                      <a:tailEnd/>
                    </a:ln>
                  </pic:spPr>
                </pic:pic>
              </a:graphicData>
            </a:graphic>
          </wp:anchor>
        </w:drawing>
      </w:r>
      <w:r w:rsidR="00541B92">
        <w:rPr>
          <w:noProof/>
        </w:rPr>
        <w:drawing>
          <wp:anchor distT="0" distB="0" distL="114300" distR="114300" simplePos="0" relativeHeight="251628032" behindDoc="0" locked="0" layoutInCell="1" allowOverlap="0">
            <wp:simplePos x="0" y="0"/>
            <wp:positionH relativeFrom="column">
              <wp:posOffset>4723130</wp:posOffset>
            </wp:positionH>
            <wp:positionV relativeFrom="paragraph">
              <wp:posOffset>424180</wp:posOffset>
            </wp:positionV>
            <wp:extent cx="329565" cy="266065"/>
            <wp:effectExtent l="19050" t="0" r="0" b="0"/>
            <wp:wrapNone/>
            <wp:docPr id="643"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9565" cy="266065"/>
                    </a:xfrm>
                    <a:prstGeom prst="rect">
                      <a:avLst/>
                    </a:prstGeom>
                    <a:noFill/>
                    <a:ln w="9525">
                      <a:noFill/>
                      <a:miter lim="800000"/>
                      <a:headEnd/>
                      <a:tailEnd/>
                    </a:ln>
                  </pic:spPr>
                </pic:pic>
              </a:graphicData>
            </a:graphic>
          </wp:anchor>
        </w:drawing>
      </w:r>
      <w:r w:rsidRPr="00E91E92">
        <w:t xml:space="preserve"> </w:t>
      </w:r>
      <w:r w:rsidR="00541B92">
        <w:rPr>
          <w:noProof/>
        </w:rPr>
        <w:drawing>
          <wp:inline distT="0" distB="0" distL="0" distR="0">
            <wp:extent cx="6480175" cy="1510665"/>
            <wp:effectExtent l="1905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6480175" cy="1510665"/>
                    </a:xfrm>
                    <a:prstGeom prst="rect">
                      <a:avLst/>
                    </a:prstGeom>
                    <a:noFill/>
                    <a:ln w="9525">
                      <a:noFill/>
                      <a:miter lim="800000"/>
                      <a:headEnd/>
                      <a:tailEnd/>
                    </a:ln>
                  </pic:spPr>
                </pic:pic>
              </a:graphicData>
            </a:graphic>
          </wp:inline>
        </w:drawing>
      </w:r>
    </w:p>
    <w:p w:rsidR="00F72930" w:rsidRDefault="00B140FD" w:rsidP="00897E95">
      <w:pPr>
        <w:numPr>
          <w:ilvl w:val="0"/>
          <w:numId w:val="15"/>
        </w:numPr>
      </w:pPr>
      <w:r>
        <w:t>Une</w:t>
      </w:r>
      <w:r w:rsidR="008827AF">
        <w:t xml:space="preserve"> barre d’outils </w:t>
      </w:r>
      <w:r w:rsidR="00826C2B">
        <w:t>composé</w:t>
      </w:r>
      <w:r>
        <w:t>e</w:t>
      </w:r>
      <w:r w:rsidR="00826C2B">
        <w:t xml:space="preserve"> d’un lien</w:t>
      </w:r>
      <w:r w:rsidR="008827AF">
        <w:t xml:space="preserve"> « </w:t>
      </w:r>
      <w:r w:rsidR="008827AF" w:rsidRPr="00F72930">
        <w:rPr>
          <w:b/>
        </w:rPr>
        <w:t>Créer un</w:t>
      </w:r>
      <w:r w:rsidR="00826C2B" w:rsidRPr="00F72930">
        <w:rPr>
          <w:b/>
        </w:rPr>
        <w:t>e</w:t>
      </w:r>
      <w:r w:rsidR="008827AF" w:rsidRPr="00F72930">
        <w:rPr>
          <w:b/>
        </w:rPr>
        <w:t xml:space="preserve"> réservation</w:t>
      </w:r>
      <w:r w:rsidR="008827AF">
        <w:t> »</w:t>
      </w:r>
      <w:r w:rsidR="001F64FC">
        <w:t xml:space="preserve"> </w:t>
      </w:r>
      <w:r w:rsidR="00826C2B">
        <w:t>permettant d’accéder au menu « </w:t>
      </w:r>
      <w:r w:rsidR="008C3F42">
        <w:rPr>
          <w:b/>
        </w:rPr>
        <w:t>Réservation/</w:t>
      </w:r>
      <w:r w:rsidR="008006E0" w:rsidRPr="00F72930">
        <w:rPr>
          <w:b/>
        </w:rPr>
        <w:t>planning</w:t>
      </w:r>
      <w:r w:rsidR="008006E0">
        <w:t> </w:t>
      </w:r>
      <w:r w:rsidR="00826C2B">
        <w:t>»</w:t>
      </w:r>
      <w:r w:rsidR="001F64FC">
        <w:t xml:space="preserve"> </w:t>
      </w:r>
      <w:r>
        <w:t>de l’outil de réservation</w:t>
      </w:r>
      <w:r w:rsidR="00F72930">
        <w:t xml:space="preserve">. </w:t>
      </w:r>
    </w:p>
    <w:p w:rsidR="00F72930" w:rsidRDefault="008827AF" w:rsidP="00897E95">
      <w:pPr>
        <w:numPr>
          <w:ilvl w:val="0"/>
          <w:numId w:val="15"/>
        </w:numPr>
      </w:pPr>
      <w:r>
        <w:t xml:space="preserve">La </w:t>
      </w:r>
      <w:r w:rsidR="001F64FC">
        <w:t>liste des</w:t>
      </w:r>
      <w:r>
        <w:t xml:space="preserve"> </w:t>
      </w:r>
      <w:r w:rsidR="008B2BAF" w:rsidRPr="00F72930">
        <w:rPr>
          <w:b/>
        </w:rPr>
        <w:t xml:space="preserve">5 dernières </w:t>
      </w:r>
      <w:r w:rsidRPr="00F72930">
        <w:rPr>
          <w:b/>
        </w:rPr>
        <w:t>demandes de réservation</w:t>
      </w:r>
      <w:r w:rsidRPr="00005341">
        <w:t xml:space="preserve"> de l’utilisateur connecté</w:t>
      </w:r>
      <w:r>
        <w:t>.</w:t>
      </w:r>
      <w:r w:rsidR="00E91E92">
        <w:t xml:space="preserve"> Le lien sur </w:t>
      </w:r>
      <w:r w:rsidR="00E91E92" w:rsidRPr="00F72930">
        <w:rPr>
          <w:b/>
        </w:rPr>
        <w:t>le nom de la ressource réservée</w:t>
      </w:r>
      <w:r w:rsidR="00E91E92">
        <w:t xml:space="preserve"> permet d’afficher le planning de réservation de cette ressource</w:t>
      </w:r>
      <w:r w:rsidR="008C3F42">
        <w:t xml:space="preserve"> (menu « Réservation/</w:t>
      </w:r>
      <w:r w:rsidR="00F72930">
        <w:t>planning » de l’outil de réservation)</w:t>
      </w:r>
      <w:r w:rsidR="00E91E92">
        <w:t xml:space="preserve">. </w:t>
      </w:r>
      <w:r w:rsidR="001F64FC">
        <w:t>Le lien « </w:t>
      </w:r>
      <w:r w:rsidR="001F64FC" w:rsidRPr="00F72930">
        <w:rPr>
          <w:b/>
        </w:rPr>
        <w:t>Voir mes réservations</w:t>
      </w:r>
      <w:r w:rsidR="001F64FC">
        <w:t xml:space="preserve"> » permet d’afficher </w:t>
      </w:r>
      <w:r w:rsidR="00A54F0D">
        <w:t>le menu « </w:t>
      </w:r>
      <w:r w:rsidR="00A54F0D" w:rsidRPr="00F72930">
        <w:rPr>
          <w:b/>
        </w:rPr>
        <w:t>Mes réservations</w:t>
      </w:r>
      <w:r w:rsidR="00A54F0D">
        <w:t xml:space="preserve"> » </w:t>
      </w:r>
      <w:r w:rsidR="00F72930">
        <w:t xml:space="preserve">de l’outil de réservation. </w:t>
      </w:r>
    </w:p>
    <w:p w:rsidR="008B2BAF" w:rsidRDefault="008B2BAF" w:rsidP="00F72930">
      <w:pPr>
        <w:pStyle w:val="ENT-Puce"/>
      </w:pPr>
      <w:r>
        <w:t>Lorsque le profil de l’utilisateur connecté est associé au rôle de « </w:t>
      </w:r>
      <w:r w:rsidRPr="00F72930">
        <w:rPr>
          <w:b/>
        </w:rPr>
        <w:t>Gestionnaire</w:t>
      </w:r>
      <w:r>
        <w:t xml:space="preserve"> », la page d’accueil du service s’affiche comme suit : </w:t>
      </w:r>
    </w:p>
    <w:p w:rsidR="00BC2F15" w:rsidRDefault="00541B92" w:rsidP="00BC2F15">
      <w:r>
        <w:rPr>
          <w:noProof/>
        </w:rPr>
        <w:drawing>
          <wp:anchor distT="0" distB="0" distL="114300" distR="114300" simplePos="0" relativeHeight="251661824" behindDoc="0" locked="0" layoutInCell="1" allowOverlap="1">
            <wp:simplePos x="0" y="0"/>
            <wp:positionH relativeFrom="column">
              <wp:posOffset>-389255</wp:posOffset>
            </wp:positionH>
            <wp:positionV relativeFrom="paragraph">
              <wp:posOffset>2430145</wp:posOffset>
            </wp:positionV>
            <wp:extent cx="329565" cy="276225"/>
            <wp:effectExtent l="19050" t="0" r="0" b="0"/>
            <wp:wrapNone/>
            <wp:docPr id="75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7" cstate="print"/>
                    <a:srcRect l="-2684" t="-4218" r="-1343" b="-4218"/>
                    <a:stretch>
                      <a:fillRect/>
                    </a:stretch>
                  </pic:blipFill>
                  <pic:spPr bwMode="auto">
                    <a:xfrm>
                      <a:off x="0" y="0"/>
                      <a:ext cx="329565" cy="276225"/>
                    </a:xfrm>
                    <a:prstGeom prst="rect">
                      <a:avLst/>
                    </a:prstGeom>
                    <a:noFill/>
                    <a:ln w="9525">
                      <a:noFill/>
                      <a:miter lim="800000"/>
                      <a:headEnd/>
                      <a:tailEnd/>
                    </a:ln>
                  </pic:spPr>
                </pic:pic>
              </a:graphicData>
            </a:graphic>
          </wp:anchor>
        </w:drawing>
      </w:r>
      <w:r w:rsidR="00FA22D2">
        <w:rPr>
          <w:noProof/>
        </w:rPr>
        <w:pict>
          <v:rect id="_x0000_s1779" style="position:absolute;left:0;text-align:left;margin-left:1.25pt;margin-top:164.2pt;width:509.85pt;height:78.55pt;z-index:251660800;mso-position-horizontal-relative:text;mso-position-vertical-relative:text" filled="f" strokecolor="red" strokeweight="2.25pt"/>
        </w:pict>
      </w:r>
      <w:r w:rsidR="00FA22D2">
        <w:rPr>
          <w:noProof/>
        </w:rPr>
        <w:pict>
          <v:rect id="_x0000_s1670" style="position:absolute;left:0;text-align:left;margin-left:1.25pt;margin-top:61.3pt;width:509.85pt;height:90.9pt;z-index:251631104;mso-position-horizontal-relative:text;mso-position-vertical-relative:text" filled="f" strokecolor="red" strokeweight="2.25pt"/>
        </w:pict>
      </w:r>
      <w:r w:rsidR="00FA22D2">
        <w:rPr>
          <w:noProof/>
        </w:rPr>
        <w:pict>
          <v:rect id="_x0000_s1669" style="position:absolute;left:0;text-align:left;margin-left:207.25pt;margin-top:34.2pt;width:303.85pt;height:20.1pt;z-index:251630080;mso-position-horizontal-relative:text;mso-position-vertical-relative:text" filled="f" strokecolor="red" strokeweight="2.25pt"/>
        </w:pict>
      </w:r>
      <w:r>
        <w:rPr>
          <w:noProof/>
        </w:rPr>
        <w:drawing>
          <wp:anchor distT="0" distB="0" distL="114300" distR="114300" simplePos="0" relativeHeight="251632128" behindDoc="0" locked="0" layoutInCell="1" allowOverlap="0">
            <wp:simplePos x="0" y="0"/>
            <wp:positionH relativeFrom="column">
              <wp:posOffset>2107565</wp:posOffset>
            </wp:positionH>
            <wp:positionV relativeFrom="paragraph">
              <wp:posOffset>423545</wp:posOffset>
            </wp:positionV>
            <wp:extent cx="329565" cy="266065"/>
            <wp:effectExtent l="19050" t="0" r="0" b="0"/>
            <wp:wrapNone/>
            <wp:docPr id="64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9565" cy="266065"/>
                    </a:xfrm>
                    <a:prstGeom prst="rect">
                      <a:avLst/>
                    </a:prstGeom>
                    <a:noFill/>
                    <a:ln w="9525">
                      <a:noFill/>
                      <a:miter lim="800000"/>
                      <a:headEnd/>
                      <a:tailEnd/>
                    </a:ln>
                  </pic:spPr>
                </pic:pic>
              </a:graphicData>
            </a:graphic>
          </wp:anchor>
        </w:drawing>
      </w:r>
      <w:r>
        <w:rPr>
          <w:noProof/>
        </w:rPr>
        <w:drawing>
          <wp:anchor distT="0" distB="0" distL="114300" distR="114300" simplePos="0" relativeHeight="251633152" behindDoc="0" locked="0" layoutInCell="1" allowOverlap="1">
            <wp:simplePos x="0" y="0"/>
            <wp:positionH relativeFrom="column">
              <wp:posOffset>-398780</wp:posOffset>
            </wp:positionH>
            <wp:positionV relativeFrom="paragraph">
              <wp:posOffset>1061720</wp:posOffset>
            </wp:positionV>
            <wp:extent cx="339090" cy="274320"/>
            <wp:effectExtent l="19050" t="0" r="0" b="0"/>
            <wp:wrapNone/>
            <wp:docPr id="64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9090" cy="274320"/>
                    </a:xfrm>
                    <a:prstGeom prst="rect">
                      <a:avLst/>
                    </a:prstGeom>
                    <a:noFill/>
                    <a:ln w="9525">
                      <a:noFill/>
                      <a:miter lim="800000"/>
                      <a:headEnd/>
                      <a:tailEnd/>
                    </a:ln>
                  </pic:spPr>
                </pic:pic>
              </a:graphicData>
            </a:graphic>
          </wp:anchor>
        </w:drawing>
      </w:r>
      <w:r w:rsidR="00E91E92" w:rsidRPr="00E91E92">
        <w:t xml:space="preserve"> </w:t>
      </w:r>
      <w:r>
        <w:rPr>
          <w:noProof/>
        </w:rPr>
        <w:drawing>
          <wp:inline distT="0" distB="0" distL="0" distR="0">
            <wp:extent cx="6472555" cy="2886075"/>
            <wp:effectExtent l="19050" t="0" r="444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6472555" cy="2886075"/>
                    </a:xfrm>
                    <a:prstGeom prst="rect">
                      <a:avLst/>
                    </a:prstGeom>
                    <a:noFill/>
                    <a:ln w="9525">
                      <a:noFill/>
                      <a:miter lim="800000"/>
                      <a:headEnd/>
                      <a:tailEnd/>
                    </a:ln>
                  </pic:spPr>
                </pic:pic>
              </a:graphicData>
            </a:graphic>
          </wp:inline>
        </w:drawing>
      </w:r>
    </w:p>
    <w:p w:rsidR="00BC2F15" w:rsidRDefault="00BC2F15" w:rsidP="00BC2F15"/>
    <w:p w:rsidR="00F3075C" w:rsidRDefault="00F3075C" w:rsidP="00BC2F15"/>
    <w:p w:rsidR="008B2BAF" w:rsidRDefault="00F72930" w:rsidP="00897E95">
      <w:pPr>
        <w:numPr>
          <w:ilvl w:val="0"/>
          <w:numId w:val="16"/>
        </w:numPr>
      </w:pPr>
      <w:r>
        <w:t xml:space="preserve">Une </w:t>
      </w:r>
      <w:r w:rsidR="00A54F0D">
        <w:t>barre d’outils composée d’un premier lien « </w:t>
      </w:r>
      <w:r w:rsidR="00A54F0D" w:rsidRPr="00F3075C">
        <w:rPr>
          <w:b/>
        </w:rPr>
        <w:t>Créer une réservation</w:t>
      </w:r>
      <w:r w:rsidR="00A54F0D">
        <w:t> » permettant d’accéder au menu « </w:t>
      </w:r>
      <w:r w:rsidR="008006E0" w:rsidRPr="00F3075C">
        <w:rPr>
          <w:b/>
        </w:rPr>
        <w:t>R</w:t>
      </w:r>
      <w:r w:rsidR="00A54F0D" w:rsidRPr="00F3075C">
        <w:rPr>
          <w:b/>
        </w:rPr>
        <w:t>éservation</w:t>
      </w:r>
      <w:r w:rsidR="008C3F42">
        <w:rPr>
          <w:b/>
        </w:rPr>
        <w:t>/</w:t>
      </w:r>
      <w:r w:rsidR="008006E0" w:rsidRPr="00F3075C">
        <w:rPr>
          <w:b/>
        </w:rPr>
        <w:t>planning</w:t>
      </w:r>
      <w:r w:rsidR="00A54F0D">
        <w:t xml:space="preserve"> » </w:t>
      </w:r>
      <w:r>
        <w:t>de l’outil de réser</w:t>
      </w:r>
      <w:r w:rsidR="00AE0A7B">
        <w:t xml:space="preserve">vation, </w:t>
      </w:r>
      <w:r w:rsidR="00A54F0D">
        <w:t xml:space="preserve">d’un second lien </w:t>
      </w:r>
      <w:r w:rsidR="008B2BAF">
        <w:t>« </w:t>
      </w:r>
      <w:r w:rsidR="008B2BAF" w:rsidRPr="00F3075C">
        <w:rPr>
          <w:b/>
        </w:rPr>
        <w:t>Gérer les réservations</w:t>
      </w:r>
      <w:r w:rsidR="008B2BAF">
        <w:t> »</w:t>
      </w:r>
      <w:r w:rsidR="00005341">
        <w:t xml:space="preserve"> </w:t>
      </w:r>
      <w:r w:rsidR="00A54F0D">
        <w:t>permettant</w:t>
      </w:r>
      <w:r w:rsidR="00005341">
        <w:t xml:space="preserve"> d’afficher </w:t>
      </w:r>
      <w:r w:rsidR="00A54F0D">
        <w:t>le menu «</w:t>
      </w:r>
      <w:r w:rsidR="00A54F0D" w:rsidRPr="00F3075C">
        <w:rPr>
          <w:b/>
        </w:rPr>
        <w:t> G</w:t>
      </w:r>
      <w:r w:rsidR="00005341" w:rsidRPr="00F3075C">
        <w:rPr>
          <w:b/>
        </w:rPr>
        <w:t>estion des réservations</w:t>
      </w:r>
      <w:r w:rsidR="00A54F0D">
        <w:t> »</w:t>
      </w:r>
      <w:r>
        <w:t xml:space="preserve"> de l’outil de réservation</w:t>
      </w:r>
      <w:r w:rsidR="00AE0A7B">
        <w:t xml:space="preserve"> et d’un troisième lien </w:t>
      </w:r>
      <w:r w:rsidR="00AE0A7B" w:rsidRPr="00AE0A7B">
        <w:rPr>
          <w:b/>
        </w:rPr>
        <w:t>« Gérer les ressources »</w:t>
      </w:r>
      <w:r w:rsidR="00AE0A7B">
        <w:t xml:space="preserve"> permettant d’accéder au menu </w:t>
      </w:r>
      <w:r w:rsidR="00AE0A7B" w:rsidRPr="00AE0A7B">
        <w:rPr>
          <w:b/>
        </w:rPr>
        <w:t>« Gestion des ressources »</w:t>
      </w:r>
      <w:r w:rsidR="00005341" w:rsidRPr="00AE0A7B">
        <w:rPr>
          <w:b/>
        </w:rPr>
        <w:t>.</w:t>
      </w:r>
    </w:p>
    <w:p w:rsidR="00745DA6" w:rsidRPr="00745DA6" w:rsidRDefault="00F3075C" w:rsidP="00897E95">
      <w:pPr>
        <w:numPr>
          <w:ilvl w:val="0"/>
          <w:numId w:val="16"/>
        </w:numPr>
        <w:spacing w:before="60" w:after="20"/>
      </w:pPr>
      <w:r>
        <w:t xml:space="preserve">La liste des </w:t>
      </w:r>
      <w:r w:rsidRPr="00745DA6">
        <w:rPr>
          <w:b/>
        </w:rPr>
        <w:t>5 dernières demandes de réservation</w:t>
      </w:r>
      <w:r w:rsidRPr="00005341">
        <w:t xml:space="preserve"> de l’utilisateur connecté</w:t>
      </w:r>
      <w:r>
        <w:t xml:space="preserve"> classées </w:t>
      </w:r>
      <w:r w:rsidR="00F72930">
        <w:t xml:space="preserve">par état et par date de réservation, </w:t>
      </w:r>
      <w:r>
        <w:t xml:space="preserve">de la plus lointaine à la plus proche. Le lien sur </w:t>
      </w:r>
      <w:r w:rsidRPr="00745DA6">
        <w:rPr>
          <w:b/>
        </w:rPr>
        <w:t>le nom de la ressource réservée</w:t>
      </w:r>
      <w:r>
        <w:t xml:space="preserve"> permet d’afficher le planning de réservation de cette ressource</w:t>
      </w:r>
      <w:r w:rsidR="00F72930">
        <w:t xml:space="preserve"> (menu « Réservation/planning » de l’outil de réservation)</w:t>
      </w:r>
      <w:r>
        <w:t>. Le lien « </w:t>
      </w:r>
      <w:r w:rsidRPr="00745DA6">
        <w:rPr>
          <w:b/>
        </w:rPr>
        <w:t>Voir mes réservations</w:t>
      </w:r>
      <w:r>
        <w:t> » permet d’afficher le menu « </w:t>
      </w:r>
      <w:r w:rsidRPr="00745DA6">
        <w:rPr>
          <w:b/>
        </w:rPr>
        <w:t>Mes réservations</w:t>
      </w:r>
      <w:r>
        <w:t xml:space="preserve"> » </w:t>
      </w:r>
      <w:r w:rsidR="00F72930">
        <w:t>de l’outil de réservation</w:t>
      </w:r>
      <w:r>
        <w:t xml:space="preserve">. </w:t>
      </w:r>
      <w:r w:rsidR="00745DA6" w:rsidRPr="00745DA6">
        <w:t xml:space="preserve"> </w:t>
      </w:r>
    </w:p>
    <w:p w:rsidR="00F3075C" w:rsidRDefault="00745DA6" w:rsidP="00897E95">
      <w:pPr>
        <w:numPr>
          <w:ilvl w:val="0"/>
          <w:numId w:val="16"/>
        </w:numPr>
      </w:pPr>
      <w:r>
        <w:t>La liste de</w:t>
      </w:r>
      <w:r w:rsidRPr="00005341">
        <w:t>s</w:t>
      </w:r>
      <w:r>
        <w:t xml:space="preserve"> </w:t>
      </w:r>
      <w:r w:rsidRPr="00F3075C">
        <w:rPr>
          <w:b/>
        </w:rPr>
        <w:t>5</w:t>
      </w:r>
      <w:r w:rsidRPr="001F64FC">
        <w:rPr>
          <w:b/>
        </w:rPr>
        <w:t xml:space="preserve"> </w:t>
      </w:r>
      <w:r>
        <w:rPr>
          <w:b/>
        </w:rPr>
        <w:t xml:space="preserve">dernières </w:t>
      </w:r>
      <w:r w:rsidRPr="001F64FC">
        <w:rPr>
          <w:b/>
        </w:rPr>
        <w:t>demandes de réservation en attente de traitement</w:t>
      </w:r>
      <w:r>
        <w:rPr>
          <w:b/>
        </w:rPr>
        <w:t xml:space="preserve"> </w:t>
      </w:r>
      <w:r w:rsidRPr="008437E1">
        <w:t xml:space="preserve">par </w:t>
      </w:r>
      <w:r>
        <w:t xml:space="preserve">le gestionnaire de service (ou le valideur), c’est à </w:t>
      </w:r>
      <w:r w:rsidRPr="00745DA6">
        <w:t xml:space="preserve">dire les demandes portant sur des ressources </w:t>
      </w:r>
      <w:r w:rsidR="00A70884">
        <w:t>pour lesquelles</w:t>
      </w:r>
      <w:r w:rsidRPr="00745DA6">
        <w:t xml:space="preserve"> l’ut</w:t>
      </w:r>
      <w:r>
        <w:t>ilisateur a été déclaré comme «</w:t>
      </w:r>
      <w:r w:rsidRPr="00745DA6">
        <w:t>valideur»</w:t>
      </w:r>
      <w:r w:rsidR="008437E1">
        <w:t xml:space="preserve">. </w:t>
      </w:r>
      <w:r w:rsidR="00F3075C">
        <w:t xml:space="preserve">Le lien sur le </w:t>
      </w:r>
      <w:r w:rsidR="00F3075C" w:rsidRPr="00E91E92">
        <w:rPr>
          <w:b/>
        </w:rPr>
        <w:t>nom de la ressource</w:t>
      </w:r>
      <w:r w:rsidR="00F3075C">
        <w:t xml:space="preserve"> </w:t>
      </w:r>
      <w:r w:rsidR="00F3075C" w:rsidRPr="00E91E92">
        <w:rPr>
          <w:b/>
        </w:rPr>
        <w:t>réservée</w:t>
      </w:r>
      <w:r w:rsidR="00F3075C">
        <w:t xml:space="preserve"> permet d’afficher la liste des demandes non périodiques à traiter</w:t>
      </w:r>
      <w:r w:rsidR="00F72930">
        <w:t xml:space="preserve"> (menu « Demandes à traiter » de l’outil de réservation)</w:t>
      </w:r>
      <w:r w:rsidR="00F3075C">
        <w:t>.</w:t>
      </w:r>
      <w:r w:rsidR="008437E1">
        <w:t xml:space="preserve"> Le lien « </w:t>
      </w:r>
      <w:r w:rsidR="008437E1" w:rsidRPr="008437E1">
        <w:rPr>
          <w:b/>
        </w:rPr>
        <w:t>Traiter les demandes</w:t>
      </w:r>
      <w:r w:rsidR="008437E1">
        <w:t xml:space="preserve"> » permet </w:t>
      </w:r>
      <w:r w:rsidR="00F72930">
        <w:t xml:space="preserve">aussi </w:t>
      </w:r>
      <w:r w:rsidR="008437E1">
        <w:t>d’afficher</w:t>
      </w:r>
      <w:r w:rsidR="00F72930">
        <w:t xml:space="preserve"> les demandes non périodiques à traiter du </w:t>
      </w:r>
      <w:r w:rsidR="008437E1">
        <w:t>menu « </w:t>
      </w:r>
      <w:r w:rsidR="008437E1" w:rsidRPr="008437E1">
        <w:rPr>
          <w:b/>
        </w:rPr>
        <w:t>Demandes à traiter</w:t>
      </w:r>
      <w:r w:rsidR="008437E1">
        <w:t> ».</w:t>
      </w:r>
      <w:r>
        <w:t xml:space="preserve"> Ces demandes sont toutes « en attente de traitement ». </w:t>
      </w:r>
      <w:r w:rsidR="0049341C">
        <w:t xml:space="preserve"> Est mentionné, pour chaque demande, le nom de l’utilisateur à l’origine de la demande de réservation. </w:t>
      </w:r>
    </w:p>
    <w:p w:rsidR="001D2CBC" w:rsidRDefault="00150251" w:rsidP="00BC2F15">
      <w:pPr>
        <w:rPr>
          <w:b/>
        </w:rPr>
      </w:pPr>
      <w:r w:rsidRPr="001D2CBC">
        <w:t>L</w:t>
      </w:r>
      <w:r w:rsidR="00BC2F15" w:rsidRPr="001D2CBC">
        <w:t>es utilisateurs d’un même profil accède</w:t>
      </w:r>
      <w:r w:rsidR="004F2279">
        <w:t>n</w:t>
      </w:r>
      <w:r w:rsidR="00BC2F15" w:rsidRPr="001D2CBC">
        <w:t>t</w:t>
      </w:r>
      <w:r w:rsidRPr="001D2CBC">
        <w:t xml:space="preserve"> donc</w:t>
      </w:r>
      <w:r w:rsidR="001D2CBC">
        <w:t>,</w:t>
      </w:r>
      <w:r w:rsidR="001D2CBC" w:rsidRPr="001D2CBC">
        <w:t xml:space="preserve"> </w:t>
      </w:r>
      <w:r w:rsidR="001D2CBC">
        <w:rPr>
          <w:b/>
        </w:rPr>
        <w:t>via la page d’accueil du service,</w:t>
      </w:r>
      <w:r w:rsidR="00005341">
        <w:rPr>
          <w:b/>
        </w:rPr>
        <w:t xml:space="preserve"> </w:t>
      </w:r>
      <w:r w:rsidR="00826C2B">
        <w:rPr>
          <w:b/>
        </w:rPr>
        <w:t xml:space="preserve">à </w:t>
      </w:r>
      <w:r w:rsidR="001D2CBC">
        <w:rPr>
          <w:b/>
        </w:rPr>
        <w:t>une barre de menus de l’outil de réservation de ressources spécifique à leur rôle :</w:t>
      </w:r>
    </w:p>
    <w:p w:rsidR="001D2CBC" w:rsidRDefault="001D2CBC" w:rsidP="001D2CBC">
      <w:pPr>
        <w:pStyle w:val="ENT-Puce"/>
      </w:pPr>
      <w:r>
        <w:t>Lorsque le profil de l’utilisateur connecté est associé au rôle d’ « </w:t>
      </w:r>
      <w:r w:rsidRPr="008827AF">
        <w:rPr>
          <w:b/>
        </w:rPr>
        <w:t>Utilisateur</w:t>
      </w:r>
      <w:r>
        <w:t> », la barre de menus de l’outil de réservation s’affiche comme suit :</w:t>
      </w:r>
    </w:p>
    <w:p w:rsidR="001D2CBC" w:rsidRDefault="00541B92" w:rsidP="001D2CBC">
      <w:pPr>
        <w:pStyle w:val="ENT-Puce"/>
        <w:numPr>
          <w:ilvl w:val="0"/>
          <w:numId w:val="0"/>
        </w:numPr>
        <w:ind w:left="426" w:hanging="360"/>
        <w:jc w:val="center"/>
      </w:pPr>
      <w:r>
        <w:rPr>
          <w:noProof/>
          <w:lang w:eastAsia="fr-FR"/>
        </w:rPr>
        <w:drawing>
          <wp:inline distT="0" distB="0" distL="0" distR="0">
            <wp:extent cx="3260090" cy="270510"/>
            <wp:effectExtent l="1905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srcRect/>
                    <a:stretch>
                      <a:fillRect/>
                    </a:stretch>
                  </pic:blipFill>
                  <pic:spPr bwMode="auto">
                    <a:xfrm>
                      <a:off x="0" y="0"/>
                      <a:ext cx="3260090" cy="270510"/>
                    </a:xfrm>
                    <a:prstGeom prst="rect">
                      <a:avLst/>
                    </a:prstGeom>
                    <a:noFill/>
                    <a:ln w="9525">
                      <a:noFill/>
                      <a:miter lim="800000"/>
                      <a:headEnd/>
                      <a:tailEnd/>
                    </a:ln>
                  </pic:spPr>
                </pic:pic>
              </a:graphicData>
            </a:graphic>
          </wp:inline>
        </w:drawing>
      </w:r>
    </w:p>
    <w:p w:rsidR="001D2CBC" w:rsidRDefault="001D2CBC" w:rsidP="001D2CBC">
      <w:pPr>
        <w:pStyle w:val="ENT-Puce"/>
      </w:pPr>
      <w:r>
        <w:t>Lorsque le profil de l’utilisateur connecté est associé au rôle de « </w:t>
      </w:r>
      <w:r>
        <w:rPr>
          <w:b/>
        </w:rPr>
        <w:t>Gestionnaire</w:t>
      </w:r>
      <w:r>
        <w:t> », la barre de menus de l’outil de réservation s’affiche comme suit :</w:t>
      </w:r>
    </w:p>
    <w:p w:rsidR="001D2CBC" w:rsidRDefault="00541B92" w:rsidP="001D2CBC">
      <w:pPr>
        <w:jc w:val="center"/>
      </w:pPr>
      <w:r>
        <w:rPr>
          <w:noProof/>
        </w:rPr>
        <w:drawing>
          <wp:inline distT="0" distB="0" distL="0" distR="0">
            <wp:extent cx="6480175" cy="207010"/>
            <wp:effectExtent l="1905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6480175" cy="207010"/>
                    </a:xfrm>
                    <a:prstGeom prst="rect">
                      <a:avLst/>
                    </a:prstGeom>
                    <a:noFill/>
                    <a:ln w="9525">
                      <a:noFill/>
                      <a:miter lim="800000"/>
                      <a:headEnd/>
                      <a:tailEnd/>
                    </a:ln>
                  </pic:spPr>
                </pic:pic>
              </a:graphicData>
            </a:graphic>
          </wp:inline>
        </w:drawing>
      </w:r>
    </w:p>
    <w:p w:rsidR="004F2279" w:rsidRDefault="004F2279" w:rsidP="004F2279">
      <w:pPr>
        <w:pStyle w:val="ENT-Puce"/>
      </w:pPr>
      <w:r>
        <w:t>Lorsque le profil de l’utilisateur connecté est associé au rôle d</w:t>
      </w:r>
      <w:r w:rsidR="00C67ABA">
        <w:t>e</w:t>
      </w:r>
      <w:r>
        <w:t> « </w:t>
      </w:r>
      <w:r>
        <w:rPr>
          <w:b/>
        </w:rPr>
        <w:t>Valideur</w:t>
      </w:r>
      <w:r>
        <w:t> », la barre de menus de l’outil de réservation s’affiche comme suit :</w:t>
      </w:r>
    </w:p>
    <w:p w:rsidR="004F2279" w:rsidRDefault="00541B92" w:rsidP="004F2279">
      <w:pPr>
        <w:jc w:val="center"/>
      </w:pPr>
      <w:r>
        <w:rPr>
          <w:noProof/>
        </w:rPr>
        <w:drawing>
          <wp:inline distT="0" distB="0" distL="0" distR="0">
            <wp:extent cx="3840480" cy="214630"/>
            <wp:effectExtent l="19050" t="0" r="7620" b="0"/>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1" cstate="print"/>
                    <a:srcRect/>
                    <a:stretch>
                      <a:fillRect/>
                    </a:stretch>
                  </pic:blipFill>
                  <pic:spPr bwMode="auto">
                    <a:xfrm>
                      <a:off x="0" y="0"/>
                      <a:ext cx="3840480" cy="214630"/>
                    </a:xfrm>
                    <a:prstGeom prst="rect">
                      <a:avLst/>
                    </a:prstGeom>
                    <a:noFill/>
                    <a:ln w="9525">
                      <a:noFill/>
                      <a:miter lim="800000"/>
                      <a:headEnd/>
                      <a:tailEnd/>
                    </a:ln>
                  </pic:spPr>
                </pic:pic>
              </a:graphicData>
            </a:graphic>
          </wp:inline>
        </w:drawing>
      </w:r>
    </w:p>
    <w:p w:rsidR="004F2279" w:rsidRDefault="004F2279" w:rsidP="004F2279">
      <w:pPr>
        <w:pStyle w:val="ENT-Puce"/>
      </w:pPr>
      <w:r>
        <w:t>Lorsque le profil de l’utilisateur connecté est associé au rôle d’ « </w:t>
      </w:r>
      <w:r>
        <w:rPr>
          <w:b/>
        </w:rPr>
        <w:t>Administrateur local</w:t>
      </w:r>
      <w:r>
        <w:t> », la barre de menus de l’outil de réservation s’affiche comme suit :</w:t>
      </w:r>
    </w:p>
    <w:p w:rsidR="004F2279" w:rsidRDefault="00541B92" w:rsidP="004F2279">
      <w:pPr>
        <w:jc w:val="center"/>
      </w:pPr>
      <w:r>
        <w:rPr>
          <w:noProof/>
        </w:rPr>
        <w:drawing>
          <wp:inline distT="0" distB="0" distL="0" distR="0">
            <wp:extent cx="6480175" cy="207010"/>
            <wp:effectExtent l="1905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6480175" cy="207010"/>
                    </a:xfrm>
                    <a:prstGeom prst="rect">
                      <a:avLst/>
                    </a:prstGeom>
                    <a:noFill/>
                    <a:ln w="9525">
                      <a:noFill/>
                      <a:miter lim="800000"/>
                      <a:headEnd/>
                      <a:tailEnd/>
                    </a:ln>
                  </pic:spPr>
                </pic:pic>
              </a:graphicData>
            </a:graphic>
          </wp:inline>
        </w:drawing>
      </w:r>
    </w:p>
    <w:p w:rsidR="00526F83" w:rsidRDefault="00051577" w:rsidP="00095A98">
      <w:pPr>
        <w:pStyle w:val="Titre1"/>
      </w:pPr>
      <w:bookmarkStart w:id="22" w:name="_Toc307309941"/>
      <w:r>
        <w:t>Consulter un planning de réservatio</w:t>
      </w:r>
      <w:r w:rsidR="00E91E92">
        <w:t>n</w:t>
      </w:r>
      <w:bookmarkEnd w:id="22"/>
    </w:p>
    <w:p w:rsidR="008C14C8" w:rsidRDefault="008C14C8" w:rsidP="008C14C8">
      <w:pPr>
        <w:pStyle w:val="Titre2"/>
        <w:rPr>
          <w:noProof/>
        </w:rPr>
      </w:pPr>
      <w:bookmarkStart w:id="23" w:name="_Toc307309942"/>
      <w:r>
        <w:rPr>
          <w:noProof/>
        </w:rPr>
        <w:t>Comment consulter le planning de réservation d’un type de ressource ?</w:t>
      </w:r>
      <w:bookmarkEnd w:id="23"/>
    </w:p>
    <w:tbl>
      <w:tblPr>
        <w:tblW w:w="0" w:type="auto"/>
        <w:tblBorders>
          <w:bottom w:val="single" w:sz="18" w:space="0" w:color="1B9DD9"/>
        </w:tblBorders>
        <w:tblLook w:val="04A0"/>
      </w:tblPr>
      <w:tblGrid>
        <w:gridCol w:w="1242"/>
        <w:gridCol w:w="1843"/>
      </w:tblGrid>
      <w:tr w:rsidR="008006E0" w:rsidTr="005F7597">
        <w:trPr>
          <w:trHeight w:val="489"/>
        </w:trPr>
        <w:tc>
          <w:tcPr>
            <w:tcW w:w="1242" w:type="dxa"/>
          </w:tcPr>
          <w:p w:rsidR="008006E0" w:rsidRDefault="00541B92" w:rsidP="005F7597">
            <w:r>
              <w:rPr>
                <w:noProof/>
              </w:rPr>
              <w:drawing>
                <wp:inline distT="0" distB="0" distL="0" distR="0">
                  <wp:extent cx="596265" cy="596265"/>
                  <wp:effectExtent l="19050" t="0" r="0" b="0"/>
                  <wp:docPr id="9"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8006E0" w:rsidRDefault="008006E0" w:rsidP="005F7597">
            <w:pPr>
              <w:jc w:val="left"/>
            </w:pPr>
            <w:r w:rsidRPr="005D790B">
              <w:rPr>
                <w:b/>
                <w:color w:val="1B9DD9"/>
              </w:rPr>
              <w:t>Description</w:t>
            </w:r>
          </w:p>
        </w:tc>
      </w:tr>
    </w:tbl>
    <w:p w:rsidR="001D2CBC" w:rsidRDefault="001D2CBC" w:rsidP="001D2CBC">
      <w:r>
        <w:t>Tous les utilisa</w:t>
      </w:r>
      <w:r w:rsidR="00B054A8">
        <w:t xml:space="preserve">teurs ayant accès au service </w:t>
      </w:r>
      <w:r w:rsidRPr="008006E0">
        <w:rPr>
          <w:b/>
        </w:rPr>
        <w:t xml:space="preserve">Réservation de </w:t>
      </w:r>
      <w:r w:rsidR="00CB73BA">
        <w:rPr>
          <w:b/>
        </w:rPr>
        <w:t>matériel</w:t>
      </w:r>
      <w:r>
        <w:t xml:space="preserve"> peuvent accéder </w:t>
      </w:r>
      <w:r w:rsidR="006A6A17">
        <w:rPr>
          <w:b/>
        </w:rPr>
        <w:t>a</w:t>
      </w:r>
      <w:r w:rsidRPr="008006E0">
        <w:rPr>
          <w:b/>
        </w:rPr>
        <w:t>u menu « R</w:t>
      </w:r>
      <w:r w:rsidRPr="00A54F0D">
        <w:rPr>
          <w:b/>
        </w:rPr>
        <w:t>éservation</w:t>
      </w:r>
      <w:r>
        <w:rPr>
          <w:b/>
        </w:rPr>
        <w:t>/ planning</w:t>
      </w:r>
      <w:r>
        <w:t> </w:t>
      </w:r>
      <w:r w:rsidRPr="008006E0">
        <w:rPr>
          <w:b/>
        </w:rPr>
        <w:t>»</w:t>
      </w:r>
      <w:r w:rsidR="008C14C8">
        <w:t xml:space="preserve"> </w:t>
      </w:r>
      <w:r>
        <w:t xml:space="preserve">permettant aux utilisateurs </w:t>
      </w:r>
      <w:r w:rsidRPr="00C67ABA">
        <w:rPr>
          <w:b/>
        </w:rPr>
        <w:t>d’effectuer une nouvelle réservation</w:t>
      </w:r>
      <w:r>
        <w:t xml:space="preserve"> et</w:t>
      </w:r>
      <w:r w:rsidRPr="008006E0">
        <w:t xml:space="preserve"> </w:t>
      </w:r>
      <w:r w:rsidRPr="008006E0">
        <w:rPr>
          <w:b/>
        </w:rPr>
        <w:t xml:space="preserve">de </w:t>
      </w:r>
      <w:r w:rsidR="00D76968">
        <w:rPr>
          <w:b/>
        </w:rPr>
        <w:t>consulter</w:t>
      </w:r>
      <w:r w:rsidRPr="008006E0">
        <w:rPr>
          <w:b/>
        </w:rPr>
        <w:t xml:space="preserve"> le planning de réservation par</w:t>
      </w:r>
      <w:r w:rsidR="008C14C8">
        <w:rPr>
          <w:b/>
        </w:rPr>
        <w:t xml:space="preserve"> type de</w:t>
      </w:r>
      <w:r w:rsidRPr="008006E0">
        <w:rPr>
          <w:b/>
        </w:rPr>
        <w:t xml:space="preserve"> ressource</w:t>
      </w:r>
      <w:r>
        <w:t>.</w:t>
      </w:r>
    </w:p>
    <w:p w:rsidR="0031541A" w:rsidRDefault="008006E0" w:rsidP="008006E0">
      <w:r>
        <w:t>Le menu « </w:t>
      </w:r>
      <w:r w:rsidRPr="008006E0">
        <w:rPr>
          <w:b/>
        </w:rPr>
        <w:t>R</w:t>
      </w:r>
      <w:r w:rsidRPr="00A54F0D">
        <w:rPr>
          <w:b/>
        </w:rPr>
        <w:t>éservation</w:t>
      </w:r>
      <w:r>
        <w:rPr>
          <w:b/>
        </w:rPr>
        <w:t>/ planning</w:t>
      </w:r>
      <w:r>
        <w:t xml:space="preserve"> » </w:t>
      </w:r>
      <w:r w:rsidR="008C14C8">
        <w:t xml:space="preserve">d’un type de ressource </w:t>
      </w:r>
      <w:r>
        <w:t>est accessible depuis</w:t>
      </w:r>
      <w:r w:rsidR="000578C8">
        <w:t> :</w:t>
      </w:r>
    </w:p>
    <w:p w:rsidR="0031541A" w:rsidRPr="000578C8" w:rsidRDefault="008006E0" w:rsidP="0031541A">
      <w:pPr>
        <w:pStyle w:val="ENT-Puce"/>
      </w:pPr>
      <w:r>
        <w:t xml:space="preserve">la </w:t>
      </w:r>
      <w:r w:rsidRPr="008006E0">
        <w:rPr>
          <w:b/>
        </w:rPr>
        <w:t>page d’accueil du service</w:t>
      </w:r>
      <w:r>
        <w:t xml:space="preserve"> en cliquant sur le lien « </w:t>
      </w:r>
      <w:r w:rsidRPr="008006E0">
        <w:rPr>
          <w:b/>
        </w:rPr>
        <w:t>Créer une réservation</w:t>
      </w:r>
      <w:r>
        <w:t> »</w:t>
      </w:r>
      <w:r w:rsidR="0031541A" w:rsidRPr="000578C8">
        <w:t xml:space="preserve">, </w:t>
      </w:r>
    </w:p>
    <w:p w:rsidR="008006E0" w:rsidRDefault="001D2CBC" w:rsidP="0031541A">
      <w:pPr>
        <w:pStyle w:val="ENT-Puce"/>
      </w:pPr>
      <w:r>
        <w:t>l’outil de réservation</w:t>
      </w:r>
      <w:r w:rsidR="008006E0">
        <w:t xml:space="preserve">, en cliquant sur </w:t>
      </w:r>
      <w:r w:rsidR="000578C8">
        <w:t xml:space="preserve">le menu </w:t>
      </w:r>
      <w:r w:rsidR="008006E0" w:rsidRPr="008006E0">
        <w:rPr>
          <w:b/>
        </w:rPr>
        <w:t>« </w:t>
      </w:r>
      <w:r w:rsidRPr="008006E0">
        <w:rPr>
          <w:b/>
        </w:rPr>
        <w:t>R</w:t>
      </w:r>
      <w:r w:rsidRPr="00A54F0D">
        <w:rPr>
          <w:b/>
        </w:rPr>
        <w:t>éservation</w:t>
      </w:r>
      <w:r>
        <w:rPr>
          <w:b/>
        </w:rPr>
        <w:t>/ planning</w:t>
      </w:r>
      <w:r>
        <w:t> </w:t>
      </w:r>
      <w:r w:rsidR="008006E0" w:rsidRPr="008006E0">
        <w:rPr>
          <w:b/>
        </w:rPr>
        <w:t> »</w:t>
      </w:r>
      <w:r w:rsidR="008006E0">
        <w:t>.</w:t>
      </w:r>
    </w:p>
    <w:p w:rsidR="008006E0" w:rsidRDefault="008006E0" w:rsidP="008006E0">
      <w:r>
        <w:t xml:space="preserve">Les utilisateurs ne pourront cependant </w:t>
      </w:r>
      <w:r w:rsidRPr="008006E0">
        <w:rPr>
          <w:b/>
        </w:rPr>
        <w:t>visualiser que les</w:t>
      </w:r>
      <w:r w:rsidR="008C14C8">
        <w:rPr>
          <w:b/>
        </w:rPr>
        <w:t xml:space="preserve"> plannings des </w:t>
      </w:r>
      <w:r w:rsidRPr="008006E0">
        <w:rPr>
          <w:b/>
        </w:rPr>
        <w:t>types de ressources qu’ils sont habilités</w:t>
      </w:r>
      <w:r>
        <w:t xml:space="preserve"> à réserver.</w:t>
      </w:r>
    </w:p>
    <w:tbl>
      <w:tblPr>
        <w:tblW w:w="0" w:type="auto"/>
        <w:tblBorders>
          <w:bottom w:val="single" w:sz="18" w:space="0" w:color="1B9DD9"/>
        </w:tblBorders>
        <w:tblLook w:val="04A0"/>
      </w:tblPr>
      <w:tblGrid>
        <w:gridCol w:w="1176"/>
        <w:gridCol w:w="1909"/>
      </w:tblGrid>
      <w:tr w:rsidR="008006E0" w:rsidTr="005F7597">
        <w:trPr>
          <w:trHeight w:val="443"/>
        </w:trPr>
        <w:tc>
          <w:tcPr>
            <w:tcW w:w="1176" w:type="dxa"/>
          </w:tcPr>
          <w:p w:rsidR="008006E0" w:rsidRDefault="00541B92" w:rsidP="005F7597">
            <w:r>
              <w:rPr>
                <w:noProof/>
              </w:rPr>
              <w:drawing>
                <wp:inline distT="0" distB="0" distL="0" distR="0">
                  <wp:extent cx="548640" cy="548640"/>
                  <wp:effectExtent l="19050" t="0" r="3810" b="0"/>
                  <wp:docPr id="10" name="Image 10"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8006E0" w:rsidRDefault="008006E0" w:rsidP="005F7597">
            <w:pPr>
              <w:jc w:val="left"/>
            </w:pPr>
            <w:r>
              <w:rPr>
                <w:b/>
                <w:color w:val="1B9DD9"/>
              </w:rPr>
              <w:t>P</w:t>
            </w:r>
            <w:r w:rsidRPr="005D790B">
              <w:rPr>
                <w:b/>
                <w:color w:val="1B9DD9"/>
              </w:rPr>
              <w:t>as à pas</w:t>
            </w:r>
          </w:p>
        </w:tc>
      </w:tr>
    </w:tbl>
    <w:p w:rsidR="008006E0" w:rsidRDefault="008006E0" w:rsidP="008006E0"/>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8006E0" w:rsidRPr="00283C9F" w:rsidTr="005F7597">
        <w:trPr>
          <w:tblHeader/>
        </w:trPr>
        <w:tc>
          <w:tcPr>
            <w:tcW w:w="1101" w:type="dxa"/>
            <w:tcBorders>
              <w:top w:val="single" w:sz="4" w:space="0" w:color="548DD4"/>
              <w:left w:val="single" w:sz="4" w:space="0" w:color="auto"/>
              <w:bottom w:val="single" w:sz="4" w:space="0" w:color="auto"/>
              <w:right w:val="single" w:sz="4" w:space="0" w:color="auto"/>
            </w:tcBorders>
          </w:tcPr>
          <w:p w:rsidR="008006E0" w:rsidRPr="00283C9F" w:rsidRDefault="008006E0" w:rsidP="005F7597">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8006E0" w:rsidRPr="00283C9F" w:rsidRDefault="008006E0" w:rsidP="005F7597">
            <w:pPr>
              <w:pStyle w:val="BodyText"/>
              <w:jc w:val="center"/>
              <w:rPr>
                <w:b/>
                <w:szCs w:val="24"/>
              </w:rPr>
            </w:pPr>
            <w:r w:rsidRPr="00283C9F">
              <w:rPr>
                <w:b/>
                <w:szCs w:val="24"/>
              </w:rPr>
              <w:t>Description</w:t>
            </w:r>
          </w:p>
        </w:tc>
      </w:tr>
      <w:tr w:rsidR="00F55A11" w:rsidTr="005F7597">
        <w:tc>
          <w:tcPr>
            <w:tcW w:w="1101" w:type="dxa"/>
          </w:tcPr>
          <w:p w:rsidR="00F55A11" w:rsidRDefault="00541B92" w:rsidP="005F7597">
            <w:pPr>
              <w:jc w:val="center"/>
            </w:pPr>
            <w:r>
              <w:rPr>
                <w:noProof/>
              </w:rPr>
              <w:drawing>
                <wp:inline distT="0" distB="0" distL="0" distR="0">
                  <wp:extent cx="325755" cy="270510"/>
                  <wp:effectExtent l="19050" t="0" r="0" b="0"/>
                  <wp:docPr id="1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F55A11" w:rsidRDefault="00F55A11" w:rsidP="005F7597">
            <w:pPr>
              <w:pStyle w:val="ENT-Action"/>
              <w:tabs>
                <w:tab w:val="num" w:pos="600"/>
              </w:tabs>
              <w:ind w:left="600"/>
            </w:pPr>
            <w:r>
              <w:t>Dans la rubri</w:t>
            </w:r>
            <w:r w:rsidR="00841597">
              <w:t>que « Ressources », sélectionner</w:t>
            </w:r>
            <w:r>
              <w:t xml:space="preserve"> « Réservation de </w:t>
            </w:r>
            <w:r w:rsidR="00CB73BA">
              <w:t>matériel</w:t>
            </w:r>
            <w:r>
              <w:t> ».</w:t>
            </w:r>
          </w:p>
          <w:p w:rsidR="00F55A11" w:rsidRDefault="00F55A11" w:rsidP="00F55A11">
            <w:pPr>
              <w:pStyle w:val="ENT-Rsultat"/>
            </w:pPr>
            <w:r>
              <w:t xml:space="preserve">La page d’accueil du service s’affiche : </w:t>
            </w:r>
          </w:p>
          <w:p w:rsidR="00F55A11" w:rsidRDefault="00541B92" w:rsidP="00F55A11">
            <w:pPr>
              <w:pStyle w:val="ENT-Rsultat"/>
              <w:numPr>
                <w:ilvl w:val="0"/>
                <w:numId w:val="0"/>
              </w:numPr>
              <w:ind w:left="510" w:hanging="510"/>
            </w:pPr>
            <w:r>
              <w:rPr>
                <w:noProof/>
                <w:lang w:eastAsia="fr-FR"/>
              </w:rPr>
              <w:drawing>
                <wp:inline distT="0" distB="0" distL="0" distR="0">
                  <wp:extent cx="5772785" cy="1327785"/>
                  <wp:effectExtent l="1905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srcRect/>
                          <a:stretch>
                            <a:fillRect/>
                          </a:stretch>
                        </pic:blipFill>
                        <pic:spPr bwMode="auto">
                          <a:xfrm>
                            <a:off x="0" y="0"/>
                            <a:ext cx="5772785" cy="1327785"/>
                          </a:xfrm>
                          <a:prstGeom prst="rect">
                            <a:avLst/>
                          </a:prstGeom>
                          <a:noFill/>
                          <a:ln w="9525">
                            <a:noFill/>
                            <a:miter lim="800000"/>
                            <a:headEnd/>
                            <a:tailEnd/>
                          </a:ln>
                        </pic:spPr>
                      </pic:pic>
                    </a:graphicData>
                  </a:graphic>
                </wp:inline>
              </w:drawing>
            </w:r>
          </w:p>
          <w:p w:rsidR="008C3F42" w:rsidRDefault="008C3F42" w:rsidP="00F55A11">
            <w:pPr>
              <w:pStyle w:val="ENT-Rsultat"/>
              <w:numPr>
                <w:ilvl w:val="0"/>
                <w:numId w:val="0"/>
              </w:numPr>
              <w:ind w:left="510" w:hanging="510"/>
            </w:pPr>
          </w:p>
          <w:p w:rsidR="008C3F42" w:rsidRDefault="008C3F42" w:rsidP="00F55A11">
            <w:pPr>
              <w:pStyle w:val="ENT-Rsultat"/>
              <w:numPr>
                <w:ilvl w:val="0"/>
                <w:numId w:val="0"/>
              </w:numPr>
              <w:ind w:left="510" w:hanging="510"/>
            </w:pPr>
          </w:p>
          <w:p w:rsidR="008C3F42" w:rsidRDefault="008C3F42" w:rsidP="00F55A11">
            <w:pPr>
              <w:pStyle w:val="ENT-Rsultat"/>
              <w:numPr>
                <w:ilvl w:val="0"/>
                <w:numId w:val="0"/>
              </w:numPr>
              <w:ind w:left="510" w:hanging="510"/>
            </w:pPr>
          </w:p>
          <w:p w:rsidR="008C3F42" w:rsidRDefault="008C3F42" w:rsidP="00F55A11">
            <w:pPr>
              <w:pStyle w:val="ENT-Rsultat"/>
              <w:numPr>
                <w:ilvl w:val="0"/>
                <w:numId w:val="0"/>
              </w:numPr>
              <w:ind w:left="510" w:hanging="510"/>
            </w:pPr>
          </w:p>
          <w:p w:rsidR="008C3F42" w:rsidRDefault="008C3F42" w:rsidP="00F55A11">
            <w:pPr>
              <w:pStyle w:val="ENT-Rsultat"/>
              <w:numPr>
                <w:ilvl w:val="0"/>
                <w:numId w:val="0"/>
              </w:numPr>
              <w:ind w:left="510" w:hanging="510"/>
            </w:pPr>
          </w:p>
        </w:tc>
      </w:tr>
      <w:tr w:rsidR="008006E0" w:rsidTr="005F7597">
        <w:tc>
          <w:tcPr>
            <w:tcW w:w="1101" w:type="dxa"/>
          </w:tcPr>
          <w:p w:rsidR="008006E0" w:rsidRDefault="00541B92" w:rsidP="005F7597">
            <w:pPr>
              <w:jc w:val="center"/>
            </w:pPr>
            <w:r>
              <w:rPr>
                <w:noProof/>
              </w:rPr>
              <w:drawing>
                <wp:inline distT="0" distB="0" distL="0" distR="0">
                  <wp:extent cx="341630" cy="270510"/>
                  <wp:effectExtent l="19050" t="0" r="0" b="0"/>
                  <wp:docPr id="1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8006E0" w:rsidRDefault="00F55A11" w:rsidP="005F7597">
            <w:pPr>
              <w:pStyle w:val="ENT-Action"/>
              <w:tabs>
                <w:tab w:val="num" w:pos="600"/>
              </w:tabs>
              <w:ind w:left="600"/>
            </w:pPr>
            <w:r>
              <w:t>C</w:t>
            </w:r>
            <w:r w:rsidR="008006E0">
              <w:t>liquez sur le lien « Créer une réservation » </w:t>
            </w:r>
            <w:r>
              <w:t>de la barre d’outils</w:t>
            </w:r>
            <w:r w:rsidR="004F2279">
              <w:t>.</w:t>
            </w:r>
          </w:p>
          <w:p w:rsidR="008006E0" w:rsidRDefault="004F2279" w:rsidP="005F7597">
            <w:pPr>
              <w:pStyle w:val="ENT-Rsultat"/>
            </w:pPr>
            <w:r>
              <w:t xml:space="preserve">Le menu </w:t>
            </w:r>
            <w:r w:rsidR="008006E0">
              <w:t>« </w:t>
            </w:r>
            <w:r w:rsidR="008C3F42">
              <w:t>Réservation/</w:t>
            </w:r>
            <w:r w:rsidR="006A6A17" w:rsidRPr="006A6A17">
              <w:t>planning</w:t>
            </w:r>
            <w:r w:rsidR="006A6A17">
              <w:t> </w:t>
            </w:r>
            <w:r w:rsidR="008006E0">
              <w:t xml:space="preserve">» </w:t>
            </w:r>
            <w:r w:rsidR="00F55A11">
              <w:t xml:space="preserve">de l’outil de réservation </w:t>
            </w:r>
            <w:r w:rsidR="008006E0">
              <w:t xml:space="preserve">s’affiche : </w:t>
            </w:r>
          </w:p>
          <w:p w:rsidR="008006E0" w:rsidRDefault="00990045" w:rsidP="00F55A11">
            <w:pPr>
              <w:pStyle w:val="ENT-Rsultat"/>
              <w:numPr>
                <w:ilvl w:val="0"/>
                <w:numId w:val="0"/>
              </w:numPr>
              <w:ind w:left="510" w:hanging="510"/>
            </w:pPr>
            <w:r>
              <w:rPr>
                <w:noProof/>
                <w:lang w:eastAsia="fr-FR"/>
              </w:rPr>
              <w:pict>
                <v:rect id="_x0000_s1724" style="position:absolute;left:0;text-align:left;margin-left:-.25pt;margin-top:0;width:91.85pt;height:14.25pt;z-index:251639296" filled="f" strokecolor="red" strokeweight="2.25pt"/>
              </w:pict>
            </w:r>
            <w:r w:rsidR="00541B92">
              <w:rPr>
                <w:noProof/>
                <w:lang w:eastAsia="fr-FR"/>
              </w:rPr>
              <w:drawing>
                <wp:inline distT="0" distB="0" distL="0" distR="0">
                  <wp:extent cx="5772785" cy="962025"/>
                  <wp:effectExtent l="1905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srcRect/>
                          <a:stretch>
                            <a:fillRect/>
                          </a:stretch>
                        </pic:blipFill>
                        <pic:spPr bwMode="auto">
                          <a:xfrm>
                            <a:off x="0" y="0"/>
                            <a:ext cx="5772785" cy="962025"/>
                          </a:xfrm>
                          <a:prstGeom prst="rect">
                            <a:avLst/>
                          </a:prstGeom>
                          <a:noFill/>
                          <a:ln w="9525">
                            <a:noFill/>
                            <a:miter lim="800000"/>
                            <a:headEnd/>
                            <a:tailEnd/>
                          </a:ln>
                        </pic:spPr>
                      </pic:pic>
                    </a:graphicData>
                  </a:graphic>
                </wp:inline>
              </w:drawing>
            </w:r>
          </w:p>
        </w:tc>
      </w:tr>
      <w:tr w:rsidR="008006E0" w:rsidTr="005F7597">
        <w:tc>
          <w:tcPr>
            <w:tcW w:w="1101" w:type="dxa"/>
          </w:tcPr>
          <w:p w:rsidR="008006E0" w:rsidRDefault="008006E0" w:rsidP="005F7597">
            <w:pPr>
              <w:jc w:val="center"/>
            </w:pPr>
          </w:p>
        </w:tc>
        <w:tc>
          <w:tcPr>
            <w:tcW w:w="9319" w:type="dxa"/>
          </w:tcPr>
          <w:p w:rsidR="008006E0" w:rsidRDefault="00F55A11" w:rsidP="005F7597">
            <w:pPr>
              <w:pStyle w:val="ENT-Action"/>
              <w:tabs>
                <w:tab w:val="num" w:pos="600"/>
              </w:tabs>
              <w:ind w:left="600"/>
            </w:pPr>
            <w:r>
              <w:t>Sélectionnez un type de ressource d</w:t>
            </w:r>
            <w:r w:rsidR="00A441E7">
              <w:t xml:space="preserve">ans le menu déroulant proposé. Exemple : </w:t>
            </w:r>
            <w:r>
              <w:t>TNI.</w:t>
            </w:r>
          </w:p>
          <w:p w:rsidR="008006E0" w:rsidRDefault="00F55A11" w:rsidP="005F7597">
            <w:pPr>
              <w:pStyle w:val="ENT-Rsultat"/>
            </w:pPr>
            <w:r>
              <w:t>Le tableau de</w:t>
            </w:r>
            <w:r w:rsidR="006A6A17">
              <w:t>s</w:t>
            </w:r>
            <w:r>
              <w:t xml:space="preserve"> ressources associées au type sélectionné s’affiche</w:t>
            </w:r>
            <w:r w:rsidR="008006E0">
              <w:t xml:space="preserve"> : </w:t>
            </w:r>
          </w:p>
          <w:p w:rsidR="00055F32" w:rsidRDefault="00541B92" w:rsidP="002F10BA">
            <w:pPr>
              <w:pStyle w:val="ENT-Rsultat"/>
              <w:numPr>
                <w:ilvl w:val="0"/>
                <w:numId w:val="0"/>
              </w:numPr>
              <w:ind w:left="510" w:hanging="510"/>
            </w:pPr>
            <w:r>
              <w:rPr>
                <w:noProof/>
                <w:lang w:eastAsia="fr-FR"/>
              </w:rPr>
              <w:drawing>
                <wp:inline distT="0" distB="0" distL="0" distR="0">
                  <wp:extent cx="5772785" cy="1383665"/>
                  <wp:effectExtent l="1905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print"/>
                          <a:srcRect/>
                          <a:stretch>
                            <a:fillRect/>
                          </a:stretch>
                        </pic:blipFill>
                        <pic:spPr bwMode="auto">
                          <a:xfrm>
                            <a:off x="0" y="0"/>
                            <a:ext cx="5772785" cy="1383665"/>
                          </a:xfrm>
                          <a:prstGeom prst="rect">
                            <a:avLst/>
                          </a:prstGeom>
                          <a:noFill/>
                          <a:ln w="9525">
                            <a:noFill/>
                            <a:miter lim="800000"/>
                            <a:headEnd/>
                            <a:tailEnd/>
                          </a:ln>
                        </pic:spPr>
                      </pic:pic>
                    </a:graphicData>
                  </a:graphic>
                </wp:inline>
              </w:drawing>
            </w:r>
          </w:p>
          <w:p w:rsidR="003544AE" w:rsidRPr="00897E95" w:rsidRDefault="00D76968" w:rsidP="004F2279">
            <w:pPr>
              <w:pStyle w:val="ENT-Astuce"/>
              <w:rPr>
                <w:rFonts w:cs="Arial"/>
                <w:lang w:val="fr-FR" w:eastAsia="fr-FR"/>
              </w:rPr>
            </w:pPr>
            <w:r w:rsidRPr="00897E95">
              <w:rPr>
                <w:rFonts w:cs="Arial"/>
                <w:lang w:val="fr-FR" w:eastAsia="fr-FR"/>
              </w:rPr>
              <w:t>Dans l</w:t>
            </w:r>
            <w:r w:rsidR="003544AE" w:rsidRPr="00897E95">
              <w:rPr>
                <w:rFonts w:cs="Arial"/>
                <w:lang w:val="fr-FR" w:eastAsia="fr-FR"/>
              </w:rPr>
              <w:t>e tableau des ressources</w:t>
            </w:r>
            <w:r w:rsidRPr="00897E95">
              <w:rPr>
                <w:rFonts w:cs="Arial"/>
                <w:lang w:val="fr-FR" w:eastAsia="fr-FR"/>
              </w:rPr>
              <w:t xml:space="preserve"> associé</w:t>
            </w:r>
            <w:r w:rsidR="008C3F42">
              <w:rPr>
                <w:rFonts w:cs="Arial"/>
                <w:lang w:val="fr-FR" w:eastAsia="fr-FR"/>
              </w:rPr>
              <w:t>es</w:t>
            </w:r>
            <w:r w:rsidRPr="00897E95">
              <w:rPr>
                <w:rFonts w:cs="Arial"/>
                <w:lang w:val="fr-FR" w:eastAsia="fr-FR"/>
              </w:rPr>
              <w:t xml:space="preserve"> au type de ressource sélectionné</w:t>
            </w:r>
            <w:r w:rsidR="003544AE" w:rsidRPr="00897E95">
              <w:rPr>
                <w:rFonts w:cs="Arial"/>
                <w:lang w:val="fr-FR" w:eastAsia="fr-FR"/>
              </w:rPr>
              <w:t xml:space="preserve">, l’utilisateur est également renseigné sur la </w:t>
            </w:r>
            <w:r w:rsidR="003544AE" w:rsidRPr="00897E95">
              <w:rPr>
                <w:rFonts w:cs="Arial"/>
                <w:b/>
                <w:lang w:val="fr-FR" w:eastAsia="fr-FR"/>
              </w:rPr>
              <w:t>description ainsi que l’état de chaque ressource</w:t>
            </w:r>
            <w:r w:rsidR="003544AE" w:rsidRPr="00897E95">
              <w:rPr>
                <w:rFonts w:cs="Arial"/>
                <w:lang w:val="fr-FR" w:eastAsia="fr-FR"/>
              </w:rPr>
              <w:t xml:space="preserve"> associée au type de ressource sélectionné. Il est </w:t>
            </w:r>
            <w:r w:rsidRPr="00897E95">
              <w:rPr>
                <w:rFonts w:cs="Arial"/>
                <w:lang w:val="fr-FR" w:eastAsia="fr-FR"/>
              </w:rPr>
              <w:t xml:space="preserve">aussi </w:t>
            </w:r>
            <w:r w:rsidR="003544AE" w:rsidRPr="00897E95">
              <w:rPr>
                <w:rFonts w:cs="Arial"/>
                <w:lang w:val="fr-FR" w:eastAsia="fr-FR"/>
              </w:rPr>
              <w:t>possible de visualiser l’ensemble des données liées à une ressource (son type, son libellé, sa description, sa durée d’ouverture de réservation et son état)</w:t>
            </w:r>
            <w:r w:rsidRPr="00897E95">
              <w:rPr>
                <w:rFonts w:cs="Arial"/>
                <w:lang w:val="fr-FR" w:eastAsia="fr-FR"/>
              </w:rPr>
              <w:t xml:space="preserve"> en cliquant sur la loupe située en bout de ligne à droite.</w:t>
            </w:r>
          </w:p>
        </w:tc>
      </w:tr>
      <w:tr w:rsidR="008006E0" w:rsidTr="005F7597">
        <w:trPr>
          <w:trHeight w:val="77"/>
        </w:trPr>
        <w:tc>
          <w:tcPr>
            <w:tcW w:w="1101" w:type="dxa"/>
          </w:tcPr>
          <w:p w:rsidR="008006E0" w:rsidRPr="00897E95" w:rsidRDefault="00541B92" w:rsidP="005F7597">
            <w:pPr>
              <w:pStyle w:val="Tableau-ligne"/>
              <w:rPr>
                <w:rFonts w:ascii="Calibri" w:hAnsi="Calibri"/>
              </w:rPr>
            </w:pPr>
            <w:r>
              <w:rPr>
                <w:rFonts w:ascii="Calibri" w:hAnsi="Calibri"/>
                <w:noProof/>
              </w:rPr>
              <w:drawing>
                <wp:inline distT="0" distB="0" distL="0" distR="0">
                  <wp:extent cx="325755" cy="278130"/>
                  <wp:effectExtent l="19050" t="0" r="0" b="0"/>
                  <wp:docPr id="1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7"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319" w:type="dxa"/>
          </w:tcPr>
          <w:p w:rsidR="008006E0" w:rsidRDefault="00F55A11" w:rsidP="005F7597">
            <w:pPr>
              <w:pStyle w:val="ENT-Action"/>
              <w:tabs>
                <w:tab w:val="num" w:pos="600"/>
              </w:tabs>
              <w:ind w:left="600"/>
            </w:pPr>
            <w:r>
              <w:t>Pour visualiser le planning de r</w:t>
            </w:r>
            <w:r w:rsidR="004F2279">
              <w:t>éservation du type de ressource</w:t>
            </w:r>
            <w:r>
              <w:t xml:space="preserve"> sélectionné, cliquez sur le lien</w:t>
            </w:r>
            <w:r w:rsidR="00541B92">
              <w:rPr>
                <w:noProof/>
                <w:lang w:eastAsia="fr-FR"/>
              </w:rPr>
              <w:drawing>
                <wp:inline distT="0" distB="0" distL="0" distR="0">
                  <wp:extent cx="3569970" cy="238760"/>
                  <wp:effectExtent l="1905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cstate="print"/>
                          <a:srcRect/>
                          <a:stretch>
                            <a:fillRect/>
                          </a:stretch>
                        </pic:blipFill>
                        <pic:spPr bwMode="auto">
                          <a:xfrm>
                            <a:off x="0" y="0"/>
                            <a:ext cx="3569970" cy="238760"/>
                          </a:xfrm>
                          <a:prstGeom prst="rect">
                            <a:avLst/>
                          </a:prstGeom>
                          <a:noFill/>
                          <a:ln w="9525">
                            <a:noFill/>
                            <a:miter lim="800000"/>
                            <a:headEnd/>
                            <a:tailEnd/>
                          </a:ln>
                        </pic:spPr>
                      </pic:pic>
                    </a:graphicData>
                  </a:graphic>
                </wp:inline>
              </w:drawing>
            </w:r>
            <w:r w:rsidR="008006E0">
              <w:t xml:space="preserve">. </w:t>
            </w:r>
          </w:p>
          <w:p w:rsidR="008006E0" w:rsidRDefault="00055F32" w:rsidP="005F7597">
            <w:pPr>
              <w:pStyle w:val="ENT-Rsultat"/>
            </w:pPr>
            <w:r>
              <w:t>Le planning hebdomadaire de réservation de chacune des ressources de ce type s’affiche</w:t>
            </w:r>
            <w:r w:rsidR="00366E2A">
              <w:t xml:space="preserve"> pour la semaine en cours</w:t>
            </w:r>
            <w:r w:rsidR="003E2DAA">
              <w:t xml:space="preserve">. Des flèches permettent de passer d’une semaine à l’autre, et </w:t>
            </w:r>
            <w:r w:rsidR="00FE30D0">
              <w:t>i</w:t>
            </w:r>
            <w:r w:rsidR="003E2DAA">
              <w:t>l est également possible d’accéder directement à une semaine donnée :</w:t>
            </w:r>
          </w:p>
          <w:p w:rsidR="008006E0" w:rsidRDefault="00541B92" w:rsidP="00055F32">
            <w:pPr>
              <w:pStyle w:val="ENT-Rsultat"/>
              <w:numPr>
                <w:ilvl w:val="0"/>
                <w:numId w:val="0"/>
              </w:numPr>
              <w:ind w:left="33"/>
            </w:pPr>
            <w:r>
              <w:rPr>
                <w:noProof/>
                <w:lang w:eastAsia="fr-FR"/>
              </w:rPr>
              <w:drawing>
                <wp:inline distT="0" distB="0" distL="0" distR="0">
                  <wp:extent cx="5772785" cy="3832225"/>
                  <wp:effectExtent l="19050" t="0" r="0" b="0"/>
                  <wp:docPr id="18" name="Image 18" descr="planning re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lanning resa"/>
                          <pic:cNvPicPr>
                            <a:picLocks noChangeAspect="1" noChangeArrowheads="1"/>
                          </pic:cNvPicPr>
                        </pic:nvPicPr>
                        <pic:blipFill>
                          <a:blip r:embed="rId28" cstate="print"/>
                          <a:srcRect/>
                          <a:stretch>
                            <a:fillRect/>
                          </a:stretch>
                        </pic:blipFill>
                        <pic:spPr bwMode="auto">
                          <a:xfrm>
                            <a:off x="0" y="0"/>
                            <a:ext cx="5772785" cy="3832225"/>
                          </a:xfrm>
                          <a:prstGeom prst="rect">
                            <a:avLst/>
                          </a:prstGeom>
                          <a:noFill/>
                          <a:ln w="9525">
                            <a:noFill/>
                            <a:miter lim="800000"/>
                            <a:headEnd/>
                            <a:tailEnd/>
                          </a:ln>
                        </pic:spPr>
                      </pic:pic>
                    </a:graphicData>
                  </a:graphic>
                </wp:inline>
              </w:drawing>
            </w:r>
          </w:p>
          <w:p w:rsidR="00055F32" w:rsidRDefault="00055F32" w:rsidP="00055F32">
            <w:pPr>
              <w:pStyle w:val="ENT-Action"/>
              <w:numPr>
                <w:ilvl w:val="0"/>
                <w:numId w:val="0"/>
              </w:numPr>
              <w:ind w:left="33"/>
            </w:pPr>
            <w:r>
              <w:t>Chacun des créneaux faisant déjà l’objet d’une demande de réservation est coloré :</w:t>
            </w:r>
          </w:p>
          <w:p w:rsidR="008006E0" w:rsidRDefault="00055F32" w:rsidP="00055F32">
            <w:pPr>
              <w:pStyle w:val="ENT-Puce"/>
            </w:pPr>
            <w:r>
              <w:t xml:space="preserve"> en </w:t>
            </w:r>
            <w:r w:rsidRPr="00055F32">
              <w:rPr>
                <w:b/>
              </w:rPr>
              <w:t>jaune</w:t>
            </w:r>
            <w:r>
              <w:t xml:space="preserve"> si la demande de réservation, faisant l’objet d’une validation, n’a pas encore été traitée par l’utilisateur valideur pour ce type de ressource, </w:t>
            </w:r>
          </w:p>
          <w:p w:rsidR="00055F32" w:rsidRDefault="00055F32" w:rsidP="00055F32">
            <w:pPr>
              <w:pStyle w:val="ENT-Puce"/>
            </w:pPr>
            <w:r>
              <w:t xml:space="preserve">en </w:t>
            </w:r>
            <w:r w:rsidRPr="00055F32">
              <w:rPr>
                <w:b/>
              </w:rPr>
              <w:t>rouge</w:t>
            </w:r>
            <w:r>
              <w:t xml:space="preserve"> si la demande de réservation, faisant l’objet d’une validation, a déjà été accepté</w:t>
            </w:r>
            <w:r w:rsidR="004F2279">
              <w:t>e</w:t>
            </w:r>
            <w:r>
              <w:t xml:space="preserve"> par l’utilisateur valideur pour ce type de ressource,</w:t>
            </w:r>
          </w:p>
          <w:p w:rsidR="00055F32" w:rsidRDefault="00055F32" w:rsidP="00055F32">
            <w:pPr>
              <w:pStyle w:val="ENT-Puce"/>
            </w:pPr>
            <w:r>
              <w:t xml:space="preserve">en </w:t>
            </w:r>
            <w:r w:rsidRPr="004F2279">
              <w:rPr>
                <w:b/>
              </w:rPr>
              <w:t>noir</w:t>
            </w:r>
            <w:r>
              <w:t xml:space="preserve"> si la ressource ne peut être réservée. L’état correspondant à cette ressource</w:t>
            </w:r>
            <w:r w:rsidR="004F2279">
              <w:t xml:space="preserve"> </w:t>
            </w:r>
            <w:r>
              <w:t>doit alors être « Hors service ».</w:t>
            </w:r>
          </w:p>
          <w:p w:rsidR="00A441E7" w:rsidRDefault="00E007E1" w:rsidP="00E007E1">
            <w:pPr>
              <w:pStyle w:val="ENT-Puce"/>
              <w:numPr>
                <w:ilvl w:val="0"/>
                <w:numId w:val="0"/>
              </w:numPr>
            </w:pPr>
            <w:r>
              <w:t xml:space="preserve">Toutes les </w:t>
            </w:r>
            <w:r w:rsidRPr="00A441E7">
              <w:rPr>
                <w:b/>
              </w:rPr>
              <w:t>cases blanches correspondent à des créneaux libres</w:t>
            </w:r>
            <w:r>
              <w:t xml:space="preserve"> pouvant être réservés par l’utilisateur connecté. Chacune des cases correspond à un créneau de réservation possible</w:t>
            </w:r>
            <w:r w:rsidR="00A70884">
              <w:t>,</w:t>
            </w:r>
            <w:r>
              <w:t xml:space="preserve"> soit </w:t>
            </w:r>
            <w:r w:rsidRPr="00A441E7">
              <w:rPr>
                <w:b/>
              </w:rPr>
              <w:t>30 minutes</w:t>
            </w:r>
            <w:r>
              <w:t>.</w:t>
            </w:r>
            <w:r w:rsidR="00A441E7">
              <w:t xml:space="preserve"> </w:t>
            </w:r>
          </w:p>
          <w:p w:rsidR="00E007E1" w:rsidRDefault="00A441E7" w:rsidP="00E007E1">
            <w:pPr>
              <w:pStyle w:val="ENT-Puce"/>
              <w:numPr>
                <w:ilvl w:val="0"/>
                <w:numId w:val="0"/>
              </w:numPr>
            </w:pPr>
            <w:r>
              <w:t xml:space="preserve">Exemple : </w:t>
            </w:r>
            <w:r w:rsidR="00541B92">
              <w:rPr>
                <w:noProof/>
                <w:lang w:eastAsia="fr-FR"/>
              </w:rPr>
              <w:drawing>
                <wp:inline distT="0" distB="0" distL="0" distR="0">
                  <wp:extent cx="620395" cy="222885"/>
                  <wp:effectExtent l="19050" t="0" r="825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cstate="print"/>
                          <a:srcRect/>
                          <a:stretch>
                            <a:fillRect/>
                          </a:stretch>
                        </pic:blipFill>
                        <pic:spPr bwMode="auto">
                          <a:xfrm>
                            <a:off x="0" y="0"/>
                            <a:ext cx="620395" cy="222885"/>
                          </a:xfrm>
                          <a:prstGeom prst="rect">
                            <a:avLst/>
                          </a:prstGeom>
                          <a:noFill/>
                          <a:ln w="9525">
                            <a:noFill/>
                            <a:miter lim="800000"/>
                            <a:headEnd/>
                            <a:tailEnd/>
                          </a:ln>
                        </pic:spPr>
                      </pic:pic>
                    </a:graphicData>
                  </a:graphic>
                </wp:inline>
              </w:drawing>
            </w:r>
            <w:r>
              <w:t xml:space="preserve"> Sur cette heure, seule la première demi-heure a déjà fait l’objet d’une demande de réservation, en cours de traitement</w:t>
            </w:r>
            <w:r w:rsidR="003544AE">
              <w:t xml:space="preserve"> (case de couleur jaune)</w:t>
            </w:r>
            <w:r>
              <w:t>. Le créneau 10h30 – 11h00 peut encore être réservé.</w:t>
            </w:r>
          </w:p>
          <w:p w:rsidR="003544AE" w:rsidRDefault="003544AE" w:rsidP="003544AE">
            <w:pPr>
              <w:pStyle w:val="ENT-Puce"/>
              <w:numPr>
                <w:ilvl w:val="0"/>
                <w:numId w:val="0"/>
              </w:numPr>
            </w:pPr>
            <w:r>
              <w:t>En passant la souris sur une des cases correspondant à un créneau de réservation, l’utilisateur est renseigné sur les données du créneau :</w:t>
            </w:r>
          </w:p>
          <w:p w:rsidR="003544AE" w:rsidRDefault="003544AE" w:rsidP="003544AE">
            <w:pPr>
              <w:pStyle w:val="ENT-Puce"/>
            </w:pPr>
            <w:r>
              <w:t xml:space="preserve">si le créneau est libre : sa date et </w:t>
            </w:r>
            <w:r w:rsidR="009932A6">
              <w:t xml:space="preserve">son </w:t>
            </w:r>
            <w:r>
              <w:t>heure</w:t>
            </w:r>
            <w:r w:rsidR="009932A6">
              <w:t xml:space="preserve"> de début – heure de fin</w:t>
            </w:r>
            <w:r>
              <w:t>,</w:t>
            </w:r>
          </w:p>
          <w:p w:rsidR="00E007E1" w:rsidRDefault="003544AE" w:rsidP="006A63FF">
            <w:pPr>
              <w:pStyle w:val="ENT-Puce"/>
            </w:pPr>
            <w:r>
              <w:t xml:space="preserve">si une demande de réservation a été faite : le nom du demandeur, le statut de la demande, son type (unique ou périodique), la date et l’heure réservée, le motif si </w:t>
            </w:r>
            <w:r w:rsidR="009932A6">
              <w:t>renseigné</w:t>
            </w:r>
            <w:r w:rsidR="00003C89">
              <w:t xml:space="preserve"> par le demandeur</w:t>
            </w:r>
            <w:r>
              <w:t>.</w:t>
            </w:r>
          </w:p>
        </w:tc>
      </w:tr>
    </w:tbl>
    <w:p w:rsidR="00095A98" w:rsidRDefault="00051577" w:rsidP="00095A98">
      <w:pPr>
        <w:pStyle w:val="Titre2"/>
        <w:rPr>
          <w:noProof/>
        </w:rPr>
      </w:pPr>
      <w:bookmarkStart w:id="24" w:name="_Toc307309943"/>
      <w:r>
        <w:rPr>
          <w:noProof/>
        </w:rPr>
        <w:t>C</w:t>
      </w:r>
      <w:r w:rsidR="00751E20">
        <w:rPr>
          <w:noProof/>
        </w:rPr>
        <w:t>omment c</w:t>
      </w:r>
      <w:r>
        <w:rPr>
          <w:noProof/>
        </w:rPr>
        <w:t>onsulter le planning de réservation d’un</w:t>
      </w:r>
      <w:r w:rsidR="00751E20">
        <w:rPr>
          <w:noProof/>
        </w:rPr>
        <w:t>e</w:t>
      </w:r>
      <w:r>
        <w:rPr>
          <w:noProof/>
        </w:rPr>
        <w:t xml:space="preserve"> ressource</w:t>
      </w:r>
      <w:r w:rsidR="00751E20">
        <w:rPr>
          <w:noProof/>
        </w:rPr>
        <w:t> ?</w:t>
      </w:r>
      <w:bookmarkEnd w:id="24"/>
    </w:p>
    <w:tbl>
      <w:tblPr>
        <w:tblW w:w="0" w:type="auto"/>
        <w:tblBorders>
          <w:bottom w:val="single" w:sz="18" w:space="0" w:color="1B9DD9"/>
        </w:tblBorders>
        <w:tblLook w:val="04A0"/>
      </w:tblPr>
      <w:tblGrid>
        <w:gridCol w:w="1242"/>
        <w:gridCol w:w="1843"/>
      </w:tblGrid>
      <w:tr w:rsidR="008C14C8" w:rsidTr="00E976B3">
        <w:trPr>
          <w:trHeight w:val="489"/>
        </w:trPr>
        <w:tc>
          <w:tcPr>
            <w:tcW w:w="1242" w:type="dxa"/>
          </w:tcPr>
          <w:p w:rsidR="008C14C8" w:rsidRDefault="00541B92" w:rsidP="00E976B3">
            <w:r>
              <w:rPr>
                <w:noProof/>
              </w:rPr>
              <w:drawing>
                <wp:inline distT="0" distB="0" distL="0" distR="0">
                  <wp:extent cx="596265" cy="596265"/>
                  <wp:effectExtent l="19050" t="0" r="0" b="0"/>
                  <wp:docPr id="20"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8C14C8" w:rsidRDefault="008C14C8" w:rsidP="00E976B3">
            <w:pPr>
              <w:jc w:val="left"/>
            </w:pPr>
            <w:r w:rsidRPr="005D790B">
              <w:rPr>
                <w:b/>
                <w:color w:val="1B9DD9"/>
              </w:rPr>
              <w:t>Description</w:t>
            </w:r>
          </w:p>
        </w:tc>
      </w:tr>
    </w:tbl>
    <w:p w:rsidR="008C14C8" w:rsidRDefault="008C14C8" w:rsidP="008C14C8">
      <w:r>
        <w:t xml:space="preserve">Tous les utilisateurs ayant accès au service de </w:t>
      </w:r>
      <w:r w:rsidRPr="008006E0">
        <w:rPr>
          <w:b/>
        </w:rPr>
        <w:t xml:space="preserve">Réservation de </w:t>
      </w:r>
      <w:r w:rsidR="00CB73BA">
        <w:rPr>
          <w:b/>
        </w:rPr>
        <w:t>matériel</w:t>
      </w:r>
      <w:r>
        <w:t xml:space="preserve"> peuvent accéder </w:t>
      </w:r>
      <w:r>
        <w:rPr>
          <w:b/>
        </w:rPr>
        <w:t>a</w:t>
      </w:r>
      <w:r w:rsidRPr="008006E0">
        <w:rPr>
          <w:b/>
        </w:rPr>
        <w:t>u menu « R</w:t>
      </w:r>
      <w:r w:rsidRPr="00A54F0D">
        <w:rPr>
          <w:b/>
        </w:rPr>
        <w:t>éservation</w:t>
      </w:r>
      <w:r>
        <w:rPr>
          <w:b/>
        </w:rPr>
        <w:t>/ planning</w:t>
      </w:r>
      <w:r>
        <w:t> </w:t>
      </w:r>
      <w:r w:rsidRPr="008006E0">
        <w:rPr>
          <w:b/>
        </w:rPr>
        <w:t>»</w:t>
      </w:r>
      <w:r>
        <w:t xml:space="preserve"> permettant aux utilisateurs </w:t>
      </w:r>
      <w:r w:rsidRPr="00C67ABA">
        <w:rPr>
          <w:b/>
        </w:rPr>
        <w:t xml:space="preserve">d’effectuer une nouvelle réservation et </w:t>
      </w:r>
      <w:r w:rsidRPr="008006E0">
        <w:rPr>
          <w:b/>
        </w:rPr>
        <w:t xml:space="preserve">de </w:t>
      </w:r>
      <w:r w:rsidR="00D76968">
        <w:rPr>
          <w:b/>
        </w:rPr>
        <w:t>consulter</w:t>
      </w:r>
      <w:r>
        <w:rPr>
          <w:b/>
        </w:rPr>
        <w:t xml:space="preserve"> le planning de réservation pour chacune des</w:t>
      </w:r>
      <w:r w:rsidRPr="008006E0">
        <w:rPr>
          <w:b/>
        </w:rPr>
        <w:t xml:space="preserve"> ressource</w:t>
      </w:r>
      <w:r>
        <w:rPr>
          <w:b/>
        </w:rPr>
        <w:t>s associées à un type de ressource</w:t>
      </w:r>
      <w:r>
        <w:t>.</w:t>
      </w:r>
    </w:p>
    <w:p w:rsidR="000578C8" w:rsidRDefault="008C14C8" w:rsidP="008C14C8">
      <w:r>
        <w:t>Le menu « </w:t>
      </w:r>
      <w:r w:rsidRPr="008006E0">
        <w:rPr>
          <w:b/>
        </w:rPr>
        <w:t>R</w:t>
      </w:r>
      <w:r w:rsidRPr="00A54F0D">
        <w:rPr>
          <w:b/>
        </w:rPr>
        <w:t>éservation</w:t>
      </w:r>
      <w:r>
        <w:rPr>
          <w:b/>
        </w:rPr>
        <w:t>/ planning</w:t>
      </w:r>
      <w:r>
        <w:t> » d’un ressource est accessible depuis</w:t>
      </w:r>
      <w:r w:rsidR="000578C8">
        <w:t> :</w:t>
      </w:r>
    </w:p>
    <w:p w:rsidR="000578C8" w:rsidRPr="000578C8" w:rsidRDefault="000578C8" w:rsidP="000578C8">
      <w:pPr>
        <w:pStyle w:val="ENT-Puce"/>
      </w:pPr>
      <w:r>
        <w:t xml:space="preserve">la </w:t>
      </w:r>
      <w:r w:rsidRPr="008006E0">
        <w:rPr>
          <w:b/>
        </w:rPr>
        <w:t>page d’accueil du service</w:t>
      </w:r>
      <w:r>
        <w:t xml:space="preserve"> en cliquant sur le lien « </w:t>
      </w:r>
      <w:r w:rsidRPr="008006E0">
        <w:rPr>
          <w:b/>
        </w:rPr>
        <w:t>Créer une réservation</w:t>
      </w:r>
      <w:r>
        <w:t> » ou</w:t>
      </w:r>
      <w:r w:rsidR="00003C89">
        <w:t>,</w:t>
      </w:r>
      <w:r>
        <w:t xml:space="preserve"> sur </w:t>
      </w:r>
      <w:r w:rsidRPr="0031541A">
        <w:rPr>
          <w:b/>
        </w:rPr>
        <w:t>le nom d</w:t>
      </w:r>
      <w:r>
        <w:rPr>
          <w:b/>
        </w:rPr>
        <w:t>e la</w:t>
      </w:r>
      <w:r w:rsidRPr="0031541A">
        <w:rPr>
          <w:b/>
        </w:rPr>
        <w:t xml:space="preserve"> </w:t>
      </w:r>
      <w:r w:rsidRPr="000578C8">
        <w:t xml:space="preserve">ressource si une réservation de cette ressource a déjà été effectuée par l’utilisateur connecté (cf. § </w:t>
      </w:r>
      <w:r>
        <w:t>« </w:t>
      </w:r>
      <w:r w:rsidRPr="000578C8">
        <w:t>Comment consulter mes dernières demandes</w:t>
      </w:r>
      <w:r>
        <w:t> ? »</w:t>
      </w:r>
      <w:r w:rsidRPr="000578C8">
        <w:t xml:space="preserve">), </w:t>
      </w:r>
    </w:p>
    <w:p w:rsidR="000578C8" w:rsidRDefault="000578C8" w:rsidP="000578C8">
      <w:pPr>
        <w:pStyle w:val="ENT-Puce"/>
      </w:pPr>
      <w:r>
        <w:t xml:space="preserve">l’outil de réservation, en cliquant sur le menu </w:t>
      </w:r>
      <w:r w:rsidRPr="008006E0">
        <w:rPr>
          <w:b/>
        </w:rPr>
        <w:t>« R</w:t>
      </w:r>
      <w:r w:rsidRPr="00A54F0D">
        <w:rPr>
          <w:b/>
        </w:rPr>
        <w:t>éservation</w:t>
      </w:r>
      <w:r>
        <w:rPr>
          <w:b/>
        </w:rPr>
        <w:t>/ planning</w:t>
      </w:r>
      <w:r>
        <w:t> </w:t>
      </w:r>
      <w:r w:rsidRPr="008006E0">
        <w:rPr>
          <w:b/>
        </w:rPr>
        <w:t> »</w:t>
      </w:r>
      <w:r>
        <w:t>.</w:t>
      </w:r>
    </w:p>
    <w:p w:rsidR="008C14C8" w:rsidRDefault="008C14C8" w:rsidP="008C14C8">
      <w:r>
        <w:t xml:space="preserve">Les utilisateurs ne pourront cependant </w:t>
      </w:r>
      <w:r w:rsidRPr="008006E0">
        <w:rPr>
          <w:b/>
        </w:rPr>
        <w:t>visualiser que les</w:t>
      </w:r>
      <w:r>
        <w:rPr>
          <w:b/>
        </w:rPr>
        <w:t xml:space="preserve"> plannings des </w:t>
      </w:r>
      <w:r w:rsidRPr="008006E0">
        <w:rPr>
          <w:b/>
        </w:rPr>
        <w:t xml:space="preserve">ressources </w:t>
      </w:r>
      <w:r w:rsidR="002F10BA">
        <w:rPr>
          <w:b/>
        </w:rPr>
        <w:t xml:space="preserve">pour les types de ressource </w:t>
      </w:r>
      <w:r w:rsidRPr="008006E0">
        <w:rPr>
          <w:b/>
        </w:rPr>
        <w:t>qu’ils sont habilités</w:t>
      </w:r>
      <w:r>
        <w:t xml:space="preserve"> à réserver.</w:t>
      </w:r>
    </w:p>
    <w:tbl>
      <w:tblPr>
        <w:tblW w:w="0" w:type="auto"/>
        <w:tblBorders>
          <w:bottom w:val="single" w:sz="18" w:space="0" w:color="1B9DD9"/>
        </w:tblBorders>
        <w:tblLayout w:type="fixed"/>
        <w:tblLook w:val="04A0"/>
      </w:tblPr>
      <w:tblGrid>
        <w:gridCol w:w="1062"/>
        <w:gridCol w:w="1950"/>
        <w:gridCol w:w="7408"/>
      </w:tblGrid>
      <w:tr w:rsidR="008C14C8" w:rsidTr="00AE0A7B">
        <w:trPr>
          <w:gridAfter w:val="1"/>
          <w:wAfter w:w="7408" w:type="dxa"/>
          <w:trHeight w:val="443"/>
        </w:trPr>
        <w:tc>
          <w:tcPr>
            <w:tcW w:w="1062" w:type="dxa"/>
          </w:tcPr>
          <w:p w:rsidR="008C14C8" w:rsidRDefault="00541B92" w:rsidP="00E976B3">
            <w:r>
              <w:rPr>
                <w:noProof/>
              </w:rPr>
              <w:drawing>
                <wp:inline distT="0" distB="0" distL="0" distR="0">
                  <wp:extent cx="548640" cy="548640"/>
                  <wp:effectExtent l="19050" t="0" r="3810" b="0"/>
                  <wp:docPr id="21" name="Image 21"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50" w:type="dxa"/>
            <w:vAlign w:val="center"/>
          </w:tcPr>
          <w:p w:rsidR="008C14C8" w:rsidRDefault="008C14C8" w:rsidP="00E976B3">
            <w:pPr>
              <w:jc w:val="left"/>
            </w:pPr>
            <w:r>
              <w:rPr>
                <w:b/>
                <w:color w:val="1B9DD9"/>
              </w:rPr>
              <w:t>P</w:t>
            </w:r>
            <w:r w:rsidRPr="005D790B">
              <w:rPr>
                <w:b/>
                <w:color w:val="1B9DD9"/>
              </w:rPr>
              <w:t>as à pas</w:t>
            </w:r>
          </w:p>
        </w:tc>
      </w:tr>
      <w:tr w:rsidR="008C14C8" w:rsidRPr="00283C9F" w:rsidTr="00AE0A7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blHeader/>
        </w:trPr>
        <w:tc>
          <w:tcPr>
            <w:tcW w:w="1062" w:type="dxa"/>
            <w:tcBorders>
              <w:top w:val="single" w:sz="4" w:space="0" w:color="548DD4"/>
              <w:left w:val="single" w:sz="4" w:space="0" w:color="auto"/>
              <w:bottom w:val="single" w:sz="4" w:space="0" w:color="auto"/>
              <w:right w:val="single" w:sz="4" w:space="0" w:color="auto"/>
            </w:tcBorders>
          </w:tcPr>
          <w:p w:rsidR="008C14C8" w:rsidRPr="00283C9F" w:rsidRDefault="008C14C8" w:rsidP="00E976B3">
            <w:pPr>
              <w:pStyle w:val="BodyText"/>
              <w:jc w:val="center"/>
              <w:rPr>
                <w:b/>
                <w:szCs w:val="24"/>
              </w:rPr>
            </w:pPr>
            <w:r w:rsidRPr="00283C9F">
              <w:rPr>
                <w:b/>
                <w:szCs w:val="24"/>
              </w:rPr>
              <w:t>Etapes</w:t>
            </w:r>
          </w:p>
        </w:tc>
        <w:tc>
          <w:tcPr>
            <w:tcW w:w="9358" w:type="dxa"/>
            <w:gridSpan w:val="2"/>
            <w:tcBorders>
              <w:top w:val="single" w:sz="4" w:space="0" w:color="548DD4"/>
              <w:left w:val="single" w:sz="4" w:space="0" w:color="auto"/>
              <w:bottom w:val="single" w:sz="4" w:space="0" w:color="auto"/>
              <w:right w:val="single" w:sz="4" w:space="0" w:color="auto"/>
            </w:tcBorders>
          </w:tcPr>
          <w:p w:rsidR="008C14C8" w:rsidRPr="00283C9F" w:rsidRDefault="008C14C8" w:rsidP="00E976B3">
            <w:pPr>
              <w:pStyle w:val="BodyText"/>
              <w:jc w:val="center"/>
              <w:rPr>
                <w:b/>
                <w:szCs w:val="24"/>
              </w:rPr>
            </w:pPr>
            <w:r w:rsidRPr="00283C9F">
              <w:rPr>
                <w:b/>
                <w:szCs w:val="24"/>
              </w:rPr>
              <w:t>Description</w:t>
            </w:r>
          </w:p>
        </w:tc>
      </w:tr>
      <w:tr w:rsidR="008C14C8" w:rsidTr="00AE0A7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62" w:type="dxa"/>
          </w:tcPr>
          <w:p w:rsidR="008C14C8" w:rsidRDefault="00541B92" w:rsidP="00E976B3">
            <w:pPr>
              <w:jc w:val="center"/>
            </w:pPr>
            <w:r>
              <w:rPr>
                <w:noProof/>
              </w:rPr>
              <w:drawing>
                <wp:inline distT="0" distB="0" distL="0" distR="0">
                  <wp:extent cx="325755" cy="270510"/>
                  <wp:effectExtent l="19050" t="0" r="0" b="0"/>
                  <wp:docPr id="22"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58" w:type="dxa"/>
            <w:gridSpan w:val="2"/>
          </w:tcPr>
          <w:p w:rsidR="008C14C8" w:rsidRDefault="008C14C8" w:rsidP="00E976B3">
            <w:pPr>
              <w:pStyle w:val="ENT-Action"/>
              <w:tabs>
                <w:tab w:val="num" w:pos="600"/>
              </w:tabs>
              <w:ind w:left="600"/>
            </w:pPr>
            <w:r>
              <w:t xml:space="preserve">Dans la rubrique « Ressources », sélectionnez « Réservation de </w:t>
            </w:r>
            <w:r w:rsidR="00CB73BA">
              <w:t>matériel</w:t>
            </w:r>
            <w:r>
              <w:t> ».</w:t>
            </w:r>
          </w:p>
          <w:p w:rsidR="008C14C8" w:rsidRDefault="008C14C8" w:rsidP="00E976B3">
            <w:pPr>
              <w:pStyle w:val="ENT-Rsultat"/>
            </w:pPr>
            <w:r>
              <w:t xml:space="preserve">La page d’accueil du service s’affiche : </w:t>
            </w:r>
          </w:p>
          <w:p w:rsidR="008C14C8" w:rsidRDefault="00541B92" w:rsidP="00CB73BA">
            <w:pPr>
              <w:pStyle w:val="ENT-Rsultat"/>
              <w:numPr>
                <w:ilvl w:val="0"/>
                <w:numId w:val="0"/>
              </w:numPr>
              <w:ind w:left="510" w:hanging="510"/>
              <w:jc w:val="center"/>
            </w:pPr>
            <w:r>
              <w:rPr>
                <w:noProof/>
                <w:lang w:eastAsia="fr-FR"/>
              </w:rPr>
              <w:drawing>
                <wp:inline distT="0" distB="0" distL="0" distR="0">
                  <wp:extent cx="5247640" cy="1208405"/>
                  <wp:effectExtent l="1905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cstate="print"/>
                          <a:srcRect/>
                          <a:stretch>
                            <a:fillRect/>
                          </a:stretch>
                        </pic:blipFill>
                        <pic:spPr bwMode="auto">
                          <a:xfrm>
                            <a:off x="0" y="0"/>
                            <a:ext cx="5247640" cy="1208405"/>
                          </a:xfrm>
                          <a:prstGeom prst="rect">
                            <a:avLst/>
                          </a:prstGeom>
                          <a:noFill/>
                          <a:ln w="9525">
                            <a:noFill/>
                            <a:miter lim="800000"/>
                            <a:headEnd/>
                            <a:tailEnd/>
                          </a:ln>
                        </pic:spPr>
                      </pic:pic>
                    </a:graphicData>
                  </a:graphic>
                </wp:inline>
              </w:drawing>
            </w:r>
          </w:p>
        </w:tc>
      </w:tr>
      <w:tr w:rsidR="008C14C8" w:rsidTr="00AE0A7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62" w:type="dxa"/>
          </w:tcPr>
          <w:p w:rsidR="008C14C8" w:rsidRDefault="00541B92" w:rsidP="00E976B3">
            <w:pPr>
              <w:jc w:val="center"/>
            </w:pPr>
            <w:r>
              <w:rPr>
                <w:noProof/>
              </w:rPr>
              <w:drawing>
                <wp:inline distT="0" distB="0" distL="0" distR="0">
                  <wp:extent cx="341630" cy="270510"/>
                  <wp:effectExtent l="19050" t="0" r="0" b="0"/>
                  <wp:docPr id="2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58" w:type="dxa"/>
            <w:gridSpan w:val="2"/>
          </w:tcPr>
          <w:p w:rsidR="008C14C8" w:rsidRDefault="008C14C8" w:rsidP="00E976B3">
            <w:pPr>
              <w:pStyle w:val="ENT-Action"/>
              <w:tabs>
                <w:tab w:val="num" w:pos="600"/>
              </w:tabs>
              <w:ind w:left="600"/>
            </w:pPr>
            <w:r>
              <w:t>Cliquez sur le lien « Créer une réservation » de la barre d’outils</w:t>
            </w:r>
            <w:r w:rsidR="004A438F">
              <w:t xml:space="preserve"> </w:t>
            </w:r>
            <w:r>
              <w:t>:</w:t>
            </w:r>
          </w:p>
          <w:p w:rsidR="008C14C8" w:rsidRDefault="000B53B8" w:rsidP="00E976B3">
            <w:pPr>
              <w:pStyle w:val="ENT-Rsultat"/>
            </w:pPr>
            <w:r>
              <w:t xml:space="preserve">Le menu </w:t>
            </w:r>
            <w:r w:rsidR="008C14C8">
              <w:t>« </w:t>
            </w:r>
            <w:r w:rsidR="008C14C8" w:rsidRPr="006A6A17">
              <w:t>Réservation/ planning</w:t>
            </w:r>
            <w:r w:rsidR="008C14C8">
              <w:t xml:space="preserve"> » de l’outil de réservation s’affiche : </w:t>
            </w:r>
          </w:p>
          <w:p w:rsidR="008C14C8" w:rsidRDefault="00990045" w:rsidP="00E976B3">
            <w:pPr>
              <w:pStyle w:val="ENT-Rsultat"/>
              <w:numPr>
                <w:ilvl w:val="0"/>
                <w:numId w:val="0"/>
              </w:numPr>
              <w:ind w:left="510" w:hanging="510"/>
            </w:pPr>
            <w:r>
              <w:rPr>
                <w:noProof/>
                <w:lang w:eastAsia="fr-FR"/>
              </w:rPr>
              <w:pict>
                <v:rect id="_x0000_s1725" style="position:absolute;left:0;text-align:left;margin-left:-.25pt;margin-top:-.4pt;width:91.85pt;height:14.25pt;z-index:251640320" filled="f" strokecolor="red" strokeweight="2.25pt"/>
              </w:pict>
            </w:r>
            <w:r w:rsidR="00541B92">
              <w:rPr>
                <w:noProof/>
                <w:lang w:eastAsia="fr-FR"/>
              </w:rPr>
              <w:drawing>
                <wp:inline distT="0" distB="0" distL="0" distR="0">
                  <wp:extent cx="5772785" cy="962025"/>
                  <wp:effectExtent l="1905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cstate="print"/>
                          <a:srcRect/>
                          <a:stretch>
                            <a:fillRect/>
                          </a:stretch>
                        </pic:blipFill>
                        <pic:spPr bwMode="auto">
                          <a:xfrm>
                            <a:off x="0" y="0"/>
                            <a:ext cx="5772785" cy="962025"/>
                          </a:xfrm>
                          <a:prstGeom prst="rect">
                            <a:avLst/>
                          </a:prstGeom>
                          <a:noFill/>
                          <a:ln w="9525">
                            <a:noFill/>
                            <a:miter lim="800000"/>
                            <a:headEnd/>
                            <a:tailEnd/>
                          </a:ln>
                        </pic:spPr>
                      </pic:pic>
                    </a:graphicData>
                  </a:graphic>
                </wp:inline>
              </w:drawing>
            </w:r>
          </w:p>
        </w:tc>
      </w:tr>
      <w:tr w:rsidR="008C14C8" w:rsidTr="00AE0A7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62" w:type="dxa"/>
          </w:tcPr>
          <w:p w:rsidR="008C14C8" w:rsidRDefault="00541B92" w:rsidP="00E976B3">
            <w:pPr>
              <w:jc w:val="center"/>
            </w:pPr>
            <w:r>
              <w:rPr>
                <w:noProof/>
              </w:rPr>
              <w:drawing>
                <wp:inline distT="0" distB="0" distL="0" distR="0">
                  <wp:extent cx="325755" cy="278130"/>
                  <wp:effectExtent l="19050" t="0" r="0" b="0"/>
                  <wp:docPr id="2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7"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358" w:type="dxa"/>
            <w:gridSpan w:val="2"/>
          </w:tcPr>
          <w:p w:rsidR="008C14C8" w:rsidRDefault="008C14C8" w:rsidP="00E976B3">
            <w:pPr>
              <w:pStyle w:val="ENT-Action"/>
              <w:tabs>
                <w:tab w:val="num" w:pos="600"/>
              </w:tabs>
              <w:ind w:left="600"/>
            </w:pPr>
            <w:r>
              <w:t>Sélectionnez un type de ressource dans le menu déroulant proposé. Exemple : TNI.</w:t>
            </w:r>
          </w:p>
          <w:p w:rsidR="008C14C8" w:rsidRDefault="008C14C8" w:rsidP="00E976B3">
            <w:pPr>
              <w:pStyle w:val="ENT-Rsultat"/>
            </w:pPr>
            <w:r>
              <w:t xml:space="preserve">Le tableau des ressources associées au type sélectionné s’affiche : </w:t>
            </w:r>
          </w:p>
          <w:p w:rsidR="008C14C8" w:rsidRDefault="00541B92" w:rsidP="00E976B3">
            <w:pPr>
              <w:pStyle w:val="ENT-Rsultat"/>
              <w:numPr>
                <w:ilvl w:val="0"/>
                <w:numId w:val="0"/>
              </w:numPr>
              <w:ind w:left="510" w:hanging="510"/>
            </w:pPr>
            <w:r>
              <w:rPr>
                <w:noProof/>
                <w:lang w:eastAsia="fr-FR"/>
              </w:rPr>
              <w:drawing>
                <wp:inline distT="0" distB="0" distL="0" distR="0">
                  <wp:extent cx="5772785" cy="1383665"/>
                  <wp:effectExtent l="1905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 cstate="print"/>
                          <a:srcRect/>
                          <a:stretch>
                            <a:fillRect/>
                          </a:stretch>
                        </pic:blipFill>
                        <pic:spPr bwMode="auto">
                          <a:xfrm>
                            <a:off x="0" y="0"/>
                            <a:ext cx="5772785" cy="1383665"/>
                          </a:xfrm>
                          <a:prstGeom prst="rect">
                            <a:avLst/>
                          </a:prstGeom>
                          <a:noFill/>
                          <a:ln w="9525">
                            <a:noFill/>
                            <a:miter lim="800000"/>
                            <a:headEnd/>
                            <a:tailEnd/>
                          </a:ln>
                        </pic:spPr>
                      </pic:pic>
                    </a:graphicData>
                  </a:graphic>
                </wp:inline>
              </w:drawing>
            </w:r>
          </w:p>
          <w:p w:rsidR="008C14C8" w:rsidRDefault="008C14C8" w:rsidP="00E976B3">
            <w:pPr>
              <w:pStyle w:val="ENT-Rsultat"/>
              <w:numPr>
                <w:ilvl w:val="0"/>
                <w:numId w:val="0"/>
              </w:numPr>
              <w:ind w:left="510" w:hanging="510"/>
            </w:pPr>
            <w:r>
              <w:t>Deux ressources de type TNI existent : TNI AA et TNI BB.</w:t>
            </w:r>
          </w:p>
          <w:p w:rsidR="00024AE0" w:rsidRPr="005843D3" w:rsidRDefault="00366E2A" w:rsidP="005843D3">
            <w:pPr>
              <w:pStyle w:val="ENT-Astuce"/>
              <w:jc w:val="both"/>
              <w:rPr>
                <w:rFonts w:cs="Arial"/>
                <w:lang w:val="fr-FR" w:eastAsia="fr-FR"/>
              </w:rPr>
            </w:pPr>
            <w:r w:rsidRPr="00897E95">
              <w:rPr>
                <w:rFonts w:cs="Arial"/>
                <w:lang w:val="fr-FR" w:eastAsia="fr-FR"/>
              </w:rPr>
              <w:t>Dans le tableau des ressources associé</w:t>
            </w:r>
            <w:r w:rsidR="008C3F42">
              <w:rPr>
                <w:rFonts w:cs="Arial"/>
                <w:lang w:val="fr-FR" w:eastAsia="fr-FR"/>
              </w:rPr>
              <w:t>es</w:t>
            </w:r>
            <w:r w:rsidRPr="00897E95">
              <w:rPr>
                <w:rFonts w:cs="Arial"/>
                <w:lang w:val="fr-FR" w:eastAsia="fr-FR"/>
              </w:rPr>
              <w:t xml:space="preserve"> au type de ressource sélectionné, l’utilisateur est également renseigné sur la </w:t>
            </w:r>
            <w:r w:rsidRPr="00897E95">
              <w:rPr>
                <w:rFonts w:cs="Arial"/>
                <w:b/>
                <w:lang w:val="fr-FR" w:eastAsia="fr-FR"/>
              </w:rPr>
              <w:t xml:space="preserve">description </w:t>
            </w:r>
            <w:r w:rsidRPr="00897E95">
              <w:rPr>
                <w:rFonts w:cs="Arial"/>
                <w:lang w:val="fr-FR" w:eastAsia="fr-FR"/>
              </w:rPr>
              <w:t>ainsi que</w:t>
            </w:r>
            <w:r w:rsidRPr="00897E95">
              <w:rPr>
                <w:rFonts w:cs="Arial"/>
                <w:b/>
                <w:lang w:val="fr-FR" w:eastAsia="fr-FR"/>
              </w:rPr>
              <w:t xml:space="preserve"> l’état de chaque ressource</w:t>
            </w:r>
            <w:r w:rsidRPr="00897E95">
              <w:rPr>
                <w:rFonts w:cs="Arial"/>
                <w:lang w:val="fr-FR" w:eastAsia="fr-FR"/>
              </w:rPr>
              <w:t xml:space="preserve"> associée</w:t>
            </w:r>
            <w:r w:rsidRPr="005843D3">
              <w:rPr>
                <w:rFonts w:cs="Arial"/>
                <w:lang w:val="fr-FR" w:eastAsia="fr-FR"/>
              </w:rPr>
              <w:t xml:space="preserve"> au type de ressource sélectionné. Il est aussi possible de visualiser les détails liés à une ressource  (son type, son libellé, sa description, sa durée d’ouverture de réservation et son état) en cliquant sur la loupe située en bout de ligne à droite.</w:t>
            </w:r>
          </w:p>
        </w:tc>
      </w:tr>
      <w:tr w:rsidR="008C14C8" w:rsidTr="00AE0A7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77"/>
        </w:trPr>
        <w:tc>
          <w:tcPr>
            <w:tcW w:w="1062" w:type="dxa"/>
          </w:tcPr>
          <w:p w:rsidR="008C14C8" w:rsidRPr="00897E95" w:rsidRDefault="00541B92" w:rsidP="00E976B3">
            <w:pPr>
              <w:pStyle w:val="Tableau-ligne"/>
              <w:rPr>
                <w:rFonts w:ascii="Calibri" w:hAnsi="Calibri"/>
                <w:noProof/>
              </w:rPr>
            </w:pPr>
            <w:r>
              <w:rPr>
                <w:rFonts w:ascii="Calibri" w:hAnsi="Calibri"/>
                <w:noProof/>
              </w:rPr>
              <w:drawing>
                <wp:anchor distT="0" distB="0" distL="114300" distR="114300" simplePos="0" relativeHeight="251634176" behindDoc="0" locked="0" layoutInCell="1" allowOverlap="1">
                  <wp:simplePos x="0" y="0"/>
                  <wp:positionH relativeFrom="column">
                    <wp:posOffset>160020</wp:posOffset>
                  </wp:positionH>
                  <wp:positionV relativeFrom="paragraph">
                    <wp:posOffset>38735</wp:posOffset>
                  </wp:positionV>
                  <wp:extent cx="329565" cy="274320"/>
                  <wp:effectExtent l="19050" t="0" r="0" b="0"/>
                  <wp:wrapNone/>
                  <wp:docPr id="669"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0"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58" w:type="dxa"/>
            <w:gridSpan w:val="2"/>
          </w:tcPr>
          <w:p w:rsidR="008C14C8" w:rsidRDefault="008C14C8" w:rsidP="00E976B3">
            <w:pPr>
              <w:pStyle w:val="ENT-Action"/>
              <w:tabs>
                <w:tab w:val="num" w:pos="600"/>
              </w:tabs>
              <w:ind w:left="600"/>
            </w:pPr>
            <w:r>
              <w:t>Pour visualiser le planning d’une ressource en particulier, cliquez</w:t>
            </w:r>
            <w:r w:rsidR="002F10BA">
              <w:t xml:space="preserve"> </w:t>
            </w:r>
            <w:r>
              <w:t>sur l’hyperlien du nom de la ressource</w:t>
            </w:r>
            <w:r w:rsidR="003544AE">
              <w:t xml:space="preserve"> ou sur le calendrier situé à droite en bout de ligne</w:t>
            </w:r>
            <w:r>
              <w:t>. Ex. TNI AA :</w:t>
            </w:r>
          </w:p>
          <w:p w:rsidR="008C14C8" w:rsidRDefault="00366E2A" w:rsidP="00E976B3">
            <w:pPr>
              <w:pStyle w:val="ENT-Action"/>
              <w:numPr>
                <w:ilvl w:val="0"/>
                <w:numId w:val="0"/>
              </w:numPr>
              <w:ind w:left="33"/>
            </w:pPr>
            <w:r>
              <w:rPr>
                <w:noProof/>
                <w:lang w:eastAsia="fr-FR"/>
              </w:rPr>
              <w:pict>
                <v:rect id="_x0000_s1700" style="position:absolute;left:0;text-align:left;margin-left:428.45pt;margin-top:77.75pt;width:20.5pt;height:14.25pt;z-index:251636224" filled="f" strokecolor="red" strokeweight="2.25pt"/>
              </w:pict>
            </w:r>
            <w:r w:rsidR="008C14C8">
              <w:rPr>
                <w:noProof/>
                <w:lang w:eastAsia="fr-FR"/>
              </w:rPr>
              <w:pict>
                <v:rect id="_x0000_s1697" style="position:absolute;left:0;text-align:left;margin-left:12.9pt;margin-top:79.95pt;width:20.5pt;height:14.25pt;z-index:251635200" filled="f" strokecolor="red" strokeweight="2.25pt"/>
              </w:pict>
            </w:r>
            <w:r w:rsidR="00541B92">
              <w:rPr>
                <w:noProof/>
                <w:lang w:eastAsia="fr-FR"/>
              </w:rPr>
              <w:drawing>
                <wp:inline distT="0" distB="0" distL="0" distR="0">
                  <wp:extent cx="5772785" cy="1383665"/>
                  <wp:effectExtent l="1905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cstate="print"/>
                          <a:srcRect/>
                          <a:stretch>
                            <a:fillRect/>
                          </a:stretch>
                        </pic:blipFill>
                        <pic:spPr bwMode="auto">
                          <a:xfrm>
                            <a:off x="0" y="0"/>
                            <a:ext cx="5772785" cy="1383665"/>
                          </a:xfrm>
                          <a:prstGeom prst="rect">
                            <a:avLst/>
                          </a:prstGeom>
                          <a:noFill/>
                          <a:ln w="9525">
                            <a:noFill/>
                            <a:miter lim="800000"/>
                            <a:headEnd/>
                            <a:tailEnd/>
                          </a:ln>
                        </pic:spPr>
                      </pic:pic>
                    </a:graphicData>
                  </a:graphic>
                </wp:inline>
              </w:drawing>
            </w:r>
          </w:p>
          <w:p w:rsidR="008C14C8" w:rsidRDefault="008C14C8" w:rsidP="00E976B3">
            <w:pPr>
              <w:pStyle w:val="ENT-Action"/>
              <w:tabs>
                <w:tab w:val="num" w:pos="600"/>
              </w:tabs>
              <w:ind w:left="600"/>
            </w:pPr>
            <w:r>
              <w:t xml:space="preserve">Le planning </w:t>
            </w:r>
            <w:r w:rsidR="00366E2A">
              <w:t xml:space="preserve">hebdomadaire </w:t>
            </w:r>
            <w:r>
              <w:t>de réservation de cette ressource s’affiche</w:t>
            </w:r>
            <w:r w:rsidR="00366E2A">
              <w:t xml:space="preserve"> pour la semaine en cours</w:t>
            </w:r>
            <w:r>
              <w:t> :</w:t>
            </w:r>
          </w:p>
          <w:p w:rsidR="008C14C8" w:rsidRDefault="00541B92" w:rsidP="00E976B3">
            <w:pPr>
              <w:pStyle w:val="ENT-Rsultat"/>
              <w:numPr>
                <w:ilvl w:val="0"/>
                <w:numId w:val="0"/>
              </w:numPr>
              <w:ind w:left="33"/>
            </w:pPr>
            <w:r>
              <w:rPr>
                <w:noProof/>
                <w:lang w:eastAsia="fr-FR"/>
              </w:rPr>
              <w:drawing>
                <wp:inline distT="0" distB="0" distL="0" distR="0">
                  <wp:extent cx="5796280" cy="3848735"/>
                  <wp:effectExtent l="19050" t="0" r="0" b="0"/>
                  <wp:docPr id="29" name="Image 29" descr="planning res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lanning resa2"/>
                          <pic:cNvPicPr>
                            <a:picLocks noChangeAspect="1" noChangeArrowheads="1"/>
                          </pic:cNvPicPr>
                        </pic:nvPicPr>
                        <pic:blipFill>
                          <a:blip r:embed="rId31" cstate="print"/>
                          <a:srcRect/>
                          <a:stretch>
                            <a:fillRect/>
                          </a:stretch>
                        </pic:blipFill>
                        <pic:spPr bwMode="auto">
                          <a:xfrm>
                            <a:off x="0" y="0"/>
                            <a:ext cx="5796280" cy="3848735"/>
                          </a:xfrm>
                          <a:prstGeom prst="rect">
                            <a:avLst/>
                          </a:prstGeom>
                          <a:noFill/>
                          <a:ln w="9525">
                            <a:noFill/>
                            <a:miter lim="800000"/>
                            <a:headEnd/>
                            <a:tailEnd/>
                          </a:ln>
                        </pic:spPr>
                      </pic:pic>
                    </a:graphicData>
                  </a:graphic>
                </wp:inline>
              </w:drawing>
            </w:r>
          </w:p>
          <w:p w:rsidR="008C14C8" w:rsidRDefault="008C14C8" w:rsidP="00C731F3">
            <w:pPr>
              <w:pStyle w:val="ENT-Action"/>
              <w:numPr>
                <w:ilvl w:val="0"/>
                <w:numId w:val="0"/>
              </w:numPr>
            </w:pPr>
            <w:r>
              <w:t>Chacun des créneaux faisant déjà l’objet d’une demande de réservation est coloré :</w:t>
            </w:r>
          </w:p>
          <w:p w:rsidR="008C14C8" w:rsidRDefault="008C14C8" w:rsidP="00E976B3">
            <w:pPr>
              <w:pStyle w:val="ENT-Puce"/>
            </w:pPr>
            <w:r>
              <w:t xml:space="preserve"> en </w:t>
            </w:r>
            <w:r w:rsidRPr="00055F32">
              <w:rPr>
                <w:b/>
              </w:rPr>
              <w:t>jaune</w:t>
            </w:r>
            <w:r>
              <w:t xml:space="preserve"> si la demande de réservation, faisant l’objet d’une validation, n’a pas encore été traitée par l’utilisateur valideur pour ce type de ressource, </w:t>
            </w:r>
          </w:p>
          <w:p w:rsidR="008C14C8" w:rsidRDefault="008C14C8" w:rsidP="00E976B3">
            <w:pPr>
              <w:pStyle w:val="ENT-Puce"/>
            </w:pPr>
            <w:r>
              <w:t xml:space="preserve">en </w:t>
            </w:r>
            <w:r w:rsidR="00C731F3">
              <w:rPr>
                <w:b/>
              </w:rPr>
              <w:t>vert</w:t>
            </w:r>
            <w:r>
              <w:t xml:space="preserve"> si la demande de réservation, faisant l’objet d’une validation, a déjà été </w:t>
            </w:r>
            <w:r w:rsidR="00690E84">
              <w:t>acceptée</w:t>
            </w:r>
            <w:r>
              <w:t xml:space="preserve"> par l’utilisateur valideur pour ce type de ressource,</w:t>
            </w:r>
          </w:p>
          <w:p w:rsidR="00C731F3" w:rsidRDefault="00C731F3" w:rsidP="00E976B3">
            <w:pPr>
              <w:pStyle w:val="ENT-Puce"/>
            </w:pPr>
            <w:r>
              <w:t xml:space="preserve">en </w:t>
            </w:r>
            <w:r w:rsidRPr="00C731F3">
              <w:rPr>
                <w:b/>
              </w:rPr>
              <w:t>bleu</w:t>
            </w:r>
            <w:r>
              <w:t xml:space="preserve"> si la ressource est indisponible à la réservation,</w:t>
            </w:r>
          </w:p>
          <w:p w:rsidR="008C14C8" w:rsidRDefault="008C14C8" w:rsidP="00E976B3">
            <w:pPr>
              <w:pStyle w:val="ENT-Puce"/>
            </w:pPr>
            <w:r>
              <w:t xml:space="preserve">en </w:t>
            </w:r>
            <w:r w:rsidRPr="008C14C8">
              <w:rPr>
                <w:b/>
              </w:rPr>
              <w:t>noir</w:t>
            </w:r>
            <w:r>
              <w:t xml:space="preserve"> si la ressource ne peut être réservée. L’état correspondant à cette ressource doit alors être « Hors service ».</w:t>
            </w:r>
          </w:p>
          <w:p w:rsidR="008C14C8" w:rsidRDefault="008C14C8" w:rsidP="00E976B3">
            <w:pPr>
              <w:pStyle w:val="ENT-Puce"/>
              <w:numPr>
                <w:ilvl w:val="0"/>
                <w:numId w:val="0"/>
              </w:numPr>
            </w:pPr>
            <w:r>
              <w:t>Le statut ainsi que le nom de l’utilisateur à l’origine de la demande de réservation sont précisés pour chacun des créneaux ayant déjà</w:t>
            </w:r>
            <w:r w:rsidR="00A70884">
              <w:t xml:space="preserve"> fait</w:t>
            </w:r>
            <w:r>
              <w:t xml:space="preserve"> l’objet d’une demande.</w:t>
            </w:r>
          </w:p>
          <w:p w:rsidR="008C14C8" w:rsidRDefault="008C14C8" w:rsidP="00E976B3">
            <w:pPr>
              <w:pStyle w:val="ENT-Puce"/>
              <w:numPr>
                <w:ilvl w:val="0"/>
                <w:numId w:val="0"/>
              </w:numPr>
            </w:pPr>
            <w:r>
              <w:t xml:space="preserve">Toutes les </w:t>
            </w:r>
            <w:r w:rsidRPr="00A441E7">
              <w:rPr>
                <w:b/>
              </w:rPr>
              <w:t>cases blanches correspondent à des créneaux libres</w:t>
            </w:r>
            <w:r>
              <w:t xml:space="preserve"> pouvant être réservés par l’utilisateur connecté. Chacune des cases correspond à un crén</w:t>
            </w:r>
            <w:r w:rsidR="00690E84">
              <w:t>eau de réservation possible soi</w:t>
            </w:r>
            <w:r>
              <w:t xml:space="preserve">t </w:t>
            </w:r>
            <w:r w:rsidR="00C731F3">
              <w:rPr>
                <w:b/>
              </w:rPr>
              <w:t>15</w:t>
            </w:r>
            <w:r w:rsidRPr="00A441E7">
              <w:rPr>
                <w:b/>
              </w:rPr>
              <w:t xml:space="preserve"> minutes</w:t>
            </w:r>
            <w:r>
              <w:t xml:space="preserve">. </w:t>
            </w:r>
          </w:p>
          <w:p w:rsidR="00F736E6" w:rsidRDefault="007613FA" w:rsidP="00E976B3">
            <w:pPr>
              <w:pStyle w:val="ENT-Puce"/>
              <w:numPr>
                <w:ilvl w:val="0"/>
                <w:numId w:val="0"/>
              </w:numPr>
            </w:pPr>
            <w:r>
              <w:t xml:space="preserve">En passant la souris sur une des cases </w:t>
            </w:r>
            <w:r w:rsidR="00F736E6">
              <w:t>correspond</w:t>
            </w:r>
            <w:r w:rsidR="00003C89">
              <w:t xml:space="preserve">ant à un créneau de réservation, </w:t>
            </w:r>
            <w:r>
              <w:t>l’utilisateur est renseigné sur les données du créneau</w:t>
            </w:r>
            <w:r w:rsidR="00F736E6">
              <w:t> :</w:t>
            </w:r>
          </w:p>
          <w:p w:rsidR="00F736E6" w:rsidRDefault="00F736E6" w:rsidP="00F736E6">
            <w:pPr>
              <w:pStyle w:val="ENT-Puce"/>
            </w:pPr>
            <w:r>
              <w:t>si le créneau est libre : sa date et</w:t>
            </w:r>
            <w:r w:rsidR="009932A6">
              <w:t xml:space="preserve"> son heure de début - heure de fin</w:t>
            </w:r>
            <w:r>
              <w:t>,</w:t>
            </w:r>
          </w:p>
          <w:p w:rsidR="00F736E6" w:rsidRDefault="00F736E6" w:rsidP="00F736E6">
            <w:pPr>
              <w:pStyle w:val="ENT-Puce"/>
            </w:pPr>
            <w:r>
              <w:t xml:space="preserve">si une demande de réservation a été faite : </w:t>
            </w:r>
            <w:r w:rsidR="003544AE">
              <w:t>le nom du demandeur, le</w:t>
            </w:r>
            <w:r>
              <w:t xml:space="preserve"> statut</w:t>
            </w:r>
            <w:r w:rsidR="003544AE">
              <w:t xml:space="preserve"> de la demande</w:t>
            </w:r>
            <w:r>
              <w:t xml:space="preserve">, son type (unique ou périodique), </w:t>
            </w:r>
            <w:r w:rsidR="003544AE">
              <w:t>la</w:t>
            </w:r>
            <w:r>
              <w:t xml:space="preserve"> date et </w:t>
            </w:r>
            <w:r w:rsidR="003544AE">
              <w:t>l’</w:t>
            </w:r>
            <w:r>
              <w:t>heure</w:t>
            </w:r>
            <w:r w:rsidR="003544AE">
              <w:t xml:space="preserve"> réservée, le motif si </w:t>
            </w:r>
            <w:r w:rsidR="009932A6">
              <w:t>renseigné</w:t>
            </w:r>
            <w:r w:rsidR="003544AE">
              <w:t>.</w:t>
            </w:r>
          </w:p>
          <w:p w:rsidR="008C14C8" w:rsidRDefault="008C14C8" w:rsidP="00037D87">
            <w:pPr>
              <w:pStyle w:val="ENT-Action"/>
              <w:numPr>
                <w:ilvl w:val="0"/>
                <w:numId w:val="0"/>
              </w:numPr>
              <w:ind w:left="852"/>
            </w:pPr>
          </w:p>
        </w:tc>
      </w:tr>
    </w:tbl>
    <w:p w:rsidR="00051577" w:rsidRDefault="007A4CC5" w:rsidP="00051577">
      <w:pPr>
        <w:pStyle w:val="Titre1"/>
      </w:pPr>
      <w:bookmarkStart w:id="25" w:name="_Toc307309944"/>
      <w:r>
        <w:t>C</w:t>
      </w:r>
      <w:r w:rsidR="00BB5BBF">
        <w:t>onsulter</w:t>
      </w:r>
      <w:r w:rsidR="00366E2A">
        <w:t xml:space="preserve">, </w:t>
      </w:r>
      <w:r>
        <w:t>créer</w:t>
      </w:r>
      <w:r w:rsidR="00F04BC4">
        <w:t>,</w:t>
      </w:r>
      <w:r w:rsidR="00F04BC4" w:rsidRPr="00F04BC4">
        <w:t xml:space="preserve"> </w:t>
      </w:r>
      <w:r w:rsidR="00F04BC4">
        <w:t>modifier</w:t>
      </w:r>
      <w:r w:rsidR="00141C3E">
        <w:t xml:space="preserve"> et</w:t>
      </w:r>
      <w:r>
        <w:t xml:space="preserve"> </w:t>
      </w:r>
      <w:r w:rsidR="00366E2A">
        <w:t xml:space="preserve">supprimer </w:t>
      </w:r>
      <w:r w:rsidR="00172B0A">
        <w:t>ses</w:t>
      </w:r>
      <w:r w:rsidR="00366E2A">
        <w:t xml:space="preserve"> demande</w:t>
      </w:r>
      <w:r w:rsidR="00172B0A">
        <w:t>s</w:t>
      </w:r>
      <w:r w:rsidR="00366E2A">
        <w:t xml:space="preserve"> de réservation</w:t>
      </w:r>
      <w:bookmarkEnd w:id="25"/>
    </w:p>
    <w:p w:rsidR="007A4CC5" w:rsidRDefault="007A4CC5" w:rsidP="00141C3E">
      <w:pPr>
        <w:pStyle w:val="Titre2"/>
      </w:pPr>
      <w:bookmarkStart w:id="26" w:name="_Toc307309945"/>
      <w:r>
        <w:t>Consulter ses demandes de réservation</w:t>
      </w:r>
      <w:bookmarkEnd w:id="26"/>
    </w:p>
    <w:p w:rsidR="007A4CC5" w:rsidRDefault="007A4CC5" w:rsidP="007A4CC5">
      <w:pPr>
        <w:pStyle w:val="Titre3"/>
      </w:pPr>
      <w:bookmarkStart w:id="27" w:name="_Toc307309946"/>
      <w:r>
        <w:t xml:space="preserve">Comment consulter ses dernières </w:t>
      </w:r>
      <w:r w:rsidR="001120D8">
        <w:t xml:space="preserve">demandes de </w:t>
      </w:r>
      <w:r>
        <w:t>réservation ?</w:t>
      </w:r>
      <w:bookmarkEnd w:id="27"/>
    </w:p>
    <w:tbl>
      <w:tblPr>
        <w:tblW w:w="0" w:type="auto"/>
        <w:tblBorders>
          <w:bottom w:val="single" w:sz="18" w:space="0" w:color="1B9DD9"/>
        </w:tblBorders>
        <w:tblLook w:val="04A0"/>
      </w:tblPr>
      <w:tblGrid>
        <w:gridCol w:w="1242"/>
        <w:gridCol w:w="1843"/>
      </w:tblGrid>
      <w:tr w:rsidR="007A4CC5" w:rsidTr="002070A5">
        <w:trPr>
          <w:trHeight w:val="489"/>
        </w:trPr>
        <w:tc>
          <w:tcPr>
            <w:tcW w:w="1242" w:type="dxa"/>
          </w:tcPr>
          <w:p w:rsidR="007A4CC5" w:rsidRDefault="00541B92" w:rsidP="002070A5">
            <w:r>
              <w:rPr>
                <w:noProof/>
              </w:rPr>
              <w:drawing>
                <wp:inline distT="0" distB="0" distL="0" distR="0">
                  <wp:extent cx="596265" cy="596265"/>
                  <wp:effectExtent l="19050" t="0" r="0" b="0"/>
                  <wp:docPr id="30"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7A4CC5" w:rsidRDefault="007A4CC5" w:rsidP="002070A5">
            <w:pPr>
              <w:jc w:val="left"/>
            </w:pPr>
            <w:r w:rsidRPr="005D790B">
              <w:rPr>
                <w:b/>
                <w:color w:val="1B9DD9"/>
              </w:rPr>
              <w:t>Description</w:t>
            </w:r>
          </w:p>
        </w:tc>
      </w:tr>
    </w:tbl>
    <w:p w:rsidR="007A4CC5" w:rsidRDefault="007A4CC5" w:rsidP="007A4CC5">
      <w:r>
        <w:t xml:space="preserve">Tous les utilisateurs ayant accès au </w:t>
      </w:r>
      <w:r w:rsidR="00B054A8">
        <w:t xml:space="preserve">service </w:t>
      </w:r>
      <w:r w:rsidRPr="008C3F42">
        <w:rPr>
          <w:b/>
        </w:rPr>
        <w:t xml:space="preserve">Réservation de </w:t>
      </w:r>
      <w:r w:rsidR="00CB73BA" w:rsidRPr="008C3F42">
        <w:rPr>
          <w:b/>
        </w:rPr>
        <w:t>matériel</w:t>
      </w:r>
      <w:r>
        <w:t xml:space="preserve"> peuvent consulter, depuis la </w:t>
      </w:r>
      <w:r w:rsidRPr="007A4CC5">
        <w:rPr>
          <w:b/>
        </w:rPr>
        <w:t>page d’accueil du service</w:t>
      </w:r>
      <w:r>
        <w:t xml:space="preserve">, leurs </w:t>
      </w:r>
      <w:r w:rsidRPr="007A4CC5">
        <w:rPr>
          <w:b/>
        </w:rPr>
        <w:t>5 dernières demandes</w:t>
      </w:r>
      <w:r>
        <w:t xml:space="preserve"> de réservation.</w:t>
      </w:r>
    </w:p>
    <w:p w:rsidR="007A4CC5" w:rsidRDefault="007A4CC5" w:rsidP="007A4CC5">
      <w:r>
        <w:t xml:space="preserve">Ils pourront alors visualiser </w:t>
      </w:r>
      <w:r w:rsidRPr="007A4CC5">
        <w:rPr>
          <w:b/>
        </w:rPr>
        <w:t>les ressources qu’ils ont réservées</w:t>
      </w:r>
      <w:r>
        <w:t xml:space="preserve">, </w:t>
      </w:r>
      <w:r w:rsidR="00003C89">
        <w:rPr>
          <w:b/>
        </w:rPr>
        <w:t>à</w:t>
      </w:r>
      <w:r w:rsidRPr="007A4CC5">
        <w:rPr>
          <w:b/>
        </w:rPr>
        <w:t xml:space="preserve"> quels </w:t>
      </w:r>
      <w:r w:rsidR="00D4794D">
        <w:rPr>
          <w:b/>
        </w:rPr>
        <w:t>horaires</w:t>
      </w:r>
      <w:r>
        <w:t xml:space="preserve"> et </w:t>
      </w:r>
      <w:r w:rsidR="00D4794D">
        <w:rPr>
          <w:b/>
        </w:rPr>
        <w:t xml:space="preserve">quel est l’état </w:t>
      </w:r>
      <w:r w:rsidRPr="007A4CC5">
        <w:rPr>
          <w:b/>
        </w:rPr>
        <w:t>de leur</w:t>
      </w:r>
      <w:r w:rsidR="00691E03">
        <w:rPr>
          <w:b/>
        </w:rPr>
        <w:t>s</w:t>
      </w:r>
      <w:r w:rsidRPr="007A4CC5">
        <w:rPr>
          <w:b/>
        </w:rPr>
        <w:t xml:space="preserve"> demande</w:t>
      </w:r>
      <w:r w:rsidR="00691E03">
        <w:rPr>
          <w:b/>
        </w:rPr>
        <w:t>s</w:t>
      </w:r>
      <w:r w:rsidR="00D4794D">
        <w:rPr>
          <w:b/>
        </w:rPr>
        <w:t xml:space="preserve"> : en cours de traitement, acceptée, refusée</w:t>
      </w:r>
      <w:r>
        <w:t>. Est également affiché, pour chaque demande, le nom de l’établissement auquel est rattaché</w:t>
      </w:r>
      <w:r w:rsidR="000B6295">
        <w:t>e</w:t>
      </w:r>
      <w:r>
        <w:t xml:space="preserve"> cette demande.</w:t>
      </w:r>
    </w:p>
    <w:p w:rsidR="003D1665" w:rsidRDefault="003D1665" w:rsidP="007A4CC5">
      <w:r>
        <w:t xml:space="preserve">Ces demandes sont classées </w:t>
      </w:r>
      <w:r w:rsidR="00003C89">
        <w:t xml:space="preserve">par statut et </w:t>
      </w:r>
      <w:r>
        <w:t>par date de réservation</w:t>
      </w:r>
      <w:r w:rsidR="00003C89">
        <w:t>,</w:t>
      </w:r>
      <w:r>
        <w:t xml:space="preserve"> de la plus lointaine à la plus proche.</w:t>
      </w:r>
    </w:p>
    <w:p w:rsidR="00691E03" w:rsidRDefault="00691E03" w:rsidP="007A4CC5">
      <w:r>
        <w:t>Depuis cette page d’accueil, les utilisateurs pourront accéder :</w:t>
      </w:r>
    </w:p>
    <w:p w:rsidR="00691E03" w:rsidRDefault="00691E03" w:rsidP="00897E95">
      <w:pPr>
        <w:numPr>
          <w:ilvl w:val="0"/>
          <w:numId w:val="17"/>
        </w:numPr>
      </w:pPr>
      <w:r>
        <w:t xml:space="preserve">Au </w:t>
      </w:r>
      <w:r w:rsidRPr="00691E03">
        <w:rPr>
          <w:b/>
        </w:rPr>
        <w:t xml:space="preserve">planning de réservation des ressources qu’ils ont </w:t>
      </w:r>
      <w:r>
        <w:rPr>
          <w:b/>
        </w:rPr>
        <w:t xml:space="preserve">déjà </w:t>
      </w:r>
      <w:r w:rsidRPr="00691E03">
        <w:rPr>
          <w:b/>
        </w:rPr>
        <w:t>réservées</w:t>
      </w:r>
      <w:r>
        <w:t xml:space="preserve"> en cliquant sur le nom de la ressource,</w:t>
      </w:r>
    </w:p>
    <w:p w:rsidR="00691E03" w:rsidRDefault="00691E03" w:rsidP="00897E95">
      <w:pPr>
        <w:numPr>
          <w:ilvl w:val="0"/>
          <w:numId w:val="17"/>
        </w:numPr>
      </w:pPr>
      <w:r>
        <w:t xml:space="preserve">A </w:t>
      </w:r>
      <w:r w:rsidRPr="00691E03">
        <w:rPr>
          <w:b/>
        </w:rPr>
        <w:t>toutes leurs réservations</w:t>
      </w:r>
      <w:r>
        <w:t xml:space="preserve"> en cliquant sur le lien « Voir mes réservations ».</w:t>
      </w:r>
    </w:p>
    <w:tbl>
      <w:tblPr>
        <w:tblW w:w="0" w:type="auto"/>
        <w:tblBorders>
          <w:bottom w:val="single" w:sz="18" w:space="0" w:color="1B9DD9"/>
        </w:tblBorders>
        <w:tblLook w:val="04A0"/>
      </w:tblPr>
      <w:tblGrid>
        <w:gridCol w:w="1176"/>
        <w:gridCol w:w="1909"/>
      </w:tblGrid>
      <w:tr w:rsidR="007A4CC5" w:rsidTr="002070A5">
        <w:trPr>
          <w:trHeight w:val="443"/>
        </w:trPr>
        <w:tc>
          <w:tcPr>
            <w:tcW w:w="1176" w:type="dxa"/>
          </w:tcPr>
          <w:p w:rsidR="007A4CC5" w:rsidRDefault="00541B92" w:rsidP="002070A5">
            <w:r>
              <w:rPr>
                <w:noProof/>
              </w:rPr>
              <w:drawing>
                <wp:inline distT="0" distB="0" distL="0" distR="0">
                  <wp:extent cx="548640" cy="548640"/>
                  <wp:effectExtent l="19050" t="0" r="3810" b="0"/>
                  <wp:docPr id="31" name="Image 31"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7A4CC5" w:rsidRDefault="007A4CC5" w:rsidP="002070A5">
            <w:pPr>
              <w:jc w:val="left"/>
            </w:pPr>
            <w:r>
              <w:rPr>
                <w:b/>
                <w:color w:val="1B9DD9"/>
              </w:rPr>
              <w:t>P</w:t>
            </w:r>
            <w:r w:rsidRPr="005D790B">
              <w:rPr>
                <w:b/>
                <w:color w:val="1B9DD9"/>
              </w:rPr>
              <w:t>as à pas</w:t>
            </w:r>
          </w:p>
        </w:tc>
      </w:tr>
    </w:tbl>
    <w:p w:rsidR="007A4CC5" w:rsidRDefault="007A4CC5" w:rsidP="007A4CC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7A4CC5" w:rsidRPr="00283C9F" w:rsidTr="002070A5">
        <w:trPr>
          <w:tblHeader/>
        </w:trPr>
        <w:tc>
          <w:tcPr>
            <w:tcW w:w="1101" w:type="dxa"/>
            <w:tcBorders>
              <w:top w:val="single" w:sz="4" w:space="0" w:color="548DD4"/>
              <w:left w:val="single" w:sz="4" w:space="0" w:color="auto"/>
              <w:bottom w:val="single" w:sz="4" w:space="0" w:color="auto"/>
              <w:right w:val="single" w:sz="4" w:space="0" w:color="auto"/>
            </w:tcBorders>
          </w:tcPr>
          <w:p w:rsidR="007A4CC5" w:rsidRPr="00283C9F" w:rsidRDefault="007A4CC5" w:rsidP="002070A5">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7A4CC5" w:rsidRPr="00283C9F" w:rsidRDefault="007A4CC5" w:rsidP="002070A5">
            <w:pPr>
              <w:pStyle w:val="BodyText"/>
              <w:jc w:val="center"/>
              <w:rPr>
                <w:b/>
                <w:szCs w:val="24"/>
              </w:rPr>
            </w:pPr>
            <w:r w:rsidRPr="00283C9F">
              <w:rPr>
                <w:b/>
                <w:szCs w:val="24"/>
              </w:rPr>
              <w:t>Description</w:t>
            </w:r>
          </w:p>
        </w:tc>
      </w:tr>
      <w:tr w:rsidR="007A4CC5" w:rsidTr="002070A5">
        <w:tc>
          <w:tcPr>
            <w:tcW w:w="1101" w:type="dxa"/>
          </w:tcPr>
          <w:p w:rsidR="007A4CC5" w:rsidRDefault="00541B92" w:rsidP="002070A5">
            <w:pPr>
              <w:jc w:val="center"/>
            </w:pPr>
            <w:r>
              <w:rPr>
                <w:noProof/>
              </w:rPr>
              <w:drawing>
                <wp:inline distT="0" distB="0" distL="0" distR="0">
                  <wp:extent cx="325755" cy="270510"/>
                  <wp:effectExtent l="19050" t="0" r="0" b="0"/>
                  <wp:docPr id="32"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7A4CC5" w:rsidRDefault="007A4CC5" w:rsidP="002070A5">
            <w:pPr>
              <w:pStyle w:val="ENT-Action"/>
              <w:tabs>
                <w:tab w:val="num" w:pos="600"/>
              </w:tabs>
              <w:ind w:left="600"/>
            </w:pPr>
            <w:r>
              <w:t>Dans la rubrique « Ressources », sélectionne</w:t>
            </w:r>
            <w:r w:rsidR="00841597">
              <w:t>r</w:t>
            </w:r>
            <w:r>
              <w:t xml:space="preserve"> « Réservation de </w:t>
            </w:r>
            <w:r w:rsidR="006A7D26">
              <w:t>matériel</w:t>
            </w:r>
            <w:r>
              <w:t> ».</w:t>
            </w:r>
          </w:p>
          <w:p w:rsidR="007A4CC5" w:rsidRDefault="007A4CC5" w:rsidP="002070A5">
            <w:pPr>
              <w:pStyle w:val="ENT-Rsultat"/>
            </w:pPr>
            <w:r>
              <w:t xml:space="preserve">La page d’accueil du service et les 5 dernières demandes de réservation effectuées s’affichent : </w:t>
            </w:r>
          </w:p>
          <w:p w:rsidR="007A4CC5" w:rsidRDefault="007A4CC5" w:rsidP="002070A5">
            <w:pPr>
              <w:pStyle w:val="ENT-Rsultat"/>
              <w:numPr>
                <w:ilvl w:val="0"/>
                <w:numId w:val="0"/>
              </w:numPr>
              <w:ind w:left="510" w:hanging="510"/>
            </w:pPr>
            <w:r>
              <w:rPr>
                <w:noProof/>
                <w:lang w:eastAsia="fr-FR"/>
              </w:rPr>
              <w:pict>
                <v:rect id="_x0000_s1757" style="position:absolute;left:0;text-align:left;margin-left:.65pt;margin-top:41.3pt;width:317.85pt;height:100.45pt;z-index:251655680" filled="f" strokecolor="red" strokeweight="2.25pt"/>
              </w:pict>
            </w:r>
            <w:r w:rsidR="00541B92">
              <w:rPr>
                <w:noProof/>
                <w:lang w:eastAsia="fr-FR"/>
              </w:rPr>
              <w:drawing>
                <wp:inline distT="0" distB="0" distL="0" distR="0">
                  <wp:extent cx="5772785" cy="2083435"/>
                  <wp:effectExtent l="1905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2" cstate="print"/>
                          <a:srcRect/>
                          <a:stretch>
                            <a:fillRect/>
                          </a:stretch>
                        </pic:blipFill>
                        <pic:spPr bwMode="auto">
                          <a:xfrm>
                            <a:off x="0" y="0"/>
                            <a:ext cx="5772785" cy="2083435"/>
                          </a:xfrm>
                          <a:prstGeom prst="rect">
                            <a:avLst/>
                          </a:prstGeom>
                          <a:noFill/>
                          <a:ln w="9525">
                            <a:noFill/>
                            <a:miter lim="800000"/>
                            <a:headEnd/>
                            <a:tailEnd/>
                          </a:ln>
                        </pic:spPr>
                      </pic:pic>
                    </a:graphicData>
                  </a:graphic>
                </wp:inline>
              </w:drawing>
            </w:r>
          </w:p>
        </w:tc>
      </w:tr>
      <w:tr w:rsidR="007A4CC5" w:rsidTr="002070A5">
        <w:tc>
          <w:tcPr>
            <w:tcW w:w="1101" w:type="dxa"/>
          </w:tcPr>
          <w:p w:rsidR="007A4CC5" w:rsidRDefault="00541B92" w:rsidP="002070A5">
            <w:pPr>
              <w:jc w:val="center"/>
            </w:pPr>
            <w:r>
              <w:rPr>
                <w:noProof/>
              </w:rPr>
              <w:drawing>
                <wp:inline distT="0" distB="0" distL="0" distR="0">
                  <wp:extent cx="341630" cy="270510"/>
                  <wp:effectExtent l="19050" t="0" r="0" b="0"/>
                  <wp:docPr id="3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691E03" w:rsidRDefault="008C3F42" w:rsidP="002070A5">
            <w:pPr>
              <w:pStyle w:val="ENT-Action"/>
              <w:tabs>
                <w:tab w:val="num" w:pos="600"/>
              </w:tabs>
              <w:ind w:left="600"/>
            </w:pPr>
            <w:r>
              <w:t>Pour consulter une de s</w:t>
            </w:r>
            <w:r w:rsidR="00691E03">
              <w:t>es dernières demandes de réservation, clique</w:t>
            </w:r>
            <w:r w:rsidR="00841597">
              <w:t>r</w:t>
            </w:r>
            <w:r w:rsidR="00691E03">
              <w:t xml:space="preserve"> sur le nom de la ressource pour laquelle une réservation a déjà été effectuée.</w:t>
            </w:r>
          </w:p>
          <w:p w:rsidR="00691E03" w:rsidRDefault="00691E03" w:rsidP="00691E03">
            <w:pPr>
              <w:pStyle w:val="ENT-Rsultat"/>
            </w:pPr>
            <w:r>
              <w:t xml:space="preserve">Le planning de réservation de </w:t>
            </w:r>
            <w:r w:rsidR="000578C8">
              <w:t xml:space="preserve">cette </w:t>
            </w:r>
            <w:r>
              <w:t xml:space="preserve">ressource s’affiche : </w:t>
            </w:r>
          </w:p>
          <w:p w:rsidR="007A4CC5" w:rsidRDefault="00541B92" w:rsidP="000578C8">
            <w:pPr>
              <w:pStyle w:val="ENT-Rsultat"/>
              <w:numPr>
                <w:ilvl w:val="0"/>
                <w:numId w:val="0"/>
              </w:numPr>
              <w:ind w:left="510" w:hanging="510"/>
            </w:pPr>
            <w:r>
              <w:rPr>
                <w:noProof/>
                <w:lang w:eastAsia="fr-FR"/>
              </w:rPr>
              <w:drawing>
                <wp:inline distT="0" distB="0" distL="0" distR="0">
                  <wp:extent cx="5796280" cy="3848735"/>
                  <wp:effectExtent l="19050" t="0" r="0" b="0"/>
                  <wp:docPr id="35" name="Image 35" descr="planning res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planning resa2"/>
                          <pic:cNvPicPr>
                            <a:picLocks noChangeAspect="1" noChangeArrowheads="1"/>
                          </pic:cNvPicPr>
                        </pic:nvPicPr>
                        <pic:blipFill>
                          <a:blip r:embed="rId31" cstate="print"/>
                          <a:srcRect/>
                          <a:stretch>
                            <a:fillRect/>
                          </a:stretch>
                        </pic:blipFill>
                        <pic:spPr bwMode="auto">
                          <a:xfrm>
                            <a:off x="0" y="0"/>
                            <a:ext cx="5796280" cy="3848735"/>
                          </a:xfrm>
                          <a:prstGeom prst="rect">
                            <a:avLst/>
                          </a:prstGeom>
                          <a:noFill/>
                          <a:ln w="9525">
                            <a:noFill/>
                            <a:miter lim="800000"/>
                            <a:headEnd/>
                            <a:tailEnd/>
                          </a:ln>
                        </pic:spPr>
                      </pic:pic>
                    </a:graphicData>
                  </a:graphic>
                </wp:inline>
              </w:drawing>
            </w:r>
          </w:p>
        </w:tc>
      </w:tr>
    </w:tbl>
    <w:p w:rsidR="00C623AA" w:rsidRDefault="00C623AA" w:rsidP="00C623AA"/>
    <w:p w:rsidR="007A4CC5" w:rsidRDefault="00C623AA" w:rsidP="00C623AA">
      <w:pPr>
        <w:pStyle w:val="Titre3"/>
      </w:pPr>
      <w:r>
        <w:br w:type="page"/>
      </w:r>
      <w:bookmarkStart w:id="28" w:name="_Toc307309947"/>
      <w:r w:rsidR="000578C8">
        <w:t xml:space="preserve">Comment consulter toutes ses </w:t>
      </w:r>
      <w:r w:rsidR="001120D8">
        <w:t xml:space="preserve">demandes de </w:t>
      </w:r>
      <w:r w:rsidR="000578C8">
        <w:t>réservation ?</w:t>
      </w:r>
      <w:bookmarkEnd w:id="28"/>
    </w:p>
    <w:tbl>
      <w:tblPr>
        <w:tblW w:w="0" w:type="auto"/>
        <w:tblBorders>
          <w:bottom w:val="single" w:sz="18" w:space="0" w:color="1B9DD9"/>
        </w:tblBorders>
        <w:tblLook w:val="04A0"/>
      </w:tblPr>
      <w:tblGrid>
        <w:gridCol w:w="1242"/>
        <w:gridCol w:w="1843"/>
      </w:tblGrid>
      <w:tr w:rsidR="000578C8" w:rsidTr="002070A5">
        <w:trPr>
          <w:trHeight w:val="489"/>
        </w:trPr>
        <w:tc>
          <w:tcPr>
            <w:tcW w:w="1242" w:type="dxa"/>
          </w:tcPr>
          <w:p w:rsidR="000578C8" w:rsidRDefault="00541B92" w:rsidP="002070A5">
            <w:r>
              <w:rPr>
                <w:noProof/>
              </w:rPr>
              <w:drawing>
                <wp:inline distT="0" distB="0" distL="0" distR="0">
                  <wp:extent cx="596265" cy="596265"/>
                  <wp:effectExtent l="19050" t="0" r="0" b="0"/>
                  <wp:docPr id="3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0578C8" w:rsidRDefault="000578C8" w:rsidP="002070A5">
            <w:pPr>
              <w:jc w:val="left"/>
            </w:pPr>
            <w:r w:rsidRPr="005D790B">
              <w:rPr>
                <w:b/>
                <w:color w:val="1B9DD9"/>
              </w:rPr>
              <w:t>Description</w:t>
            </w:r>
          </w:p>
        </w:tc>
      </w:tr>
    </w:tbl>
    <w:p w:rsidR="000578C8" w:rsidRDefault="000578C8" w:rsidP="000578C8">
      <w:r>
        <w:t xml:space="preserve">Tous les utilisateurs ayant accès au </w:t>
      </w:r>
      <w:r w:rsidR="00B054A8">
        <w:t xml:space="preserve">service </w:t>
      </w:r>
      <w:r w:rsidRPr="008C3F42">
        <w:rPr>
          <w:b/>
        </w:rPr>
        <w:t xml:space="preserve">Réservation de </w:t>
      </w:r>
      <w:r w:rsidR="006A7D26" w:rsidRPr="008C3F42">
        <w:rPr>
          <w:b/>
        </w:rPr>
        <w:t>matériel</w:t>
      </w:r>
      <w:r>
        <w:t xml:space="preserve"> peuvent consulter, depuis la </w:t>
      </w:r>
      <w:r w:rsidRPr="00003C89">
        <w:t>page d’accueil du service</w:t>
      </w:r>
      <w:r>
        <w:t>, toutes leurs demandes de réservation en affichant le menu « Mes réservations » de l’outil de réservation via le lien « </w:t>
      </w:r>
      <w:r w:rsidRPr="00003C89">
        <w:rPr>
          <w:b/>
        </w:rPr>
        <w:t>Voir mes réservations</w:t>
      </w:r>
      <w:r>
        <w:t> ».</w:t>
      </w:r>
    </w:p>
    <w:p w:rsidR="000B53B8" w:rsidRDefault="000578C8">
      <w:r>
        <w:t xml:space="preserve">Ils pourront alors visualiser </w:t>
      </w:r>
      <w:r w:rsidRPr="007A4CC5">
        <w:rPr>
          <w:b/>
        </w:rPr>
        <w:t xml:space="preserve">les </w:t>
      </w:r>
      <w:r>
        <w:rPr>
          <w:b/>
        </w:rPr>
        <w:t xml:space="preserve">types de ressources, les </w:t>
      </w:r>
      <w:r w:rsidRPr="007A4CC5">
        <w:rPr>
          <w:b/>
        </w:rPr>
        <w:t>ressources qu’ils ont réservées</w:t>
      </w:r>
      <w:r>
        <w:t xml:space="preserve">, </w:t>
      </w:r>
      <w:r>
        <w:rPr>
          <w:b/>
        </w:rPr>
        <w:t>à</w:t>
      </w:r>
      <w:r w:rsidRPr="007A4CC5">
        <w:rPr>
          <w:b/>
        </w:rPr>
        <w:t xml:space="preserve"> quels </w:t>
      </w:r>
      <w:r>
        <w:rPr>
          <w:b/>
        </w:rPr>
        <w:t>horaires</w:t>
      </w:r>
      <w:r>
        <w:t xml:space="preserve"> et </w:t>
      </w:r>
      <w:r>
        <w:rPr>
          <w:b/>
        </w:rPr>
        <w:t xml:space="preserve">quel est l’état </w:t>
      </w:r>
      <w:r w:rsidRPr="007A4CC5">
        <w:rPr>
          <w:b/>
        </w:rPr>
        <w:t>de leur</w:t>
      </w:r>
      <w:r>
        <w:rPr>
          <w:b/>
        </w:rPr>
        <w:t>s</w:t>
      </w:r>
      <w:r w:rsidRPr="007A4CC5">
        <w:rPr>
          <w:b/>
        </w:rPr>
        <w:t xml:space="preserve"> demande</w:t>
      </w:r>
      <w:r>
        <w:rPr>
          <w:b/>
        </w:rPr>
        <w:t>s : en cours de traitement, acceptée, refusée</w:t>
      </w:r>
      <w:r>
        <w:t>. Est également affiché, pour chaque demande, le motif en cas de refus d’une demande.</w:t>
      </w:r>
    </w:p>
    <w:tbl>
      <w:tblPr>
        <w:tblW w:w="0" w:type="auto"/>
        <w:tblBorders>
          <w:bottom w:val="single" w:sz="18" w:space="0" w:color="1B9DD9"/>
        </w:tblBorders>
        <w:tblLook w:val="04A0"/>
      </w:tblPr>
      <w:tblGrid>
        <w:gridCol w:w="1086"/>
        <w:gridCol w:w="79"/>
        <w:gridCol w:w="1919"/>
        <w:gridCol w:w="7336"/>
      </w:tblGrid>
      <w:tr w:rsidR="000578C8" w:rsidTr="002070A5">
        <w:trPr>
          <w:gridAfter w:val="1"/>
          <w:wAfter w:w="7335" w:type="dxa"/>
          <w:trHeight w:val="443"/>
        </w:trPr>
        <w:tc>
          <w:tcPr>
            <w:tcW w:w="1176" w:type="dxa"/>
            <w:gridSpan w:val="2"/>
          </w:tcPr>
          <w:p w:rsidR="000578C8" w:rsidRDefault="00541B92" w:rsidP="002070A5">
            <w:r>
              <w:rPr>
                <w:noProof/>
              </w:rPr>
              <w:drawing>
                <wp:inline distT="0" distB="0" distL="0" distR="0">
                  <wp:extent cx="548640" cy="548640"/>
                  <wp:effectExtent l="19050" t="0" r="3810" b="0"/>
                  <wp:docPr id="37" name="Image 3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0578C8" w:rsidRDefault="000578C8" w:rsidP="002070A5">
            <w:pPr>
              <w:jc w:val="left"/>
            </w:pPr>
            <w:r>
              <w:rPr>
                <w:b/>
                <w:color w:val="1B9DD9"/>
              </w:rPr>
              <w:t>P</w:t>
            </w:r>
            <w:r w:rsidRPr="005D790B">
              <w:rPr>
                <w:b/>
                <w:color w:val="1B9DD9"/>
              </w:rPr>
              <w:t>as à pas</w:t>
            </w:r>
          </w:p>
        </w:tc>
      </w:tr>
      <w:tr w:rsidR="000578C8" w:rsidRPr="00283C9F" w:rsidTr="002070A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blHeader/>
        </w:trPr>
        <w:tc>
          <w:tcPr>
            <w:tcW w:w="1101" w:type="dxa"/>
            <w:tcBorders>
              <w:top w:val="single" w:sz="4" w:space="0" w:color="548DD4"/>
              <w:left w:val="single" w:sz="4" w:space="0" w:color="auto"/>
              <w:bottom w:val="single" w:sz="4" w:space="0" w:color="auto"/>
              <w:right w:val="single" w:sz="4" w:space="0" w:color="auto"/>
            </w:tcBorders>
          </w:tcPr>
          <w:p w:rsidR="000578C8" w:rsidRPr="00283C9F" w:rsidRDefault="000578C8" w:rsidP="002070A5">
            <w:pPr>
              <w:pStyle w:val="BodyText"/>
              <w:jc w:val="center"/>
              <w:rPr>
                <w:b/>
                <w:szCs w:val="24"/>
              </w:rPr>
            </w:pPr>
            <w:r w:rsidRPr="00283C9F">
              <w:rPr>
                <w:b/>
                <w:szCs w:val="24"/>
              </w:rPr>
              <w:t>Etapes</w:t>
            </w:r>
          </w:p>
        </w:tc>
        <w:tc>
          <w:tcPr>
            <w:tcW w:w="9319" w:type="dxa"/>
            <w:gridSpan w:val="3"/>
            <w:tcBorders>
              <w:top w:val="single" w:sz="4" w:space="0" w:color="548DD4"/>
              <w:left w:val="single" w:sz="4" w:space="0" w:color="auto"/>
              <w:bottom w:val="single" w:sz="4" w:space="0" w:color="auto"/>
              <w:right w:val="single" w:sz="4" w:space="0" w:color="auto"/>
            </w:tcBorders>
          </w:tcPr>
          <w:p w:rsidR="000578C8" w:rsidRPr="00283C9F" w:rsidRDefault="000578C8" w:rsidP="002070A5">
            <w:pPr>
              <w:pStyle w:val="BodyText"/>
              <w:jc w:val="center"/>
              <w:rPr>
                <w:b/>
                <w:szCs w:val="24"/>
              </w:rPr>
            </w:pPr>
            <w:r w:rsidRPr="00283C9F">
              <w:rPr>
                <w:b/>
                <w:szCs w:val="24"/>
              </w:rPr>
              <w:t>Description</w:t>
            </w:r>
          </w:p>
        </w:tc>
      </w:tr>
      <w:tr w:rsidR="000578C8" w:rsidTr="002070A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101" w:type="dxa"/>
          </w:tcPr>
          <w:p w:rsidR="000578C8" w:rsidRDefault="00541B92" w:rsidP="002070A5">
            <w:pPr>
              <w:jc w:val="center"/>
            </w:pPr>
            <w:r>
              <w:rPr>
                <w:noProof/>
              </w:rPr>
              <w:drawing>
                <wp:inline distT="0" distB="0" distL="0" distR="0">
                  <wp:extent cx="325755" cy="270510"/>
                  <wp:effectExtent l="19050" t="0" r="0" b="0"/>
                  <wp:docPr id="3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gridSpan w:val="3"/>
          </w:tcPr>
          <w:p w:rsidR="000578C8" w:rsidRDefault="000578C8" w:rsidP="002070A5">
            <w:pPr>
              <w:pStyle w:val="ENT-Action"/>
              <w:tabs>
                <w:tab w:val="num" w:pos="600"/>
              </w:tabs>
              <w:ind w:left="600"/>
            </w:pPr>
            <w:r>
              <w:t xml:space="preserve">Depuis la page d’accueil du service « Réservation de </w:t>
            </w:r>
            <w:r w:rsidR="006A7D26">
              <w:t>matériel</w:t>
            </w:r>
            <w:r>
              <w:t> », clique</w:t>
            </w:r>
            <w:r w:rsidR="00841597">
              <w:t>r</w:t>
            </w:r>
            <w:r>
              <w:t xml:space="preserve"> sur « Voir mes réservations ».</w:t>
            </w:r>
          </w:p>
          <w:p w:rsidR="000578C8" w:rsidRDefault="008708D5" w:rsidP="000578C8">
            <w:pPr>
              <w:pStyle w:val="ENT-Rsultat"/>
            </w:pPr>
            <w:r>
              <w:rPr>
                <w:noProof/>
                <w:lang w:eastAsia="fr-FR"/>
              </w:rPr>
              <w:pict>
                <v:rect id="_x0000_s1771" style="position:absolute;left:0;text-align:left;margin-left:96.5pt;margin-top:30.35pt;width:73.4pt;height:14.25pt;z-index:251656704" filled="f" strokecolor="red" strokeweight="2.25pt"/>
              </w:pict>
            </w:r>
            <w:r w:rsidR="000578C8">
              <w:t xml:space="preserve">L’onglet des réservations « Non périodiques » du menu « Mes réservations » s’affiche : </w:t>
            </w:r>
          </w:p>
          <w:p w:rsidR="000578C8" w:rsidRDefault="00541B92" w:rsidP="008708D5">
            <w:pPr>
              <w:pStyle w:val="ENT-Rsultat"/>
              <w:numPr>
                <w:ilvl w:val="0"/>
                <w:numId w:val="0"/>
              </w:numPr>
              <w:ind w:left="510" w:hanging="510"/>
              <w:jc w:val="center"/>
            </w:pPr>
            <w:r>
              <w:rPr>
                <w:noProof/>
                <w:lang w:eastAsia="fr-FR"/>
              </w:rPr>
              <w:drawing>
                <wp:inline distT="0" distB="0" distL="0" distR="0">
                  <wp:extent cx="5725160" cy="1733550"/>
                  <wp:effectExtent l="19050" t="0" r="889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3" cstate="print"/>
                          <a:srcRect/>
                          <a:stretch>
                            <a:fillRect/>
                          </a:stretch>
                        </pic:blipFill>
                        <pic:spPr bwMode="auto">
                          <a:xfrm>
                            <a:off x="0" y="0"/>
                            <a:ext cx="5725160" cy="1733550"/>
                          </a:xfrm>
                          <a:prstGeom prst="rect">
                            <a:avLst/>
                          </a:prstGeom>
                          <a:noFill/>
                          <a:ln w="9525">
                            <a:noFill/>
                            <a:miter lim="800000"/>
                            <a:headEnd/>
                            <a:tailEnd/>
                          </a:ln>
                        </pic:spPr>
                      </pic:pic>
                    </a:graphicData>
                  </a:graphic>
                </wp:inline>
              </w:drawing>
            </w:r>
          </w:p>
          <w:p w:rsidR="008708D5" w:rsidRDefault="008708D5" w:rsidP="008708D5">
            <w:r>
              <w:t>Les demandes de réservation en attente de traitement sont affichées en noir, les demandes acceptées en vert et les demandes refusées en rouge.</w:t>
            </w:r>
          </w:p>
        </w:tc>
      </w:tr>
      <w:tr w:rsidR="000578C8" w:rsidTr="002070A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101" w:type="dxa"/>
          </w:tcPr>
          <w:p w:rsidR="000578C8" w:rsidRDefault="00541B92" w:rsidP="002070A5">
            <w:pPr>
              <w:jc w:val="center"/>
            </w:pPr>
            <w:r>
              <w:rPr>
                <w:noProof/>
              </w:rPr>
              <w:drawing>
                <wp:inline distT="0" distB="0" distL="0" distR="0">
                  <wp:extent cx="341630" cy="270510"/>
                  <wp:effectExtent l="19050" t="0" r="0" b="0"/>
                  <wp:docPr id="40"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gridSpan w:val="3"/>
          </w:tcPr>
          <w:p w:rsidR="00D4794D" w:rsidRDefault="00841597" w:rsidP="000B53B8">
            <w:pPr>
              <w:pStyle w:val="ENT-Action"/>
            </w:pPr>
            <w:r>
              <w:t>Cliquer</w:t>
            </w:r>
            <w:r w:rsidR="00D4794D">
              <w:t xml:space="preserve"> sur « Périodiques » pour afficher les demandes de réservation périodiques déjà effectuées.</w:t>
            </w:r>
          </w:p>
          <w:p w:rsidR="00D4794D" w:rsidRDefault="00D4794D" w:rsidP="00D4794D">
            <w:pPr>
              <w:pStyle w:val="ENT-Rsultat"/>
            </w:pPr>
            <w:r>
              <w:t>La liste des réservations périodiques s’affiche :</w:t>
            </w:r>
          </w:p>
          <w:p w:rsidR="00D4794D" w:rsidRDefault="00D4794D" w:rsidP="00D4794D">
            <w:pPr>
              <w:pStyle w:val="ENT-Rsultat"/>
              <w:numPr>
                <w:ilvl w:val="0"/>
                <w:numId w:val="0"/>
              </w:numPr>
              <w:ind w:left="510" w:hanging="510"/>
            </w:pPr>
            <w:r>
              <w:rPr>
                <w:noProof/>
                <w:lang w:eastAsia="fr-FR"/>
              </w:rPr>
              <w:pict>
                <v:rect id="_x0000_s1774" style="position:absolute;left:0;text-align:left;margin-left:389.9pt;margin-top:32.4pt;width:63.35pt;height:14.25pt;z-index:251657728" filled="f" strokecolor="red" strokeweight="2.25pt"/>
              </w:pict>
            </w:r>
            <w:r w:rsidR="00541B92">
              <w:rPr>
                <w:noProof/>
                <w:lang w:eastAsia="fr-FR"/>
              </w:rPr>
              <w:drawing>
                <wp:inline distT="0" distB="0" distL="0" distR="0">
                  <wp:extent cx="5852160" cy="1311910"/>
                  <wp:effectExtent l="1905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 cstate="print"/>
                          <a:srcRect/>
                          <a:stretch>
                            <a:fillRect/>
                          </a:stretch>
                        </pic:blipFill>
                        <pic:spPr bwMode="auto">
                          <a:xfrm>
                            <a:off x="0" y="0"/>
                            <a:ext cx="5852160" cy="1311910"/>
                          </a:xfrm>
                          <a:prstGeom prst="rect">
                            <a:avLst/>
                          </a:prstGeom>
                          <a:noFill/>
                          <a:ln w="9525">
                            <a:noFill/>
                            <a:miter lim="800000"/>
                            <a:headEnd/>
                            <a:tailEnd/>
                          </a:ln>
                        </pic:spPr>
                      </pic:pic>
                    </a:graphicData>
                  </a:graphic>
                </wp:inline>
              </w:drawing>
            </w:r>
          </w:p>
          <w:p w:rsidR="00D4794D" w:rsidRDefault="00841597" w:rsidP="000B53B8">
            <w:pPr>
              <w:pStyle w:val="ENT-Action"/>
            </w:pPr>
            <w:r>
              <w:t>Cliquer</w:t>
            </w:r>
            <w:r w:rsidR="00D4794D">
              <w:t xml:space="preserve"> sur le lien « Détails » pour afficher la liste </w:t>
            </w:r>
            <w:r w:rsidR="00D4794D" w:rsidRPr="009E656D">
              <w:t>des réservations associées à la réservation périodique</w:t>
            </w:r>
            <w:r w:rsidR="00D4794D">
              <w:t>.</w:t>
            </w:r>
          </w:p>
          <w:p w:rsidR="000578C8" w:rsidRDefault="000B53B8" w:rsidP="00D4794D">
            <w:pPr>
              <w:pStyle w:val="ENT-Rsultat"/>
            </w:pPr>
            <w:r>
              <w:t>La liste de toutes l</w:t>
            </w:r>
            <w:r w:rsidR="00D4794D">
              <w:t xml:space="preserve">es demandes composant la réservation périodique s’affiche avec tous les détails de chaque demande (horaires, état…) : </w:t>
            </w:r>
          </w:p>
          <w:p w:rsidR="00D4794D" w:rsidRDefault="00541B92" w:rsidP="008708D5">
            <w:pPr>
              <w:pStyle w:val="ENT-Rsultat"/>
              <w:numPr>
                <w:ilvl w:val="0"/>
                <w:numId w:val="0"/>
              </w:numPr>
              <w:ind w:left="510" w:hanging="510"/>
              <w:jc w:val="center"/>
            </w:pPr>
            <w:r>
              <w:rPr>
                <w:noProof/>
                <w:lang w:eastAsia="fr-FR"/>
              </w:rPr>
              <w:drawing>
                <wp:inline distT="0" distB="0" distL="0" distR="0">
                  <wp:extent cx="5868035" cy="1670050"/>
                  <wp:effectExtent l="1905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5" cstate="print"/>
                          <a:srcRect/>
                          <a:stretch>
                            <a:fillRect/>
                          </a:stretch>
                        </pic:blipFill>
                        <pic:spPr bwMode="auto">
                          <a:xfrm>
                            <a:off x="0" y="0"/>
                            <a:ext cx="5868035" cy="1670050"/>
                          </a:xfrm>
                          <a:prstGeom prst="rect">
                            <a:avLst/>
                          </a:prstGeom>
                          <a:noFill/>
                          <a:ln w="9525">
                            <a:noFill/>
                            <a:miter lim="800000"/>
                            <a:headEnd/>
                            <a:tailEnd/>
                          </a:ln>
                        </pic:spPr>
                      </pic:pic>
                    </a:graphicData>
                  </a:graphic>
                </wp:inline>
              </w:drawing>
            </w:r>
          </w:p>
          <w:p w:rsidR="008708D5" w:rsidRDefault="008708D5" w:rsidP="008708D5">
            <w:r>
              <w:t>Les demandes de réservation en attente de traitement sont affichées en noir, les demandes acceptées en vert et les demandes refusées en rouge.</w:t>
            </w:r>
          </w:p>
        </w:tc>
      </w:tr>
    </w:tbl>
    <w:p w:rsidR="00F04BC4" w:rsidRDefault="00F04BC4" w:rsidP="00F04BC4">
      <w:pPr>
        <w:pStyle w:val="Titre2"/>
        <w:numPr>
          <w:ilvl w:val="0"/>
          <w:numId w:val="0"/>
        </w:numPr>
        <w:ind w:left="576" w:hanging="576"/>
      </w:pPr>
    </w:p>
    <w:p w:rsidR="0032190B" w:rsidRPr="0032190B" w:rsidRDefault="0032190B" w:rsidP="00C623AA">
      <w:pPr>
        <w:pStyle w:val="Titre2"/>
      </w:pPr>
      <w:bookmarkStart w:id="29" w:name="_Toc307309948"/>
      <w:r>
        <w:t>Créer une demande de réservation</w:t>
      </w:r>
      <w:bookmarkEnd w:id="29"/>
      <w:r w:rsidR="001120D8">
        <w:t xml:space="preserve"> </w:t>
      </w:r>
    </w:p>
    <w:p w:rsidR="00051577" w:rsidRDefault="00051577" w:rsidP="0032190B">
      <w:pPr>
        <w:pStyle w:val="Titre3"/>
      </w:pPr>
      <w:bookmarkStart w:id="30" w:name="_Toc307309949"/>
      <w:r>
        <w:t xml:space="preserve">Comment </w:t>
      </w:r>
      <w:r w:rsidR="0032190B">
        <w:t>effectuer une</w:t>
      </w:r>
      <w:r w:rsidR="001120D8">
        <w:t xml:space="preserve"> demande de</w:t>
      </w:r>
      <w:r w:rsidR="0032190B">
        <w:t xml:space="preserve"> réservation non périodique</w:t>
      </w:r>
      <w:r w:rsidR="001120D8">
        <w:t xml:space="preserve"> </w:t>
      </w:r>
      <w:r>
        <w:t>?</w:t>
      </w:r>
      <w:bookmarkEnd w:id="30"/>
    </w:p>
    <w:tbl>
      <w:tblPr>
        <w:tblW w:w="0" w:type="auto"/>
        <w:tblBorders>
          <w:bottom w:val="single" w:sz="18" w:space="0" w:color="1B9DD9"/>
        </w:tblBorders>
        <w:tblLook w:val="04A0"/>
      </w:tblPr>
      <w:tblGrid>
        <w:gridCol w:w="1242"/>
        <w:gridCol w:w="1843"/>
      </w:tblGrid>
      <w:tr w:rsidR="00051577" w:rsidTr="0019406D">
        <w:trPr>
          <w:trHeight w:val="489"/>
        </w:trPr>
        <w:tc>
          <w:tcPr>
            <w:tcW w:w="1242" w:type="dxa"/>
          </w:tcPr>
          <w:p w:rsidR="00051577" w:rsidRDefault="00541B92" w:rsidP="0019406D">
            <w:r>
              <w:rPr>
                <w:noProof/>
              </w:rPr>
              <w:drawing>
                <wp:inline distT="0" distB="0" distL="0" distR="0">
                  <wp:extent cx="596265" cy="596265"/>
                  <wp:effectExtent l="19050" t="0" r="0" b="0"/>
                  <wp:docPr id="43"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051577" w:rsidRDefault="00051577" w:rsidP="0019406D">
            <w:pPr>
              <w:jc w:val="left"/>
            </w:pPr>
            <w:r w:rsidRPr="005D790B">
              <w:rPr>
                <w:b/>
                <w:color w:val="1B9DD9"/>
              </w:rPr>
              <w:t>Description</w:t>
            </w:r>
          </w:p>
        </w:tc>
      </w:tr>
    </w:tbl>
    <w:p w:rsidR="00051577" w:rsidRDefault="00460DBE" w:rsidP="00051577">
      <w:r>
        <w:t xml:space="preserve">Tous les utilisateurs ayant accès au service de </w:t>
      </w:r>
      <w:r w:rsidRPr="008006E0">
        <w:rPr>
          <w:b/>
        </w:rPr>
        <w:t xml:space="preserve">Réservation de </w:t>
      </w:r>
      <w:r w:rsidR="006A7D26">
        <w:rPr>
          <w:b/>
        </w:rPr>
        <w:t>matériel</w:t>
      </w:r>
      <w:r>
        <w:t xml:space="preserve"> peuvent </w:t>
      </w:r>
      <w:r w:rsidRPr="00460DBE">
        <w:rPr>
          <w:b/>
        </w:rPr>
        <w:t xml:space="preserve">effectuer une demande de réservation </w:t>
      </w:r>
      <w:r w:rsidR="0032190B">
        <w:rPr>
          <w:b/>
        </w:rPr>
        <w:t xml:space="preserve">non périodique </w:t>
      </w:r>
      <w:r w:rsidRPr="00460DBE">
        <w:rPr>
          <w:b/>
        </w:rPr>
        <w:t>d’une ressource associée à un type de ressource qu’ils sont habilités à réserver</w:t>
      </w:r>
      <w:r>
        <w:t>.</w:t>
      </w:r>
    </w:p>
    <w:p w:rsidR="005A6928" w:rsidRDefault="00460DBE" w:rsidP="00051577">
      <w:r>
        <w:t xml:space="preserve">Le créneau de réservation de base est de </w:t>
      </w:r>
      <w:r w:rsidRPr="00366E2A">
        <w:rPr>
          <w:b/>
        </w:rPr>
        <w:t>30 minutes</w:t>
      </w:r>
      <w:r>
        <w:t xml:space="preserve">. </w:t>
      </w:r>
    </w:p>
    <w:p w:rsidR="005A6928" w:rsidRDefault="00460DBE" w:rsidP="00051577">
      <w:r>
        <w:t xml:space="preserve">Pour pouvoir faire l’objet d’une demande de réservation, </w:t>
      </w:r>
      <w:r w:rsidR="005A6928">
        <w:t>le créneau d</w:t>
      </w:r>
      <w:r>
        <w:t>oit</w:t>
      </w:r>
      <w:r w:rsidR="005A6928">
        <w:t xml:space="preserve"> être</w:t>
      </w:r>
      <w:r>
        <w:t xml:space="preserve"> </w:t>
      </w:r>
      <w:r w:rsidR="009932A6" w:rsidRPr="005A6928">
        <w:rPr>
          <w:b/>
        </w:rPr>
        <w:t>ouvert</w:t>
      </w:r>
      <w:r>
        <w:t>, c'est-à-dire</w:t>
      </w:r>
      <w:r w:rsidR="005A6928">
        <w:t> :</w:t>
      </w:r>
    </w:p>
    <w:p w:rsidR="005A6928" w:rsidRDefault="00460DBE" w:rsidP="005A6928">
      <w:pPr>
        <w:pStyle w:val="ENT-Puce"/>
      </w:pPr>
      <w:r w:rsidRPr="005A6928">
        <w:rPr>
          <w:b/>
        </w:rPr>
        <w:t>libre</w:t>
      </w:r>
      <w:r>
        <w:t xml:space="preserve"> de toute demande de réservation</w:t>
      </w:r>
      <w:r w:rsidR="005A6928">
        <w:t>,</w:t>
      </w:r>
      <w:r>
        <w:t xml:space="preserve"> en cours de traitement</w:t>
      </w:r>
      <w:r w:rsidR="005A6928">
        <w:t xml:space="preserve"> ou déjà acceptée</w:t>
      </w:r>
      <w:r>
        <w:t>,</w:t>
      </w:r>
      <w:r w:rsidR="009932A6">
        <w:t xml:space="preserve"> </w:t>
      </w:r>
    </w:p>
    <w:p w:rsidR="005A6928" w:rsidRDefault="005A6928" w:rsidP="00051577">
      <w:pPr>
        <w:pStyle w:val="ENT-Puce"/>
      </w:pPr>
      <w:r w:rsidRPr="005A6928">
        <w:t xml:space="preserve">et </w:t>
      </w:r>
      <w:r w:rsidRPr="005A6928">
        <w:rPr>
          <w:b/>
        </w:rPr>
        <w:t>disponible</w:t>
      </w:r>
      <w:r>
        <w:t xml:space="preserve"> pour la réservation, correspondant à l’état « </w:t>
      </w:r>
      <w:r w:rsidRPr="005A6928">
        <w:rPr>
          <w:b/>
        </w:rPr>
        <w:t>En service</w:t>
      </w:r>
      <w:r>
        <w:t> » de la ressource.</w:t>
      </w:r>
    </w:p>
    <w:p w:rsidR="00E46CE6" w:rsidRDefault="0032190B" w:rsidP="00E46CE6">
      <w:r>
        <w:t>Cette</w:t>
      </w:r>
      <w:r w:rsidR="00E46CE6">
        <w:t xml:space="preserve"> demande de réservation </w:t>
      </w:r>
      <w:r>
        <w:rPr>
          <w:b/>
        </w:rPr>
        <w:t>devra être</w:t>
      </w:r>
      <w:r w:rsidR="00E46CE6" w:rsidRPr="00E46CE6">
        <w:rPr>
          <w:b/>
        </w:rPr>
        <w:t xml:space="preserve"> </w:t>
      </w:r>
      <w:r w:rsidR="000B6295" w:rsidRPr="00E46CE6">
        <w:rPr>
          <w:b/>
        </w:rPr>
        <w:t xml:space="preserve">validée </w:t>
      </w:r>
      <w:r w:rsidR="00E46CE6" w:rsidRPr="00E46CE6">
        <w:rPr>
          <w:b/>
        </w:rPr>
        <w:t>ou non</w:t>
      </w:r>
      <w:r w:rsidR="000B6295">
        <w:rPr>
          <w:b/>
        </w:rPr>
        <w:t>,</w:t>
      </w:r>
      <w:r w:rsidR="00E46CE6" w:rsidRPr="00E46CE6">
        <w:rPr>
          <w:b/>
        </w:rPr>
        <w:t xml:space="preserve"> en fonction du circuit de validation défini pour chaque type de ressource</w:t>
      </w:r>
      <w:r w:rsidR="00720CA2">
        <w:rPr>
          <w:b/>
        </w:rPr>
        <w:t xml:space="preserve"> par le gestionnaire de ressource</w:t>
      </w:r>
      <w:r w:rsidR="00E46CE6">
        <w:rPr>
          <w:b/>
        </w:rPr>
        <w:t> </w:t>
      </w:r>
      <w:r w:rsidR="00E46CE6" w:rsidRPr="00E46CE6">
        <w:t xml:space="preserve">: </w:t>
      </w:r>
    </w:p>
    <w:p w:rsidR="00E46CE6" w:rsidRDefault="00E46CE6" w:rsidP="00E46CE6">
      <w:pPr>
        <w:pStyle w:val="ENT-Puce"/>
      </w:pPr>
      <w:r w:rsidRPr="00E46CE6">
        <w:t>si</w:t>
      </w:r>
      <w:r>
        <w:t xml:space="preserve"> aucun circuit de validation n’a été défini, alors toutes les demandes de réservation des ressources associées n</w:t>
      </w:r>
      <w:r w:rsidR="00E91E92">
        <w:t xml:space="preserve">’auront </w:t>
      </w:r>
      <w:r>
        <w:t>pas</w:t>
      </w:r>
      <w:r w:rsidR="00E91E92">
        <w:t xml:space="preserve"> à être</w:t>
      </w:r>
      <w:r>
        <w:t xml:space="preserve"> validées. </w:t>
      </w:r>
    </w:p>
    <w:p w:rsidR="00E91E92" w:rsidRDefault="00E46CE6" w:rsidP="005A6928">
      <w:pPr>
        <w:pStyle w:val="ENT-Puce"/>
      </w:pPr>
      <w:r>
        <w:t xml:space="preserve">si un circuit de validation a été défini, alors </w:t>
      </w:r>
      <w:r w:rsidR="00E91E92">
        <w:t>toutes l</w:t>
      </w:r>
      <w:r>
        <w:t xml:space="preserve">es demandes </w:t>
      </w:r>
      <w:r w:rsidR="00E91E92">
        <w:t xml:space="preserve">de réservation des ressources associées </w:t>
      </w:r>
      <w:r>
        <w:t>devront être acceptées ou refusées par l’utilisa</w:t>
      </w:r>
      <w:r w:rsidR="00E91E92">
        <w:t>teur identifié comme valideur par le gestionnaire de service</w:t>
      </w:r>
      <w:r>
        <w:t xml:space="preserve">. </w:t>
      </w:r>
    </w:p>
    <w:p w:rsidR="00460DBE" w:rsidRDefault="009932A6" w:rsidP="00051577">
      <w:r>
        <w:t xml:space="preserve">La création d’une demande de réservation s’effectue </w:t>
      </w:r>
      <w:r w:rsidRPr="00E91E92">
        <w:rPr>
          <w:b/>
        </w:rPr>
        <w:t>à partir du planning de réservation</w:t>
      </w:r>
      <w:r w:rsidR="0032190B">
        <w:t xml:space="preserve"> du type de</w:t>
      </w:r>
      <w:r>
        <w:t xml:space="preserve"> la ressource</w:t>
      </w:r>
      <w:r w:rsidR="0032190B">
        <w:t xml:space="preserve"> ou de la ressource</w:t>
      </w:r>
      <w:r>
        <w:t>.</w:t>
      </w:r>
    </w:p>
    <w:tbl>
      <w:tblPr>
        <w:tblW w:w="0" w:type="auto"/>
        <w:tblBorders>
          <w:bottom w:val="single" w:sz="18" w:space="0" w:color="1B9DD9"/>
        </w:tblBorders>
        <w:tblLook w:val="04A0"/>
      </w:tblPr>
      <w:tblGrid>
        <w:gridCol w:w="1176"/>
        <w:gridCol w:w="1909"/>
      </w:tblGrid>
      <w:tr w:rsidR="00051577" w:rsidTr="0019406D">
        <w:trPr>
          <w:trHeight w:val="443"/>
        </w:trPr>
        <w:tc>
          <w:tcPr>
            <w:tcW w:w="1176" w:type="dxa"/>
          </w:tcPr>
          <w:p w:rsidR="00051577" w:rsidRDefault="00541B92" w:rsidP="0019406D">
            <w:r>
              <w:rPr>
                <w:noProof/>
              </w:rPr>
              <w:drawing>
                <wp:inline distT="0" distB="0" distL="0" distR="0">
                  <wp:extent cx="548640" cy="548640"/>
                  <wp:effectExtent l="19050" t="0" r="3810" b="0"/>
                  <wp:docPr id="44" name="Image 4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051577" w:rsidRDefault="00051577" w:rsidP="0019406D">
            <w:pPr>
              <w:jc w:val="left"/>
            </w:pPr>
            <w:r>
              <w:rPr>
                <w:b/>
                <w:color w:val="1B9DD9"/>
              </w:rPr>
              <w:t>P</w:t>
            </w:r>
            <w:r w:rsidRPr="005D790B">
              <w:rPr>
                <w:b/>
                <w:color w:val="1B9DD9"/>
              </w:rPr>
              <w:t>as à pas</w:t>
            </w:r>
          </w:p>
        </w:tc>
      </w:tr>
    </w:tbl>
    <w:p w:rsidR="00051577" w:rsidRDefault="00051577" w:rsidP="00051577"/>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051577" w:rsidRPr="00283C9F" w:rsidTr="0019406D">
        <w:trPr>
          <w:tblHeader/>
        </w:trPr>
        <w:tc>
          <w:tcPr>
            <w:tcW w:w="1101" w:type="dxa"/>
            <w:tcBorders>
              <w:top w:val="single" w:sz="4" w:space="0" w:color="548DD4"/>
              <w:left w:val="single" w:sz="4" w:space="0" w:color="auto"/>
              <w:bottom w:val="single" w:sz="4" w:space="0" w:color="auto"/>
              <w:right w:val="single" w:sz="4" w:space="0" w:color="auto"/>
            </w:tcBorders>
          </w:tcPr>
          <w:p w:rsidR="00051577" w:rsidRPr="00283C9F" w:rsidRDefault="00051577" w:rsidP="0019406D">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051577" w:rsidRPr="00283C9F" w:rsidRDefault="00051577" w:rsidP="0019406D">
            <w:pPr>
              <w:pStyle w:val="BodyText"/>
              <w:jc w:val="center"/>
              <w:rPr>
                <w:b/>
                <w:szCs w:val="24"/>
              </w:rPr>
            </w:pPr>
            <w:r w:rsidRPr="00283C9F">
              <w:rPr>
                <w:b/>
                <w:szCs w:val="24"/>
              </w:rPr>
              <w:t>Description</w:t>
            </w:r>
          </w:p>
        </w:tc>
      </w:tr>
      <w:tr w:rsidR="00051577" w:rsidTr="0019406D">
        <w:tc>
          <w:tcPr>
            <w:tcW w:w="1101" w:type="dxa"/>
          </w:tcPr>
          <w:p w:rsidR="00051577" w:rsidRDefault="00541B92" w:rsidP="0019406D">
            <w:pPr>
              <w:jc w:val="center"/>
            </w:pPr>
            <w:r>
              <w:rPr>
                <w:noProof/>
              </w:rPr>
              <w:drawing>
                <wp:inline distT="0" distB="0" distL="0" distR="0">
                  <wp:extent cx="325755" cy="270510"/>
                  <wp:effectExtent l="19050" t="0" r="0" b="0"/>
                  <wp:docPr id="4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4A438F" w:rsidRDefault="00051577" w:rsidP="004A438F">
            <w:pPr>
              <w:pStyle w:val="ENT-Action"/>
              <w:tabs>
                <w:tab w:val="num" w:pos="600"/>
              </w:tabs>
              <w:ind w:left="600"/>
            </w:pPr>
            <w:r>
              <w:t xml:space="preserve">A partir de la page d’accueil du service </w:t>
            </w:r>
            <w:r w:rsidR="00E91E92" w:rsidRPr="008C3F42">
              <w:rPr>
                <w:b/>
              </w:rPr>
              <w:t xml:space="preserve">Réservation de </w:t>
            </w:r>
            <w:r w:rsidR="006A7D26" w:rsidRPr="008C3F42">
              <w:rPr>
                <w:b/>
              </w:rPr>
              <w:t>matériel</w:t>
            </w:r>
            <w:r>
              <w:t xml:space="preserve">, </w:t>
            </w:r>
            <w:r w:rsidR="004A438F">
              <w:t>clique</w:t>
            </w:r>
            <w:r w:rsidR="00841597">
              <w:t>r</w:t>
            </w:r>
            <w:r w:rsidR="004A438F">
              <w:t xml:space="preserve"> sur le lien « Créer une réservation » de la barre d’outils :</w:t>
            </w:r>
          </w:p>
          <w:p w:rsidR="004A438F" w:rsidRDefault="0032190B" w:rsidP="004A438F">
            <w:pPr>
              <w:pStyle w:val="ENT-Rsultat"/>
            </w:pPr>
            <w:r>
              <w:t>Le menu</w:t>
            </w:r>
            <w:r w:rsidR="004A438F">
              <w:t xml:space="preserve"> « </w:t>
            </w:r>
            <w:r w:rsidR="004A438F" w:rsidRPr="006A6A17">
              <w:t>Réservation/ planning</w:t>
            </w:r>
            <w:r w:rsidR="004A438F">
              <w:t xml:space="preserve"> » de l’outil de réservation s’affiche : </w:t>
            </w:r>
          </w:p>
          <w:p w:rsidR="004A438F" w:rsidRDefault="0032190B" w:rsidP="004A438F">
            <w:r>
              <w:rPr>
                <w:noProof/>
              </w:rPr>
              <w:pict>
                <v:rect id="_x0000_s1726" style="position:absolute;left:0;text-align:left;margin-left:-.25pt;margin-top:-.6pt;width:91.85pt;height:14.25pt;z-index:251641344" filled="f" strokecolor="red" strokeweight="2.25pt"/>
              </w:pict>
            </w:r>
            <w:r w:rsidR="00541B92">
              <w:rPr>
                <w:noProof/>
              </w:rPr>
              <w:drawing>
                <wp:inline distT="0" distB="0" distL="0" distR="0">
                  <wp:extent cx="5772785" cy="962025"/>
                  <wp:effectExtent l="1905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5" cstate="print"/>
                          <a:srcRect/>
                          <a:stretch>
                            <a:fillRect/>
                          </a:stretch>
                        </pic:blipFill>
                        <pic:spPr bwMode="auto">
                          <a:xfrm>
                            <a:off x="0" y="0"/>
                            <a:ext cx="5772785" cy="962025"/>
                          </a:xfrm>
                          <a:prstGeom prst="rect">
                            <a:avLst/>
                          </a:prstGeom>
                          <a:noFill/>
                          <a:ln w="9525">
                            <a:noFill/>
                            <a:miter lim="800000"/>
                            <a:headEnd/>
                            <a:tailEnd/>
                          </a:ln>
                        </pic:spPr>
                      </pic:pic>
                    </a:graphicData>
                  </a:graphic>
                </wp:inline>
              </w:drawing>
            </w:r>
          </w:p>
          <w:p w:rsidR="004A438F" w:rsidRDefault="00841597" w:rsidP="004A438F">
            <w:pPr>
              <w:pStyle w:val="ENT-Action"/>
              <w:tabs>
                <w:tab w:val="num" w:pos="600"/>
              </w:tabs>
              <w:ind w:left="600"/>
            </w:pPr>
            <w:r>
              <w:t>Sélectionner</w:t>
            </w:r>
            <w:r w:rsidR="004A438F">
              <w:t xml:space="preserve"> un type de ressource dans le menu déroulant proposé. Exemple : TNI.</w:t>
            </w:r>
          </w:p>
          <w:p w:rsidR="004A438F" w:rsidRDefault="004A438F" w:rsidP="004A438F">
            <w:pPr>
              <w:pStyle w:val="ENT-Rsultat"/>
            </w:pPr>
            <w:r>
              <w:t xml:space="preserve">Le tableau des ressources associées au type sélectionné s’affiche : </w:t>
            </w:r>
          </w:p>
          <w:p w:rsidR="00051577" w:rsidRDefault="00541B92" w:rsidP="004A438F">
            <w:r>
              <w:rPr>
                <w:noProof/>
              </w:rPr>
              <w:drawing>
                <wp:inline distT="0" distB="0" distL="0" distR="0">
                  <wp:extent cx="5772785" cy="1438910"/>
                  <wp:effectExtent l="19050" t="0" r="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6" cstate="print"/>
                          <a:srcRect/>
                          <a:stretch>
                            <a:fillRect/>
                          </a:stretch>
                        </pic:blipFill>
                        <pic:spPr bwMode="auto">
                          <a:xfrm>
                            <a:off x="0" y="0"/>
                            <a:ext cx="5772785" cy="1438910"/>
                          </a:xfrm>
                          <a:prstGeom prst="rect">
                            <a:avLst/>
                          </a:prstGeom>
                          <a:noFill/>
                          <a:ln w="9525">
                            <a:noFill/>
                            <a:miter lim="800000"/>
                            <a:headEnd/>
                            <a:tailEnd/>
                          </a:ln>
                        </pic:spPr>
                      </pic:pic>
                    </a:graphicData>
                  </a:graphic>
                </wp:inline>
              </w:drawing>
            </w:r>
          </w:p>
        </w:tc>
      </w:tr>
      <w:tr w:rsidR="00051577" w:rsidTr="0019406D">
        <w:tc>
          <w:tcPr>
            <w:tcW w:w="1101" w:type="dxa"/>
          </w:tcPr>
          <w:p w:rsidR="00051577" w:rsidRDefault="00541B92" w:rsidP="0019406D">
            <w:pPr>
              <w:jc w:val="center"/>
            </w:pPr>
            <w:r>
              <w:rPr>
                <w:noProof/>
              </w:rPr>
              <w:drawing>
                <wp:inline distT="0" distB="0" distL="0" distR="0">
                  <wp:extent cx="341630" cy="270510"/>
                  <wp:effectExtent l="19050" t="0" r="0" b="0"/>
                  <wp:docPr id="4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4A438F" w:rsidRDefault="000B53B8" w:rsidP="004A438F">
            <w:pPr>
              <w:pStyle w:val="ENT-Action"/>
              <w:tabs>
                <w:tab w:val="num" w:pos="600"/>
              </w:tabs>
              <w:ind w:left="600"/>
            </w:pPr>
            <w:r>
              <w:t>Clique</w:t>
            </w:r>
            <w:r w:rsidR="00841597">
              <w:t>r</w:t>
            </w:r>
            <w:r>
              <w:t xml:space="preserve"> sur </w:t>
            </w:r>
            <w:r w:rsidR="004A438F">
              <w:t>l’hyperlien du nom de la ressource ou sur le calendrier situé à droite en bout de ligne. Ex. TNI AA :</w:t>
            </w:r>
          </w:p>
          <w:p w:rsidR="004A438F" w:rsidRDefault="004A438F" w:rsidP="004A438F">
            <w:pPr>
              <w:pStyle w:val="ENT-Action"/>
              <w:numPr>
                <w:ilvl w:val="0"/>
                <w:numId w:val="0"/>
              </w:numPr>
              <w:ind w:left="33"/>
            </w:pPr>
            <w:r>
              <w:rPr>
                <w:noProof/>
                <w:lang w:eastAsia="fr-FR"/>
              </w:rPr>
              <w:pict>
                <v:rect id="_x0000_s1704" style="position:absolute;left:0;text-align:left;margin-left:428.45pt;margin-top:77.75pt;width:20.5pt;height:14.25pt;z-index:251638272" filled="f" strokecolor="red" strokeweight="2.25pt"/>
              </w:pict>
            </w:r>
            <w:r>
              <w:rPr>
                <w:noProof/>
                <w:lang w:eastAsia="fr-FR"/>
              </w:rPr>
              <w:pict>
                <v:rect id="_x0000_s1703" style="position:absolute;left:0;text-align:left;margin-left:12.9pt;margin-top:79.95pt;width:20.5pt;height:14.25pt;z-index:251637248" filled="f" strokecolor="red" strokeweight="2.25pt"/>
              </w:pict>
            </w:r>
            <w:r w:rsidR="00541B92">
              <w:rPr>
                <w:noProof/>
                <w:lang w:eastAsia="fr-FR"/>
              </w:rPr>
              <w:drawing>
                <wp:inline distT="0" distB="0" distL="0" distR="0">
                  <wp:extent cx="5796280" cy="1503045"/>
                  <wp:effectExtent l="1905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7" cstate="print"/>
                          <a:srcRect/>
                          <a:stretch>
                            <a:fillRect/>
                          </a:stretch>
                        </pic:blipFill>
                        <pic:spPr bwMode="auto">
                          <a:xfrm>
                            <a:off x="0" y="0"/>
                            <a:ext cx="5796280" cy="1503045"/>
                          </a:xfrm>
                          <a:prstGeom prst="rect">
                            <a:avLst/>
                          </a:prstGeom>
                          <a:noFill/>
                          <a:ln w="9525">
                            <a:noFill/>
                            <a:miter lim="800000"/>
                            <a:headEnd/>
                            <a:tailEnd/>
                          </a:ln>
                        </pic:spPr>
                      </pic:pic>
                    </a:graphicData>
                  </a:graphic>
                </wp:inline>
              </w:drawing>
            </w:r>
          </w:p>
          <w:p w:rsidR="004A438F" w:rsidRPr="00897E95" w:rsidRDefault="004A438F" w:rsidP="004A438F">
            <w:pPr>
              <w:pStyle w:val="Style1"/>
              <w:rPr>
                <w:rFonts w:cs="Arial"/>
                <w:lang w:val="fr-FR" w:eastAsia="fr-FR"/>
              </w:rPr>
            </w:pPr>
            <w:r w:rsidRPr="00897E95">
              <w:rPr>
                <w:rFonts w:cs="Arial"/>
                <w:lang w:val="fr-FR" w:eastAsia="fr-FR"/>
              </w:rPr>
              <w:t>Vous pouvez également effectuer une demande de réservation après avoir cliqué sur  le lien</w:t>
            </w:r>
            <w:r w:rsidR="00541B92">
              <w:rPr>
                <w:rFonts w:cs="Arial"/>
                <w:noProof/>
                <w:lang w:val="fr-FR" w:eastAsia="fr-FR"/>
              </w:rPr>
              <w:drawing>
                <wp:inline distT="0" distB="0" distL="0" distR="0">
                  <wp:extent cx="3578225" cy="318135"/>
                  <wp:effectExtent l="19050" t="0" r="3175"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8" cstate="print"/>
                          <a:srcRect/>
                          <a:stretch>
                            <a:fillRect/>
                          </a:stretch>
                        </pic:blipFill>
                        <pic:spPr bwMode="auto">
                          <a:xfrm>
                            <a:off x="0" y="0"/>
                            <a:ext cx="3578225" cy="318135"/>
                          </a:xfrm>
                          <a:prstGeom prst="rect">
                            <a:avLst/>
                          </a:prstGeom>
                          <a:noFill/>
                          <a:ln w="9525">
                            <a:noFill/>
                            <a:miter lim="800000"/>
                            <a:headEnd/>
                            <a:tailEnd/>
                          </a:ln>
                        </pic:spPr>
                      </pic:pic>
                    </a:graphicData>
                  </a:graphic>
                </wp:inline>
              </w:drawing>
            </w:r>
            <w:r w:rsidRPr="00897E95">
              <w:rPr>
                <w:rFonts w:cs="Arial"/>
                <w:lang w:val="fr-FR" w:eastAsia="en-US"/>
              </w:rPr>
              <w:t xml:space="preserve">. </w:t>
            </w:r>
            <w:r w:rsidR="007F6032" w:rsidRPr="00897E95">
              <w:rPr>
                <w:rFonts w:cs="Arial"/>
                <w:lang w:val="fr-FR" w:eastAsia="en-US"/>
              </w:rPr>
              <w:t>Vous</w:t>
            </w:r>
            <w:r w:rsidR="0032190B" w:rsidRPr="00897E95">
              <w:rPr>
                <w:rFonts w:cs="Arial"/>
                <w:lang w:val="fr-FR" w:eastAsia="en-US"/>
              </w:rPr>
              <w:t xml:space="preserve"> visualiserez ainsi les plannings de réservation de tou</w:t>
            </w:r>
            <w:r w:rsidR="005843D3">
              <w:rPr>
                <w:rFonts w:cs="Arial"/>
                <w:lang w:val="fr-FR" w:eastAsia="en-US"/>
              </w:rPr>
              <w:t>tes les ressources associées et</w:t>
            </w:r>
            <w:r w:rsidR="0032190B" w:rsidRPr="00897E95">
              <w:rPr>
                <w:rFonts w:cs="Arial"/>
                <w:lang w:val="fr-FR" w:eastAsia="en-US"/>
              </w:rPr>
              <w:t xml:space="preserve"> pourrez ens</w:t>
            </w:r>
            <w:r w:rsidR="007F6032" w:rsidRPr="00897E95">
              <w:rPr>
                <w:rFonts w:cs="Arial"/>
                <w:lang w:val="fr-FR" w:eastAsia="en-US"/>
              </w:rPr>
              <w:t>uite sélectionner la ressource pour</w:t>
            </w:r>
            <w:r w:rsidR="0032190B" w:rsidRPr="00897E95">
              <w:rPr>
                <w:rFonts w:cs="Arial"/>
                <w:lang w:val="fr-FR" w:eastAsia="en-US"/>
              </w:rPr>
              <w:t xml:space="preserve"> laquelle vous souhaitez</w:t>
            </w:r>
            <w:r w:rsidR="007F6032" w:rsidRPr="00897E95">
              <w:rPr>
                <w:rFonts w:cs="Arial"/>
                <w:lang w:val="fr-FR" w:eastAsia="en-US"/>
              </w:rPr>
              <w:t xml:space="preserve"> effectuer votre demande de réservation.</w:t>
            </w:r>
          </w:p>
          <w:p w:rsidR="004A438F" w:rsidRDefault="004A438F" w:rsidP="004A438F">
            <w:pPr>
              <w:pStyle w:val="ENT-Rsultat"/>
            </w:pPr>
            <w:r>
              <w:t>Le planning hebdomadaire de réservation de la ressource s’affiche pour la semaine en cours :</w:t>
            </w:r>
          </w:p>
          <w:p w:rsidR="00051577" w:rsidRDefault="00C731F3" w:rsidP="004A438F">
            <w:r>
              <w:object w:dxaOrig="12435" w:dyaOrig="7680">
                <v:shape id="_x0000_i1025" type="#_x0000_t75" style="width:455.15pt;height:281.1pt" o:ole="">
                  <v:imagedata r:id="rId39" o:title=""/>
                </v:shape>
                <o:OLEObject Type="Embed" ProgID="PBrush" ShapeID="_x0000_i1025" DrawAspect="Content" ObjectID="_1399381615" r:id="rId40"/>
              </w:object>
            </w:r>
          </w:p>
          <w:p w:rsidR="004A0935" w:rsidRDefault="004A0935" w:rsidP="004A438F"/>
          <w:p w:rsidR="004A0935" w:rsidRDefault="004A0935" w:rsidP="004A438F"/>
        </w:tc>
      </w:tr>
      <w:tr w:rsidR="00051577" w:rsidTr="0019406D">
        <w:trPr>
          <w:trHeight w:val="77"/>
        </w:trPr>
        <w:tc>
          <w:tcPr>
            <w:tcW w:w="1101" w:type="dxa"/>
          </w:tcPr>
          <w:p w:rsidR="00051577" w:rsidRPr="00897E95" w:rsidRDefault="00541B92" w:rsidP="0019406D">
            <w:pPr>
              <w:pStyle w:val="Tableau-ligne"/>
              <w:rPr>
                <w:rFonts w:ascii="Calibri" w:hAnsi="Calibri"/>
              </w:rPr>
            </w:pPr>
            <w:r>
              <w:rPr>
                <w:rFonts w:ascii="Calibri" w:hAnsi="Calibri"/>
                <w:noProof/>
              </w:rPr>
              <w:drawing>
                <wp:inline distT="0" distB="0" distL="0" distR="0">
                  <wp:extent cx="325755" cy="278130"/>
                  <wp:effectExtent l="19050" t="0" r="0" b="0"/>
                  <wp:docPr id="52"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7"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319" w:type="dxa"/>
          </w:tcPr>
          <w:p w:rsidR="00051577" w:rsidRDefault="004A438F" w:rsidP="0019406D">
            <w:pPr>
              <w:pStyle w:val="ENT-Action"/>
              <w:tabs>
                <w:tab w:val="num" w:pos="600"/>
              </w:tabs>
              <w:ind w:left="600"/>
            </w:pPr>
            <w:r>
              <w:t xml:space="preserve">Pour effectuer une nouvelle réservation, </w:t>
            </w:r>
            <w:r w:rsidR="007F6032">
              <w:t xml:space="preserve">cliquer </w:t>
            </w:r>
            <w:r>
              <w:t xml:space="preserve">soit : </w:t>
            </w:r>
          </w:p>
          <w:p w:rsidR="004A438F" w:rsidRPr="0099063E" w:rsidRDefault="004A438F" w:rsidP="004A438F">
            <w:pPr>
              <w:pStyle w:val="ENT-Puce"/>
            </w:pPr>
            <w:r w:rsidRPr="0099063E">
              <w:t>sur une case du planning de la ressource</w:t>
            </w:r>
            <w:r w:rsidR="0032190B">
              <w:t>,</w:t>
            </w:r>
          </w:p>
          <w:p w:rsidR="004A438F" w:rsidRDefault="004A438F" w:rsidP="007F6032">
            <w:pPr>
              <w:pStyle w:val="ENT-Puce"/>
            </w:pPr>
            <w:r w:rsidRPr="0099063E">
              <w:t>sur le lien « cliquez ici ».</w:t>
            </w:r>
          </w:p>
          <w:p w:rsidR="00051577" w:rsidRDefault="007F6032" w:rsidP="0019406D">
            <w:pPr>
              <w:pStyle w:val="ENT-Rsultat"/>
            </w:pPr>
            <w:r>
              <w:t>L’écran de création d’une réservation s’affiche</w:t>
            </w:r>
            <w:r w:rsidR="00051577">
              <w:t> :</w:t>
            </w:r>
          </w:p>
          <w:p w:rsidR="00051577" w:rsidRDefault="00C731F3" w:rsidP="0019406D">
            <w:pPr>
              <w:pStyle w:val="ENT-Rsultat"/>
              <w:numPr>
                <w:ilvl w:val="0"/>
                <w:numId w:val="0"/>
              </w:numPr>
              <w:ind w:left="510" w:hanging="510"/>
            </w:pPr>
            <w:r>
              <w:rPr>
                <w:noProof/>
                <w:lang w:eastAsia="fr-FR"/>
              </w:rPr>
              <w:pict>
                <v:rect id="_x0000_s1662" style="position:absolute;left:0;text-align:left;margin-left:17.4pt;margin-top:79pt;width:299.2pt;height:40.65pt;z-index:251623936" filled="f" strokecolor="red" strokeweight="2.25pt"/>
              </w:pict>
            </w:r>
            <w:r>
              <w:object w:dxaOrig="12915" w:dyaOrig="5655">
                <v:shape id="_x0000_i1026" type="#_x0000_t75" style="width:454.55pt;height:199.1pt" o:ole="">
                  <v:imagedata r:id="rId41" o:title=""/>
                </v:shape>
                <o:OLEObject Type="Embed" ProgID="PBrush" ShapeID="_x0000_i1026" DrawAspect="Content" ObjectID="_1399381616" r:id="rId42"/>
              </w:object>
            </w:r>
          </w:p>
          <w:p w:rsidR="00051577" w:rsidRPr="00897E95" w:rsidRDefault="007F6032" w:rsidP="007F6032">
            <w:pPr>
              <w:pStyle w:val="Style1"/>
              <w:rPr>
                <w:rFonts w:cs="Arial"/>
                <w:lang w:val="fr-FR" w:eastAsia="fr-FR"/>
              </w:rPr>
            </w:pPr>
            <w:r w:rsidRPr="00897E95">
              <w:rPr>
                <w:rFonts w:cs="Arial"/>
                <w:lang w:val="fr-FR" w:eastAsia="fr-FR"/>
              </w:rPr>
              <w:t>En cliquant sur la case du planning plutôt que sur le lien « cliquez ici », l’écran de saisie est pré-rempli ave</w:t>
            </w:r>
            <w:r w:rsidR="00162CC0" w:rsidRPr="00897E95">
              <w:rPr>
                <w:rFonts w:cs="Arial"/>
                <w:lang w:val="fr-FR" w:eastAsia="fr-FR"/>
              </w:rPr>
              <w:t>c la date</w:t>
            </w:r>
            <w:r w:rsidRPr="00897E95">
              <w:rPr>
                <w:rFonts w:cs="Arial"/>
                <w:lang w:val="fr-FR" w:eastAsia="fr-FR"/>
              </w:rPr>
              <w:t xml:space="preserve"> et </w:t>
            </w:r>
            <w:r w:rsidR="00162CC0" w:rsidRPr="00897E95">
              <w:rPr>
                <w:rFonts w:cs="Arial"/>
                <w:lang w:val="fr-FR" w:eastAsia="fr-FR"/>
              </w:rPr>
              <w:t xml:space="preserve">les </w:t>
            </w:r>
            <w:r w:rsidRPr="00897E95">
              <w:rPr>
                <w:rFonts w:cs="Arial"/>
                <w:lang w:val="fr-FR" w:eastAsia="fr-FR"/>
              </w:rPr>
              <w:t>heures de début et de fin du créneau sélectionné sur le planning. Vous pouvez malgré tout modifier ces informations, aussi bien la date que les heures de début et de fin.</w:t>
            </w:r>
            <w:r w:rsidR="00162CC0" w:rsidRPr="00897E95">
              <w:rPr>
                <w:rFonts w:cs="Arial"/>
                <w:lang w:val="fr-FR" w:eastAsia="fr-FR"/>
              </w:rPr>
              <w:t xml:space="preserve"> Vous pouvez ainsi facilement réserver plusieurs créneaux consécutifs.</w:t>
            </w:r>
          </w:p>
          <w:p w:rsidR="00502072" w:rsidRDefault="000F4E56" w:rsidP="000B53B8">
            <w:pPr>
              <w:pStyle w:val="ENT-Action"/>
            </w:pPr>
            <w:r>
              <w:t>R</w:t>
            </w:r>
            <w:r w:rsidR="00502072">
              <w:t>enseigne</w:t>
            </w:r>
            <w:r>
              <w:t>r</w:t>
            </w:r>
            <w:r w:rsidR="00502072">
              <w:t xml:space="preserve"> éventuellement le motif de la réservation (facultatif).</w:t>
            </w:r>
          </w:p>
          <w:p w:rsidR="007F6032" w:rsidRDefault="000F4E56" w:rsidP="000B53B8">
            <w:pPr>
              <w:pStyle w:val="ENT-Action"/>
            </w:pPr>
            <w:r>
              <w:t>Cliquer</w:t>
            </w:r>
            <w:r w:rsidR="007F6032">
              <w:t xml:space="preserve"> ensuite sur « Enregistrer ».</w:t>
            </w:r>
            <w:r w:rsidR="00162CC0">
              <w:t xml:space="preserve"> Un message de confirmation vous confirme que votre demande de réservation a bien été prise en compte.</w:t>
            </w:r>
          </w:p>
        </w:tc>
      </w:tr>
      <w:tr w:rsidR="00051577" w:rsidTr="0019406D">
        <w:trPr>
          <w:trHeight w:val="77"/>
        </w:trPr>
        <w:tc>
          <w:tcPr>
            <w:tcW w:w="1101" w:type="dxa"/>
          </w:tcPr>
          <w:p w:rsidR="00051577" w:rsidRPr="00897E95" w:rsidRDefault="00541B92" w:rsidP="0019406D">
            <w:pPr>
              <w:pStyle w:val="Tableau-ligne"/>
              <w:rPr>
                <w:rFonts w:ascii="Calibri" w:hAnsi="Calibri"/>
                <w:noProof/>
              </w:rPr>
            </w:pPr>
            <w:r>
              <w:rPr>
                <w:rFonts w:ascii="Calibri" w:hAnsi="Calibri"/>
                <w:noProof/>
              </w:rPr>
              <w:drawing>
                <wp:anchor distT="0" distB="0" distL="114300" distR="114300" simplePos="0" relativeHeight="251622912" behindDoc="0" locked="0" layoutInCell="1" allowOverlap="1">
                  <wp:simplePos x="0" y="0"/>
                  <wp:positionH relativeFrom="column">
                    <wp:posOffset>160020</wp:posOffset>
                  </wp:positionH>
                  <wp:positionV relativeFrom="paragraph">
                    <wp:posOffset>38735</wp:posOffset>
                  </wp:positionV>
                  <wp:extent cx="329565" cy="274320"/>
                  <wp:effectExtent l="19050" t="0" r="0" b="0"/>
                  <wp:wrapNone/>
                  <wp:docPr id="636"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0"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19" w:type="dxa"/>
          </w:tcPr>
          <w:p w:rsidR="00051577" w:rsidRDefault="000F4E56" w:rsidP="0019406D">
            <w:pPr>
              <w:pStyle w:val="ENT-Action"/>
              <w:tabs>
                <w:tab w:val="num" w:pos="600"/>
              </w:tabs>
              <w:ind w:left="600"/>
            </w:pPr>
            <w:r>
              <w:t>Cliquer</w:t>
            </w:r>
            <w:r w:rsidR="00051577">
              <w:t xml:space="preserve"> sur le fil d’Ariane </w:t>
            </w:r>
            <w:r w:rsidR="00162CC0">
              <w:t>sur le planning de réservation de votre ressource</w:t>
            </w:r>
            <w:r w:rsidR="008C3F42">
              <w:t xml:space="preserve"> et visualiser</w:t>
            </w:r>
            <w:r w:rsidR="00051577">
              <w:t xml:space="preserve"> la </w:t>
            </w:r>
            <w:r w:rsidR="00162CC0">
              <w:t>demande de réservation effectuée</w:t>
            </w:r>
            <w:r w:rsidR="00051577">
              <w:t>.</w:t>
            </w:r>
          </w:p>
          <w:p w:rsidR="00051577" w:rsidRDefault="00162CC0" w:rsidP="0019406D">
            <w:pPr>
              <w:pStyle w:val="ENT-Rsultat"/>
            </w:pPr>
            <w:r>
              <w:t>La nouvelle demande de réservation apparaît bien</w:t>
            </w:r>
            <w:r w:rsidR="00051577">
              <w:t> :</w:t>
            </w:r>
          </w:p>
          <w:p w:rsidR="00E976B3" w:rsidRDefault="00162CC0" w:rsidP="00C731F3">
            <w:pPr>
              <w:pStyle w:val="ENT-Rsultat"/>
              <w:numPr>
                <w:ilvl w:val="0"/>
                <w:numId w:val="0"/>
              </w:numPr>
              <w:ind w:left="510" w:hanging="510"/>
            </w:pPr>
            <w:r>
              <w:rPr>
                <w:noProof/>
                <w:lang w:eastAsia="fr-FR"/>
              </w:rPr>
              <w:pict>
                <v:rect id="_x0000_s1663" style="position:absolute;left:0;text-align:left;margin-left:276.85pt;margin-top:176.4pt;width:70.2pt;height:33.9pt;z-index:251624960" filled="f" strokecolor="red" strokeweight="2.25pt"/>
              </w:pict>
            </w:r>
            <w:r w:rsidR="00C731F3">
              <w:object w:dxaOrig="12435" w:dyaOrig="8025">
                <v:shape id="_x0000_i1027" type="#_x0000_t75" style="width:455.15pt;height:293.65pt" o:ole="">
                  <v:imagedata r:id="rId43" o:title=""/>
                </v:shape>
                <o:OLEObject Type="Embed" ProgID="PBrush" ShapeID="_x0000_i1027" DrawAspect="Content" ObjectID="_1399381617" r:id="rId44"/>
              </w:object>
            </w:r>
          </w:p>
        </w:tc>
      </w:tr>
    </w:tbl>
    <w:p w:rsidR="0032190B" w:rsidRDefault="0032190B" w:rsidP="0032190B">
      <w:pPr>
        <w:pStyle w:val="Titre3"/>
      </w:pPr>
      <w:bookmarkStart w:id="31" w:name="_Toc307309950"/>
      <w:r>
        <w:t xml:space="preserve">Comment effectuer une </w:t>
      </w:r>
      <w:r w:rsidR="001120D8">
        <w:t xml:space="preserve">demande de </w:t>
      </w:r>
      <w:r>
        <w:t>réservation périodique</w:t>
      </w:r>
      <w:r w:rsidR="001120D8">
        <w:t xml:space="preserve"> </w:t>
      </w:r>
      <w:r>
        <w:t>?</w:t>
      </w:r>
      <w:bookmarkEnd w:id="31"/>
    </w:p>
    <w:tbl>
      <w:tblPr>
        <w:tblW w:w="0" w:type="auto"/>
        <w:tblBorders>
          <w:bottom w:val="single" w:sz="18" w:space="0" w:color="1B9DD9"/>
        </w:tblBorders>
        <w:tblLook w:val="04A0"/>
      </w:tblPr>
      <w:tblGrid>
        <w:gridCol w:w="1242"/>
        <w:gridCol w:w="1843"/>
      </w:tblGrid>
      <w:tr w:rsidR="0032190B" w:rsidTr="002070A5">
        <w:trPr>
          <w:trHeight w:val="489"/>
        </w:trPr>
        <w:tc>
          <w:tcPr>
            <w:tcW w:w="1242" w:type="dxa"/>
          </w:tcPr>
          <w:p w:rsidR="0032190B" w:rsidRDefault="00541B92" w:rsidP="002070A5">
            <w:r>
              <w:rPr>
                <w:noProof/>
              </w:rPr>
              <w:drawing>
                <wp:inline distT="0" distB="0" distL="0" distR="0">
                  <wp:extent cx="596265" cy="596265"/>
                  <wp:effectExtent l="19050" t="0" r="0" b="0"/>
                  <wp:docPr id="55"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32190B" w:rsidRDefault="0032190B" w:rsidP="002070A5">
            <w:pPr>
              <w:jc w:val="left"/>
            </w:pPr>
            <w:r w:rsidRPr="005D790B">
              <w:rPr>
                <w:b/>
                <w:color w:val="1B9DD9"/>
              </w:rPr>
              <w:t>Description</w:t>
            </w:r>
          </w:p>
        </w:tc>
      </w:tr>
    </w:tbl>
    <w:p w:rsidR="0032190B" w:rsidRDefault="0032190B" w:rsidP="0032190B">
      <w:r>
        <w:t xml:space="preserve">Tous les utilisateurs ayant accès au service de </w:t>
      </w:r>
      <w:r w:rsidRPr="008006E0">
        <w:rPr>
          <w:b/>
        </w:rPr>
        <w:t xml:space="preserve">Réservation de </w:t>
      </w:r>
      <w:r w:rsidR="006A7D26">
        <w:rPr>
          <w:b/>
        </w:rPr>
        <w:t>matériel</w:t>
      </w:r>
      <w:r>
        <w:t xml:space="preserve"> peuvent </w:t>
      </w:r>
      <w:r w:rsidRPr="00460DBE">
        <w:rPr>
          <w:b/>
        </w:rPr>
        <w:t xml:space="preserve">effectuer une demande de réservation </w:t>
      </w:r>
      <w:r>
        <w:rPr>
          <w:b/>
        </w:rPr>
        <w:t xml:space="preserve">périodique </w:t>
      </w:r>
      <w:r w:rsidRPr="00460DBE">
        <w:rPr>
          <w:b/>
        </w:rPr>
        <w:t>d’une ressource associée à un type de ressource qu’ils sont habilités à réserver</w:t>
      </w:r>
      <w:r>
        <w:t>.</w:t>
      </w:r>
    </w:p>
    <w:p w:rsidR="0032190B" w:rsidRDefault="0032190B" w:rsidP="0032190B">
      <w:r>
        <w:t xml:space="preserve">Le créneau de réservation de base est de </w:t>
      </w:r>
      <w:r w:rsidR="00C731F3">
        <w:rPr>
          <w:b/>
        </w:rPr>
        <w:t>15</w:t>
      </w:r>
      <w:r w:rsidRPr="00366E2A">
        <w:rPr>
          <w:b/>
        </w:rPr>
        <w:t xml:space="preserve"> minutes</w:t>
      </w:r>
      <w:r>
        <w:t xml:space="preserve">. </w:t>
      </w:r>
    </w:p>
    <w:p w:rsidR="0032190B" w:rsidRDefault="0032190B" w:rsidP="0032190B">
      <w:r>
        <w:t xml:space="preserve">Pour pouvoir faire l’objet d’une demande de réservation, le créneau doit être </w:t>
      </w:r>
      <w:r w:rsidRPr="005A6928">
        <w:rPr>
          <w:b/>
        </w:rPr>
        <w:t>ouvert</w:t>
      </w:r>
      <w:r>
        <w:t>, c'est-à-dire :</w:t>
      </w:r>
    </w:p>
    <w:p w:rsidR="0032190B" w:rsidRDefault="0032190B" w:rsidP="0032190B">
      <w:pPr>
        <w:pStyle w:val="ENT-Puce"/>
      </w:pPr>
      <w:r w:rsidRPr="005A6928">
        <w:rPr>
          <w:b/>
        </w:rPr>
        <w:t>libre</w:t>
      </w:r>
      <w:r>
        <w:t xml:space="preserve"> de toute demande de réservation, en cours de traitement ou déjà acceptée, </w:t>
      </w:r>
    </w:p>
    <w:p w:rsidR="0032190B" w:rsidRDefault="0032190B" w:rsidP="0032190B">
      <w:pPr>
        <w:pStyle w:val="ENT-Puce"/>
      </w:pPr>
      <w:r w:rsidRPr="005A6928">
        <w:t xml:space="preserve">et </w:t>
      </w:r>
      <w:r w:rsidRPr="005A6928">
        <w:rPr>
          <w:b/>
        </w:rPr>
        <w:t>disponible</w:t>
      </w:r>
      <w:r>
        <w:t xml:space="preserve"> pour la réservation, correspondant à l’état « </w:t>
      </w:r>
      <w:r w:rsidRPr="005A6928">
        <w:rPr>
          <w:b/>
        </w:rPr>
        <w:t>En service</w:t>
      </w:r>
      <w:r>
        <w:t> » de la ressource.</w:t>
      </w:r>
    </w:p>
    <w:p w:rsidR="0032190B" w:rsidRDefault="0032190B" w:rsidP="0032190B">
      <w:r>
        <w:t xml:space="preserve">Cette demande de réservation </w:t>
      </w:r>
      <w:r>
        <w:rPr>
          <w:b/>
        </w:rPr>
        <w:t>devra être</w:t>
      </w:r>
      <w:r w:rsidRPr="00E46CE6">
        <w:rPr>
          <w:b/>
        </w:rPr>
        <w:t xml:space="preserve"> </w:t>
      </w:r>
      <w:r w:rsidR="000B6295" w:rsidRPr="00E46CE6">
        <w:rPr>
          <w:b/>
        </w:rPr>
        <w:t xml:space="preserve">validée </w:t>
      </w:r>
      <w:r w:rsidRPr="00E46CE6">
        <w:rPr>
          <w:b/>
        </w:rPr>
        <w:t>ou non</w:t>
      </w:r>
      <w:r w:rsidR="000B6295">
        <w:rPr>
          <w:b/>
        </w:rPr>
        <w:t>,</w:t>
      </w:r>
      <w:r w:rsidRPr="00E46CE6">
        <w:rPr>
          <w:b/>
        </w:rPr>
        <w:t xml:space="preserve"> en fonction du circuit de validation défini pour chaque type de ressource</w:t>
      </w:r>
      <w:r>
        <w:rPr>
          <w:b/>
        </w:rPr>
        <w:t xml:space="preserve"> par le gestionnaire de ressource </w:t>
      </w:r>
      <w:r w:rsidRPr="00E46CE6">
        <w:t xml:space="preserve">: </w:t>
      </w:r>
    </w:p>
    <w:p w:rsidR="0032190B" w:rsidRDefault="0032190B" w:rsidP="0032190B">
      <w:pPr>
        <w:pStyle w:val="ENT-Puce"/>
      </w:pPr>
      <w:r w:rsidRPr="00E46CE6">
        <w:t>si</w:t>
      </w:r>
      <w:r>
        <w:t xml:space="preserve"> aucun circuit de validation n’a été défini, alors toutes les demandes de réservation des ressources associées n’auront pas à être validées. </w:t>
      </w:r>
    </w:p>
    <w:p w:rsidR="0032190B" w:rsidRDefault="0032190B" w:rsidP="0032190B">
      <w:pPr>
        <w:pStyle w:val="ENT-Puce"/>
      </w:pPr>
      <w:r>
        <w:t xml:space="preserve">si un circuit de validation a été défini, alors toutes les demandes de réservation des ressources associées devront être acceptées ou refusées par l’utilisateur identifié comme valideur par le gestionnaire de service. </w:t>
      </w:r>
    </w:p>
    <w:p w:rsidR="0032190B" w:rsidRDefault="0032190B" w:rsidP="0032190B">
      <w:r>
        <w:t xml:space="preserve">La création d’une demande de réservation s’effectue </w:t>
      </w:r>
      <w:r w:rsidRPr="00E91E92">
        <w:rPr>
          <w:b/>
        </w:rPr>
        <w:t>à partir du planning de réservation</w:t>
      </w:r>
      <w:r>
        <w:t xml:space="preserve"> du type de la ressource ou de la ressource.</w:t>
      </w:r>
    </w:p>
    <w:tbl>
      <w:tblPr>
        <w:tblW w:w="0" w:type="auto"/>
        <w:tblBorders>
          <w:bottom w:val="single" w:sz="18" w:space="0" w:color="1B9DD9"/>
        </w:tblBorders>
        <w:tblLook w:val="04A0"/>
      </w:tblPr>
      <w:tblGrid>
        <w:gridCol w:w="1176"/>
        <w:gridCol w:w="1909"/>
      </w:tblGrid>
      <w:tr w:rsidR="0032190B" w:rsidTr="002070A5">
        <w:trPr>
          <w:trHeight w:val="443"/>
        </w:trPr>
        <w:tc>
          <w:tcPr>
            <w:tcW w:w="1176" w:type="dxa"/>
          </w:tcPr>
          <w:p w:rsidR="0032190B" w:rsidRDefault="00541B92" w:rsidP="002070A5">
            <w:r>
              <w:rPr>
                <w:noProof/>
              </w:rPr>
              <w:drawing>
                <wp:inline distT="0" distB="0" distL="0" distR="0">
                  <wp:extent cx="548640" cy="548640"/>
                  <wp:effectExtent l="19050" t="0" r="3810" b="0"/>
                  <wp:docPr id="56" name="Image 56"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32190B" w:rsidRDefault="0032190B" w:rsidP="002070A5">
            <w:pPr>
              <w:jc w:val="left"/>
            </w:pPr>
            <w:r>
              <w:rPr>
                <w:b/>
                <w:color w:val="1B9DD9"/>
              </w:rPr>
              <w:t>P</w:t>
            </w:r>
            <w:r w:rsidRPr="005D790B">
              <w:rPr>
                <w:b/>
                <w:color w:val="1B9DD9"/>
              </w:rPr>
              <w:t>as à pas</w:t>
            </w:r>
          </w:p>
        </w:tc>
      </w:tr>
    </w:tbl>
    <w:p w:rsidR="0032190B" w:rsidRDefault="0032190B" w:rsidP="0032190B"/>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32190B" w:rsidRPr="00283C9F" w:rsidTr="002070A5">
        <w:trPr>
          <w:tblHeader/>
        </w:trPr>
        <w:tc>
          <w:tcPr>
            <w:tcW w:w="1101" w:type="dxa"/>
            <w:tcBorders>
              <w:top w:val="single" w:sz="4" w:space="0" w:color="548DD4"/>
              <w:left w:val="single" w:sz="4" w:space="0" w:color="auto"/>
              <w:bottom w:val="single" w:sz="4" w:space="0" w:color="auto"/>
              <w:right w:val="single" w:sz="4" w:space="0" w:color="auto"/>
            </w:tcBorders>
          </w:tcPr>
          <w:p w:rsidR="0032190B" w:rsidRPr="00283C9F" w:rsidRDefault="0032190B" w:rsidP="002070A5">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32190B" w:rsidRPr="00283C9F" w:rsidRDefault="0032190B" w:rsidP="002070A5">
            <w:pPr>
              <w:pStyle w:val="BodyText"/>
              <w:jc w:val="center"/>
              <w:rPr>
                <w:b/>
                <w:szCs w:val="24"/>
              </w:rPr>
            </w:pPr>
            <w:r w:rsidRPr="00283C9F">
              <w:rPr>
                <w:b/>
                <w:szCs w:val="24"/>
              </w:rPr>
              <w:t>Description</w:t>
            </w:r>
          </w:p>
        </w:tc>
      </w:tr>
      <w:tr w:rsidR="0032190B" w:rsidTr="002070A5">
        <w:tc>
          <w:tcPr>
            <w:tcW w:w="1101" w:type="dxa"/>
          </w:tcPr>
          <w:p w:rsidR="0032190B" w:rsidRDefault="00541B92" w:rsidP="002070A5">
            <w:pPr>
              <w:jc w:val="center"/>
            </w:pPr>
            <w:r>
              <w:rPr>
                <w:noProof/>
              </w:rPr>
              <w:drawing>
                <wp:inline distT="0" distB="0" distL="0" distR="0">
                  <wp:extent cx="325755" cy="270510"/>
                  <wp:effectExtent l="19050" t="0" r="0" b="0"/>
                  <wp:docPr id="5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32190B" w:rsidRDefault="0032190B" w:rsidP="002070A5">
            <w:pPr>
              <w:pStyle w:val="ENT-Action"/>
              <w:tabs>
                <w:tab w:val="num" w:pos="600"/>
              </w:tabs>
              <w:ind w:left="600"/>
            </w:pPr>
            <w:r>
              <w:t xml:space="preserve">A partir de la page d’accueil du service « Réservation de </w:t>
            </w:r>
            <w:r w:rsidR="006A7D26">
              <w:t>matériel</w:t>
            </w:r>
            <w:r>
              <w:t> », clique</w:t>
            </w:r>
            <w:r w:rsidR="000F4E56">
              <w:t>r</w:t>
            </w:r>
            <w:r>
              <w:t xml:space="preserve"> sur le lien « Créer une réservation » de la barre d’outils :</w:t>
            </w:r>
          </w:p>
          <w:p w:rsidR="0032190B" w:rsidRDefault="0032190B" w:rsidP="002070A5">
            <w:pPr>
              <w:pStyle w:val="ENT-Rsultat"/>
            </w:pPr>
            <w:r>
              <w:t>Le menu « </w:t>
            </w:r>
            <w:r w:rsidRPr="006A6A17">
              <w:t>Réservation/ planning</w:t>
            </w:r>
            <w:r>
              <w:t xml:space="preserve"> » de l’outil de réservation s’affiche : </w:t>
            </w:r>
          </w:p>
          <w:p w:rsidR="0032190B" w:rsidRDefault="0032190B" w:rsidP="002070A5">
            <w:r>
              <w:rPr>
                <w:noProof/>
              </w:rPr>
              <w:pict>
                <v:rect id="_x0000_s1755" style="position:absolute;left:0;text-align:left;margin-left:-.25pt;margin-top:-.6pt;width:91.85pt;height:14.25pt;z-index:251653632" filled="f" strokecolor="red" strokeweight="2.25pt"/>
              </w:pict>
            </w:r>
            <w:r w:rsidR="00541B92">
              <w:rPr>
                <w:noProof/>
              </w:rPr>
              <w:drawing>
                <wp:inline distT="0" distB="0" distL="0" distR="0">
                  <wp:extent cx="5772785" cy="962025"/>
                  <wp:effectExtent l="1905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5" cstate="print"/>
                          <a:srcRect/>
                          <a:stretch>
                            <a:fillRect/>
                          </a:stretch>
                        </pic:blipFill>
                        <pic:spPr bwMode="auto">
                          <a:xfrm>
                            <a:off x="0" y="0"/>
                            <a:ext cx="5772785" cy="962025"/>
                          </a:xfrm>
                          <a:prstGeom prst="rect">
                            <a:avLst/>
                          </a:prstGeom>
                          <a:noFill/>
                          <a:ln w="9525">
                            <a:noFill/>
                            <a:miter lim="800000"/>
                            <a:headEnd/>
                            <a:tailEnd/>
                          </a:ln>
                        </pic:spPr>
                      </pic:pic>
                    </a:graphicData>
                  </a:graphic>
                </wp:inline>
              </w:drawing>
            </w:r>
          </w:p>
          <w:p w:rsidR="0032190B" w:rsidRDefault="0032190B" w:rsidP="002070A5">
            <w:pPr>
              <w:pStyle w:val="ENT-Action"/>
              <w:tabs>
                <w:tab w:val="num" w:pos="600"/>
              </w:tabs>
              <w:ind w:left="600"/>
            </w:pPr>
            <w:r>
              <w:t>Sélectionnez un type de ressource dans le menu déroulant proposé. Exemple : TNI.</w:t>
            </w:r>
          </w:p>
          <w:p w:rsidR="0032190B" w:rsidRDefault="0032190B" w:rsidP="002070A5">
            <w:pPr>
              <w:pStyle w:val="ENT-Rsultat"/>
            </w:pPr>
            <w:r>
              <w:t xml:space="preserve">Le tableau des ressources associées au type sélectionné s’affiche : </w:t>
            </w:r>
          </w:p>
          <w:p w:rsidR="0032190B" w:rsidRDefault="00541B92" w:rsidP="002070A5">
            <w:r>
              <w:rPr>
                <w:noProof/>
              </w:rPr>
              <w:drawing>
                <wp:inline distT="0" distB="0" distL="0" distR="0">
                  <wp:extent cx="5772785" cy="1438910"/>
                  <wp:effectExtent l="1905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6" cstate="print"/>
                          <a:srcRect/>
                          <a:stretch>
                            <a:fillRect/>
                          </a:stretch>
                        </pic:blipFill>
                        <pic:spPr bwMode="auto">
                          <a:xfrm>
                            <a:off x="0" y="0"/>
                            <a:ext cx="5772785" cy="1438910"/>
                          </a:xfrm>
                          <a:prstGeom prst="rect">
                            <a:avLst/>
                          </a:prstGeom>
                          <a:noFill/>
                          <a:ln w="9525">
                            <a:noFill/>
                            <a:miter lim="800000"/>
                            <a:headEnd/>
                            <a:tailEnd/>
                          </a:ln>
                        </pic:spPr>
                      </pic:pic>
                    </a:graphicData>
                  </a:graphic>
                </wp:inline>
              </w:drawing>
            </w:r>
          </w:p>
        </w:tc>
      </w:tr>
      <w:tr w:rsidR="0032190B" w:rsidTr="002070A5">
        <w:tc>
          <w:tcPr>
            <w:tcW w:w="1101" w:type="dxa"/>
          </w:tcPr>
          <w:p w:rsidR="0032190B" w:rsidRDefault="00541B92" w:rsidP="002070A5">
            <w:pPr>
              <w:jc w:val="center"/>
            </w:pPr>
            <w:r>
              <w:rPr>
                <w:noProof/>
              </w:rPr>
              <w:drawing>
                <wp:inline distT="0" distB="0" distL="0" distR="0">
                  <wp:extent cx="341630" cy="270510"/>
                  <wp:effectExtent l="19050" t="0" r="0" b="0"/>
                  <wp:docPr id="60"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32190B" w:rsidRDefault="0032190B" w:rsidP="002070A5">
            <w:pPr>
              <w:pStyle w:val="ENT-Action"/>
              <w:tabs>
                <w:tab w:val="num" w:pos="600"/>
              </w:tabs>
              <w:ind w:left="600"/>
            </w:pPr>
            <w:r>
              <w:t>Clique</w:t>
            </w:r>
            <w:r w:rsidR="000F4E56">
              <w:t>r</w:t>
            </w:r>
            <w:r>
              <w:t xml:space="preserve"> sur  le lien l’hyperlien du nom de la ressource ou sur le calendrier situé à droite en bout de ligne. Ex. TNI AA :</w:t>
            </w:r>
          </w:p>
          <w:p w:rsidR="0032190B" w:rsidRDefault="0032190B" w:rsidP="002070A5">
            <w:pPr>
              <w:pStyle w:val="ENT-Action"/>
              <w:numPr>
                <w:ilvl w:val="0"/>
                <w:numId w:val="0"/>
              </w:numPr>
              <w:ind w:left="33"/>
            </w:pPr>
            <w:r>
              <w:rPr>
                <w:noProof/>
                <w:lang w:eastAsia="fr-FR"/>
              </w:rPr>
              <w:pict>
                <v:rect id="_x0000_s1752" style="position:absolute;left:0;text-align:left;margin-left:428.45pt;margin-top:77.75pt;width:20.5pt;height:14.25pt;z-index:251650560" filled="f" strokecolor="red" strokeweight="2.25pt"/>
              </w:pict>
            </w:r>
            <w:r>
              <w:rPr>
                <w:noProof/>
                <w:lang w:eastAsia="fr-FR"/>
              </w:rPr>
              <w:pict>
                <v:rect id="_x0000_s1751" style="position:absolute;left:0;text-align:left;margin-left:12.9pt;margin-top:79.95pt;width:20.5pt;height:14.25pt;z-index:251649536" filled="f" strokecolor="red" strokeweight="2.25pt"/>
              </w:pict>
            </w:r>
            <w:r w:rsidR="00541B92">
              <w:rPr>
                <w:noProof/>
                <w:lang w:eastAsia="fr-FR"/>
              </w:rPr>
              <w:drawing>
                <wp:inline distT="0" distB="0" distL="0" distR="0">
                  <wp:extent cx="5796280" cy="1503045"/>
                  <wp:effectExtent l="1905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7" cstate="print"/>
                          <a:srcRect/>
                          <a:stretch>
                            <a:fillRect/>
                          </a:stretch>
                        </pic:blipFill>
                        <pic:spPr bwMode="auto">
                          <a:xfrm>
                            <a:off x="0" y="0"/>
                            <a:ext cx="5796280" cy="1503045"/>
                          </a:xfrm>
                          <a:prstGeom prst="rect">
                            <a:avLst/>
                          </a:prstGeom>
                          <a:noFill/>
                          <a:ln w="9525">
                            <a:noFill/>
                            <a:miter lim="800000"/>
                            <a:headEnd/>
                            <a:tailEnd/>
                          </a:ln>
                        </pic:spPr>
                      </pic:pic>
                    </a:graphicData>
                  </a:graphic>
                </wp:inline>
              </w:drawing>
            </w:r>
          </w:p>
          <w:p w:rsidR="0032190B" w:rsidRPr="00897E95" w:rsidRDefault="0032190B" w:rsidP="002070A5">
            <w:pPr>
              <w:pStyle w:val="Style1"/>
              <w:rPr>
                <w:rFonts w:cs="Arial"/>
                <w:lang w:val="fr-FR" w:eastAsia="fr-FR"/>
              </w:rPr>
            </w:pPr>
            <w:r w:rsidRPr="00897E95">
              <w:rPr>
                <w:rFonts w:cs="Arial"/>
                <w:lang w:val="fr-FR" w:eastAsia="fr-FR"/>
              </w:rPr>
              <w:t>Vous pouvez également effectuer une demande de réservation après avoir cliqué sur  le lien</w:t>
            </w:r>
            <w:r w:rsidR="00541B92">
              <w:rPr>
                <w:rFonts w:cs="Arial"/>
                <w:noProof/>
                <w:lang w:val="fr-FR" w:eastAsia="fr-FR"/>
              </w:rPr>
              <w:drawing>
                <wp:inline distT="0" distB="0" distL="0" distR="0">
                  <wp:extent cx="3578225" cy="318135"/>
                  <wp:effectExtent l="19050" t="0" r="3175"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8" cstate="print"/>
                          <a:srcRect/>
                          <a:stretch>
                            <a:fillRect/>
                          </a:stretch>
                        </pic:blipFill>
                        <pic:spPr bwMode="auto">
                          <a:xfrm>
                            <a:off x="0" y="0"/>
                            <a:ext cx="3578225" cy="318135"/>
                          </a:xfrm>
                          <a:prstGeom prst="rect">
                            <a:avLst/>
                          </a:prstGeom>
                          <a:noFill/>
                          <a:ln w="9525">
                            <a:noFill/>
                            <a:miter lim="800000"/>
                            <a:headEnd/>
                            <a:tailEnd/>
                          </a:ln>
                        </pic:spPr>
                      </pic:pic>
                    </a:graphicData>
                  </a:graphic>
                </wp:inline>
              </w:drawing>
            </w:r>
            <w:r w:rsidRPr="00897E95">
              <w:rPr>
                <w:rFonts w:cs="Arial"/>
                <w:lang w:val="fr-FR" w:eastAsia="en-US"/>
              </w:rPr>
              <w:t xml:space="preserve">. Vous visualiserez ainsi les plannings de réservation de toutes les ressources associées </w:t>
            </w:r>
            <w:r w:rsidR="008C3F42">
              <w:rPr>
                <w:rFonts w:cs="Arial"/>
                <w:lang w:val="fr-FR" w:eastAsia="en-US"/>
              </w:rPr>
              <w:t>permettant ainsi de</w:t>
            </w:r>
            <w:r w:rsidRPr="00897E95">
              <w:rPr>
                <w:rFonts w:cs="Arial"/>
                <w:lang w:val="fr-FR" w:eastAsia="en-US"/>
              </w:rPr>
              <w:t xml:space="preserve"> sélectionner la ressource pour laquelle vous souhaitez effectuer votre demande de réservation.</w:t>
            </w:r>
          </w:p>
          <w:p w:rsidR="0032190B" w:rsidRDefault="0032190B" w:rsidP="002070A5">
            <w:pPr>
              <w:pStyle w:val="ENT-Rsultat"/>
            </w:pPr>
            <w:r>
              <w:t>Le planning hebdomadaire de réservation de la ressource s’affiche pour la semaine en cours :</w:t>
            </w:r>
          </w:p>
          <w:p w:rsidR="0032190B" w:rsidRDefault="00C731F3" w:rsidP="002070A5">
            <w:r>
              <w:object w:dxaOrig="12435" w:dyaOrig="8025">
                <v:shape id="_x0000_i1028" type="#_x0000_t75" style="width:455.15pt;height:293.65pt" o:ole="">
                  <v:imagedata r:id="rId43" o:title=""/>
                </v:shape>
                <o:OLEObject Type="Embed" ProgID="PBrush" ShapeID="_x0000_i1028" DrawAspect="Content" ObjectID="_1399381618" r:id="rId45"/>
              </w:object>
            </w:r>
          </w:p>
        </w:tc>
      </w:tr>
      <w:tr w:rsidR="0032190B" w:rsidTr="002070A5">
        <w:trPr>
          <w:trHeight w:val="77"/>
        </w:trPr>
        <w:tc>
          <w:tcPr>
            <w:tcW w:w="1101" w:type="dxa"/>
          </w:tcPr>
          <w:p w:rsidR="0032190B" w:rsidRPr="00897E95" w:rsidRDefault="00541B92" w:rsidP="002070A5">
            <w:pPr>
              <w:pStyle w:val="Tableau-ligne"/>
              <w:rPr>
                <w:rFonts w:ascii="Calibri" w:hAnsi="Calibri"/>
              </w:rPr>
            </w:pPr>
            <w:r>
              <w:rPr>
                <w:rFonts w:ascii="Calibri" w:hAnsi="Calibri"/>
                <w:noProof/>
              </w:rPr>
              <w:drawing>
                <wp:inline distT="0" distB="0" distL="0" distR="0">
                  <wp:extent cx="325755" cy="278130"/>
                  <wp:effectExtent l="19050" t="0" r="0" b="0"/>
                  <wp:docPr id="64"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7"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319" w:type="dxa"/>
          </w:tcPr>
          <w:p w:rsidR="0032190B" w:rsidRDefault="0032190B" w:rsidP="002070A5">
            <w:pPr>
              <w:pStyle w:val="ENT-Action"/>
              <w:tabs>
                <w:tab w:val="num" w:pos="600"/>
              </w:tabs>
              <w:ind w:left="600"/>
            </w:pPr>
            <w:r>
              <w:t>Pour effectuer une nouvelle réservation</w:t>
            </w:r>
            <w:r w:rsidR="000B53B8">
              <w:t xml:space="preserve"> </w:t>
            </w:r>
            <w:r w:rsidR="004F4F12">
              <w:t>périodique,</w:t>
            </w:r>
            <w:r>
              <w:t xml:space="preserve"> cliquer soit : </w:t>
            </w:r>
          </w:p>
          <w:p w:rsidR="0032190B" w:rsidRPr="0099063E" w:rsidRDefault="0032190B" w:rsidP="002070A5">
            <w:pPr>
              <w:pStyle w:val="ENT-Puce"/>
            </w:pPr>
            <w:r w:rsidRPr="0099063E">
              <w:t>sur une case du planning de la ressource</w:t>
            </w:r>
            <w:r>
              <w:t>,</w:t>
            </w:r>
          </w:p>
          <w:p w:rsidR="0032190B" w:rsidRDefault="0032190B" w:rsidP="002070A5">
            <w:pPr>
              <w:pStyle w:val="ENT-Puce"/>
            </w:pPr>
            <w:r w:rsidRPr="0099063E">
              <w:t>sur le lien « cliquez ici ».</w:t>
            </w:r>
          </w:p>
          <w:p w:rsidR="0032190B" w:rsidRDefault="0032190B" w:rsidP="002070A5">
            <w:pPr>
              <w:pStyle w:val="ENT-Rsultat"/>
            </w:pPr>
            <w:r>
              <w:t>L’écran de création d’une réservation s’affiche :</w:t>
            </w:r>
          </w:p>
          <w:p w:rsidR="0032190B" w:rsidRDefault="00BF16C9" w:rsidP="002070A5">
            <w:pPr>
              <w:pStyle w:val="ENT-Rsultat"/>
              <w:numPr>
                <w:ilvl w:val="0"/>
                <w:numId w:val="0"/>
              </w:numPr>
              <w:ind w:left="510" w:hanging="510"/>
            </w:pPr>
            <w:r>
              <w:rPr>
                <w:noProof/>
                <w:lang w:eastAsia="fr-FR"/>
              </w:rPr>
              <w:pict>
                <v:rect id="_x0000_s1753" style="position:absolute;left:0;text-align:left;margin-left:14.85pt;margin-top:117.35pt;width:171.75pt;height:15.9pt;z-index:251651584" filled="f" strokecolor="red" strokeweight="2.25pt"/>
              </w:pict>
            </w:r>
            <w:r>
              <w:rPr>
                <w:noProof/>
                <w:lang w:eastAsia="fr-FR"/>
              </w:rPr>
              <w:pict>
                <v:rect id="_x0000_s1749" style="position:absolute;left:0;text-align:left;margin-left:13.15pt;margin-top:84.1pt;width:281.15pt;height:33.25pt;z-index:251648512" filled="f" strokecolor="red" strokeweight="2.25pt"/>
              </w:pict>
            </w:r>
            <w:r>
              <w:object w:dxaOrig="12915" w:dyaOrig="5655">
                <v:shape id="_x0000_i1029" type="#_x0000_t75" style="width:454.55pt;height:199.1pt" o:ole="">
                  <v:imagedata r:id="rId41" o:title=""/>
                </v:shape>
                <o:OLEObject Type="Embed" ProgID="PBrush" ShapeID="_x0000_i1029" DrawAspect="Content" ObjectID="_1399381619" r:id="rId46"/>
              </w:object>
            </w:r>
          </w:p>
          <w:p w:rsidR="0032190B" w:rsidRPr="00897E95" w:rsidRDefault="0032190B" w:rsidP="002070A5">
            <w:pPr>
              <w:pStyle w:val="Style1"/>
              <w:rPr>
                <w:rFonts w:cs="Arial"/>
                <w:lang w:val="fr-FR" w:eastAsia="fr-FR"/>
              </w:rPr>
            </w:pPr>
            <w:r w:rsidRPr="00897E95">
              <w:rPr>
                <w:rFonts w:cs="Arial"/>
                <w:lang w:val="fr-FR" w:eastAsia="fr-FR"/>
              </w:rPr>
              <w:t>En cliquant sur la case du planning plutôt que sur le lien « cliquez ici », l’écran de saisie est pré-rempli avec la date et les heures de début et de fin du créneau sélectionné sur le planning. Vous pouvez malgré tout modifier ces informations, aussi bien la date que les heures de début et de fin. Vous pouvez ainsi facilement réserver plusieurs créneaux consécutifs.</w:t>
            </w:r>
          </w:p>
          <w:p w:rsidR="00502072" w:rsidRDefault="000F4E56" w:rsidP="000B53B8">
            <w:pPr>
              <w:pStyle w:val="ENT-Action"/>
            </w:pPr>
            <w:r>
              <w:t>Cocher</w:t>
            </w:r>
            <w:r w:rsidR="00502072">
              <w:t xml:space="preserve"> « semaine »</w:t>
            </w:r>
            <w:r w:rsidR="000B53B8">
              <w:t xml:space="preserve"> correspondant à une demande de réservation périodique</w:t>
            </w:r>
            <w:r w:rsidR="00502072">
              <w:t>.</w:t>
            </w:r>
          </w:p>
          <w:p w:rsidR="00502072" w:rsidRDefault="00502072" w:rsidP="00502072">
            <w:pPr>
              <w:pStyle w:val="ENT-Rsultat"/>
            </w:pPr>
            <w:r>
              <w:t>Un champ date de fin de périodicité s’affiche :</w:t>
            </w:r>
          </w:p>
          <w:p w:rsidR="00502072" w:rsidRDefault="00BF16C9" w:rsidP="00502072">
            <w:pPr>
              <w:pStyle w:val="ENT-Action"/>
              <w:numPr>
                <w:ilvl w:val="0"/>
                <w:numId w:val="0"/>
              </w:numPr>
              <w:ind w:left="510" w:hanging="510"/>
            </w:pPr>
            <w:r>
              <w:object w:dxaOrig="12870" w:dyaOrig="5655">
                <v:shape id="_x0000_i1030" type="#_x0000_t75" style="width:455.15pt;height:199.7pt" o:ole="">
                  <v:imagedata r:id="rId47" o:title=""/>
                </v:shape>
                <o:OLEObject Type="Embed" ProgID="PBrush" ShapeID="_x0000_i1030" DrawAspect="Content" ObjectID="_1399381620" r:id="rId48"/>
              </w:object>
            </w:r>
          </w:p>
          <w:p w:rsidR="00502072" w:rsidRDefault="000F4E56" w:rsidP="000B53B8">
            <w:pPr>
              <w:pStyle w:val="ENT-Action"/>
            </w:pPr>
            <w:r>
              <w:t>Renseigner</w:t>
            </w:r>
            <w:r w:rsidR="00502072">
              <w:t xml:space="preserve"> la date de fin de périodicité en cliquant sur l’icône calendrier située à droite du champ.</w:t>
            </w:r>
          </w:p>
          <w:p w:rsidR="00502072" w:rsidRDefault="000F4E56" w:rsidP="000B53B8">
            <w:pPr>
              <w:pStyle w:val="ENT-Action"/>
            </w:pPr>
            <w:r>
              <w:t>Renseigner</w:t>
            </w:r>
            <w:r w:rsidR="00502072">
              <w:t xml:space="preserve"> éventuellement le motif de la réservation (facultatif).</w:t>
            </w:r>
          </w:p>
          <w:p w:rsidR="0032190B" w:rsidRDefault="000F4E56" w:rsidP="000B53B8">
            <w:pPr>
              <w:pStyle w:val="ENT-Action"/>
            </w:pPr>
            <w:r>
              <w:t>Cliquer</w:t>
            </w:r>
            <w:r w:rsidR="0032190B">
              <w:t xml:space="preserve"> ensuite sur « Enregistrer ». Un message de confirmation vous confirme que votre demande de réservation </w:t>
            </w:r>
            <w:r w:rsidR="000B53B8">
              <w:t xml:space="preserve">périodique </w:t>
            </w:r>
            <w:r w:rsidR="0032190B">
              <w:t>a bien été prise en compte.</w:t>
            </w:r>
          </w:p>
        </w:tc>
      </w:tr>
      <w:tr w:rsidR="0032190B" w:rsidTr="002070A5">
        <w:trPr>
          <w:trHeight w:val="77"/>
        </w:trPr>
        <w:tc>
          <w:tcPr>
            <w:tcW w:w="1101" w:type="dxa"/>
          </w:tcPr>
          <w:p w:rsidR="0032190B" w:rsidRPr="00897E95" w:rsidRDefault="00541B92" w:rsidP="002070A5">
            <w:pPr>
              <w:pStyle w:val="Tableau-ligne"/>
              <w:rPr>
                <w:rFonts w:ascii="Calibri" w:hAnsi="Calibri"/>
                <w:noProof/>
              </w:rPr>
            </w:pPr>
            <w:r>
              <w:rPr>
                <w:rFonts w:ascii="Calibri" w:hAnsi="Calibri"/>
                <w:noProof/>
              </w:rPr>
              <w:drawing>
                <wp:anchor distT="0" distB="0" distL="114300" distR="114300" simplePos="0" relativeHeight="251647488" behindDoc="0" locked="0" layoutInCell="1" allowOverlap="1">
                  <wp:simplePos x="0" y="0"/>
                  <wp:positionH relativeFrom="column">
                    <wp:posOffset>160020</wp:posOffset>
                  </wp:positionH>
                  <wp:positionV relativeFrom="paragraph">
                    <wp:posOffset>38735</wp:posOffset>
                  </wp:positionV>
                  <wp:extent cx="329565" cy="274320"/>
                  <wp:effectExtent l="19050" t="0" r="0" b="0"/>
                  <wp:wrapNone/>
                  <wp:docPr id="724"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0"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19" w:type="dxa"/>
          </w:tcPr>
          <w:p w:rsidR="0032190B" w:rsidRDefault="000F4E56" w:rsidP="002070A5">
            <w:pPr>
              <w:pStyle w:val="ENT-Action"/>
              <w:tabs>
                <w:tab w:val="num" w:pos="600"/>
              </w:tabs>
              <w:ind w:left="600"/>
            </w:pPr>
            <w:r>
              <w:t>Cliquer</w:t>
            </w:r>
            <w:r w:rsidR="0032190B">
              <w:t xml:space="preserve"> sur le fil d’Ariane sur le planning de réservation </w:t>
            </w:r>
            <w:r>
              <w:t>de votre ressource et visualiser</w:t>
            </w:r>
            <w:r w:rsidR="0032190B">
              <w:t xml:space="preserve"> la demande de réservation effectuée.</w:t>
            </w:r>
          </w:p>
          <w:p w:rsidR="0032190B" w:rsidRDefault="0032190B" w:rsidP="002070A5">
            <w:pPr>
              <w:pStyle w:val="ENT-Rsultat"/>
            </w:pPr>
            <w:r>
              <w:t xml:space="preserve">La </w:t>
            </w:r>
            <w:r w:rsidR="007A4CC5">
              <w:t>demande de réservation pour la semaine en cours</w:t>
            </w:r>
            <w:r>
              <w:t xml:space="preserve"> apparaît bien :</w:t>
            </w:r>
          </w:p>
          <w:p w:rsidR="0032190B" w:rsidRDefault="00502072" w:rsidP="002070A5">
            <w:pPr>
              <w:pStyle w:val="ENT-Rsultat"/>
              <w:numPr>
                <w:ilvl w:val="0"/>
                <w:numId w:val="0"/>
              </w:numPr>
              <w:ind w:left="510" w:hanging="510"/>
            </w:pPr>
            <w:r>
              <w:rPr>
                <w:noProof/>
                <w:lang w:eastAsia="fr-FR"/>
              </w:rPr>
              <w:pict>
                <v:rect id="_x0000_s1756" style="position:absolute;left:0;text-align:left;margin-left:276.55pt;margin-top:119.9pt;width:77.3pt;height:27pt;z-index:251654656" filled="f" strokecolor="red" strokeweight="2.25pt"/>
              </w:pict>
            </w:r>
            <w:r w:rsidR="00BF16C9">
              <w:object w:dxaOrig="12480" w:dyaOrig="7185">
                <v:shape id="_x0000_i1031" type="#_x0000_t75" style="width:455.15pt;height:261.7pt" o:ole="">
                  <v:imagedata r:id="rId49" o:title=""/>
                </v:shape>
                <o:OLEObject Type="Embed" ProgID="PBrush" ShapeID="_x0000_i1031" DrawAspect="Content" ObjectID="_1399381621" r:id="rId50"/>
              </w:object>
            </w:r>
          </w:p>
          <w:p w:rsidR="00272303" w:rsidRPr="00897E95" w:rsidRDefault="00272303" w:rsidP="00272303">
            <w:pPr>
              <w:pStyle w:val="Style1"/>
              <w:rPr>
                <w:rFonts w:cs="Arial"/>
                <w:lang w:val="fr-FR" w:eastAsia="fr-FR"/>
              </w:rPr>
            </w:pPr>
            <w:r w:rsidRPr="00897E95">
              <w:rPr>
                <w:rFonts w:cs="Arial"/>
                <w:lang w:val="fr-FR" w:eastAsia="fr-FR"/>
              </w:rPr>
              <w:t>Lorsque vous passez la souris sur la case de votre réservation, vous pouvez vérifier le type de votre réservation : périodique.</w:t>
            </w:r>
          </w:p>
          <w:p w:rsidR="0032190B" w:rsidRDefault="007A4CC5" w:rsidP="000B53B8">
            <w:pPr>
              <w:pStyle w:val="ENT-Action"/>
            </w:pPr>
            <w:r>
              <w:t xml:space="preserve">Pour visualiser chacune des demandes créées sur la période </w:t>
            </w:r>
            <w:r w:rsidR="000B53B8">
              <w:t>précisée</w:t>
            </w:r>
            <w:r w:rsidR="000F4E56">
              <w:t xml:space="preserve">, afficher </w:t>
            </w:r>
            <w:r>
              <w:t>la page d’accueil en cliquant</w:t>
            </w:r>
            <w:r w:rsidR="0032190B">
              <w:t xml:space="preserve"> sur « Réservation de </w:t>
            </w:r>
            <w:r w:rsidR="00BF16C9">
              <w:t>matériel</w:t>
            </w:r>
            <w:r w:rsidR="0032190B">
              <w:t> » dans la rubrique « Ressources »</w:t>
            </w:r>
            <w:r w:rsidR="000B6295">
              <w:t xml:space="preserve"> du bandeau de navigation</w:t>
            </w:r>
            <w:r>
              <w:t xml:space="preserve"> et</w:t>
            </w:r>
            <w:r w:rsidR="000B53B8">
              <w:t>,</w:t>
            </w:r>
            <w:r>
              <w:t xml:space="preserve"> vérifie</w:t>
            </w:r>
            <w:r w:rsidR="000F4E56">
              <w:t>r</w:t>
            </w:r>
            <w:r>
              <w:t xml:space="preserve"> « Mes réservation</w:t>
            </w:r>
            <w:r w:rsidR="00BF16C9">
              <w:t>s périodiques</w:t>
            </w:r>
            <w:r>
              <w:t> »</w:t>
            </w:r>
            <w:r w:rsidR="0032190B">
              <w:t>.</w:t>
            </w:r>
          </w:p>
          <w:p w:rsidR="0032190B" w:rsidRDefault="0032190B" w:rsidP="00BF16C9">
            <w:r>
              <w:rPr>
                <w:noProof/>
              </w:rPr>
              <w:pict>
                <v:rect id="_x0000_s1754" style="position:absolute;left:0;text-align:left;margin-left:7.9pt;margin-top:68pt;width:436.6pt;height:47.45pt;z-index:251652608" filled="f" strokecolor="red" strokeweight="2.25pt"/>
              </w:pict>
            </w:r>
            <w:r w:rsidR="00BF16C9">
              <w:object w:dxaOrig="12885" w:dyaOrig="3375">
                <v:shape id="_x0000_i1032" type="#_x0000_t75" style="width:454.55pt;height:118.95pt" o:ole="">
                  <v:imagedata r:id="rId51" o:title=""/>
                </v:shape>
                <o:OLEObject Type="Embed" ProgID="PBrush" ShapeID="_x0000_i1032" DrawAspect="Content" ObjectID="_1399381622" r:id="rId52"/>
              </w:object>
            </w:r>
          </w:p>
        </w:tc>
      </w:tr>
    </w:tbl>
    <w:p w:rsidR="000B53B8" w:rsidRDefault="000B53B8" w:rsidP="000B53B8"/>
    <w:p w:rsidR="00F04BC4" w:rsidRDefault="00F04BC4" w:rsidP="00F04BC4">
      <w:pPr>
        <w:pStyle w:val="Titre2"/>
      </w:pPr>
      <w:bookmarkStart w:id="32" w:name="_Toc307309951"/>
      <w:r>
        <w:t>Modifier une demande de réservation</w:t>
      </w:r>
      <w:bookmarkEnd w:id="32"/>
    </w:p>
    <w:p w:rsidR="00F04BC4" w:rsidRDefault="00F04BC4" w:rsidP="00F04BC4">
      <w:pPr>
        <w:pStyle w:val="Titre3"/>
      </w:pPr>
      <w:bookmarkStart w:id="33" w:name="_Toc307309952"/>
      <w:r>
        <w:t>Comment modifier une demande de réservation non périodique ?</w:t>
      </w:r>
      <w:bookmarkEnd w:id="33"/>
    </w:p>
    <w:tbl>
      <w:tblPr>
        <w:tblW w:w="0" w:type="auto"/>
        <w:tblBorders>
          <w:bottom w:val="single" w:sz="18" w:space="0" w:color="1B9DD9"/>
        </w:tblBorders>
        <w:tblLook w:val="04A0"/>
      </w:tblPr>
      <w:tblGrid>
        <w:gridCol w:w="1242"/>
        <w:gridCol w:w="1843"/>
      </w:tblGrid>
      <w:tr w:rsidR="00F04BC4" w:rsidTr="00897E95">
        <w:trPr>
          <w:trHeight w:val="489"/>
        </w:trPr>
        <w:tc>
          <w:tcPr>
            <w:tcW w:w="1242" w:type="dxa"/>
          </w:tcPr>
          <w:p w:rsidR="00F04BC4" w:rsidRDefault="00541B92" w:rsidP="00897E95">
            <w:r>
              <w:rPr>
                <w:noProof/>
              </w:rPr>
              <w:drawing>
                <wp:inline distT="0" distB="0" distL="0" distR="0">
                  <wp:extent cx="596265" cy="596265"/>
                  <wp:effectExtent l="19050" t="0" r="0" b="0"/>
                  <wp:docPr id="69"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F04BC4" w:rsidRDefault="00F04BC4" w:rsidP="00897E95">
            <w:pPr>
              <w:jc w:val="left"/>
            </w:pPr>
            <w:r w:rsidRPr="005D790B">
              <w:rPr>
                <w:b/>
                <w:color w:val="1B9DD9"/>
              </w:rPr>
              <w:t>Description</w:t>
            </w:r>
          </w:p>
        </w:tc>
      </w:tr>
    </w:tbl>
    <w:p w:rsidR="00F04BC4" w:rsidRDefault="00F04BC4" w:rsidP="00F04BC4">
      <w:r>
        <w:t xml:space="preserve">Tous les utilisateurs </w:t>
      </w:r>
      <w:r w:rsidRPr="001C4926">
        <w:rPr>
          <w:b/>
        </w:rPr>
        <w:t xml:space="preserve">ayant effectué une demande de réservation non périodique </w:t>
      </w:r>
      <w:r>
        <w:rPr>
          <w:b/>
        </w:rPr>
        <w:t>peuvent</w:t>
      </w:r>
      <w:r w:rsidRPr="001C4926">
        <w:rPr>
          <w:b/>
        </w:rPr>
        <w:t xml:space="preserve"> </w:t>
      </w:r>
      <w:smartTag w:uri="urn:schemas-microsoft-com:office:smarttags" w:element="PersonName">
        <w:smartTagPr>
          <w:attr w:name="ProductID" w:val="la modifier. L"/>
        </w:smartTagPr>
        <w:r w:rsidRPr="001C4926">
          <w:rPr>
            <w:b/>
          </w:rPr>
          <w:t>la modifier</w:t>
        </w:r>
        <w:r>
          <w:t>. L</w:t>
        </w:r>
      </w:smartTag>
      <w:r w:rsidR="008C3F42">
        <w:t>’administrateur local/</w:t>
      </w:r>
      <w:r>
        <w:t>superviseur ne peut modifier les demandes de réservation réalisées par d’autres utilisateurs.</w:t>
      </w:r>
    </w:p>
    <w:p w:rsidR="00F04BC4" w:rsidRDefault="00F04BC4" w:rsidP="00F04BC4">
      <w:r>
        <w:t>Seules les demandes de réservation dont l’état est « en attente de traitement » peuvent être modifiées.</w:t>
      </w:r>
    </w:p>
    <w:p w:rsidR="00F04BC4" w:rsidRDefault="00F04BC4" w:rsidP="00F04BC4">
      <w:r>
        <w:t>Peuvent être modifiées la date, l’heure, la périodicité et le motif de la demande.</w:t>
      </w:r>
    </w:p>
    <w:p w:rsidR="00F04BC4" w:rsidRDefault="00F04BC4" w:rsidP="00F04BC4"/>
    <w:tbl>
      <w:tblPr>
        <w:tblW w:w="0" w:type="auto"/>
        <w:tblBorders>
          <w:bottom w:val="single" w:sz="18" w:space="0" w:color="1B9DD9"/>
        </w:tblBorders>
        <w:tblLook w:val="04A0"/>
      </w:tblPr>
      <w:tblGrid>
        <w:gridCol w:w="1037"/>
        <w:gridCol w:w="79"/>
        <w:gridCol w:w="1932"/>
        <w:gridCol w:w="7372"/>
      </w:tblGrid>
      <w:tr w:rsidR="00F04BC4" w:rsidTr="00897E95">
        <w:trPr>
          <w:gridAfter w:val="1"/>
          <w:wAfter w:w="7376" w:type="dxa"/>
          <w:trHeight w:val="443"/>
        </w:trPr>
        <w:tc>
          <w:tcPr>
            <w:tcW w:w="1121" w:type="dxa"/>
            <w:gridSpan w:val="2"/>
          </w:tcPr>
          <w:p w:rsidR="00F04BC4" w:rsidRDefault="00541B92" w:rsidP="00897E95">
            <w:r>
              <w:rPr>
                <w:noProof/>
              </w:rPr>
              <w:drawing>
                <wp:inline distT="0" distB="0" distL="0" distR="0">
                  <wp:extent cx="548640" cy="548640"/>
                  <wp:effectExtent l="19050" t="0" r="3810" b="0"/>
                  <wp:docPr id="70" name="Image 70"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23" w:type="dxa"/>
            <w:vAlign w:val="center"/>
          </w:tcPr>
          <w:p w:rsidR="00F04BC4" w:rsidRDefault="00F04BC4" w:rsidP="00897E95">
            <w:pPr>
              <w:jc w:val="left"/>
            </w:pPr>
            <w:r>
              <w:rPr>
                <w:b/>
                <w:color w:val="1B9DD9"/>
              </w:rPr>
              <w:t>P</w:t>
            </w:r>
            <w:r w:rsidRPr="005D790B">
              <w:rPr>
                <w:b/>
                <w:color w:val="1B9DD9"/>
              </w:rPr>
              <w:t>as à pas</w:t>
            </w:r>
          </w:p>
        </w:tc>
      </w:tr>
      <w:tr w:rsidR="00F04BC4" w:rsidRPr="00283C9F" w:rsidTr="00897E9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blHeader/>
        </w:trPr>
        <w:tc>
          <w:tcPr>
            <w:tcW w:w="1044" w:type="dxa"/>
            <w:tcBorders>
              <w:top w:val="single" w:sz="4" w:space="0" w:color="548DD4"/>
              <w:left w:val="single" w:sz="4" w:space="0" w:color="auto"/>
              <w:bottom w:val="single" w:sz="4" w:space="0" w:color="auto"/>
              <w:right w:val="single" w:sz="4" w:space="0" w:color="auto"/>
            </w:tcBorders>
          </w:tcPr>
          <w:p w:rsidR="00F04BC4" w:rsidRPr="00283C9F" w:rsidRDefault="00F04BC4" w:rsidP="00F04BC4">
            <w:pPr>
              <w:pStyle w:val="BodyText"/>
              <w:jc w:val="center"/>
              <w:rPr>
                <w:b/>
                <w:szCs w:val="24"/>
              </w:rPr>
            </w:pPr>
            <w:r w:rsidRPr="00283C9F">
              <w:rPr>
                <w:b/>
                <w:szCs w:val="24"/>
              </w:rPr>
              <w:t>Etapes</w:t>
            </w:r>
          </w:p>
        </w:tc>
        <w:tc>
          <w:tcPr>
            <w:tcW w:w="9376" w:type="dxa"/>
            <w:gridSpan w:val="3"/>
            <w:tcBorders>
              <w:top w:val="single" w:sz="4" w:space="0" w:color="548DD4"/>
              <w:left w:val="single" w:sz="4" w:space="0" w:color="auto"/>
              <w:bottom w:val="single" w:sz="4" w:space="0" w:color="auto"/>
              <w:right w:val="single" w:sz="4" w:space="0" w:color="auto"/>
            </w:tcBorders>
          </w:tcPr>
          <w:p w:rsidR="00F04BC4" w:rsidRPr="00283C9F" w:rsidRDefault="00F04BC4" w:rsidP="00F04BC4">
            <w:pPr>
              <w:pStyle w:val="BodyText"/>
              <w:jc w:val="center"/>
              <w:rPr>
                <w:b/>
                <w:szCs w:val="24"/>
              </w:rPr>
            </w:pPr>
            <w:r w:rsidRPr="00283C9F">
              <w:rPr>
                <w:b/>
                <w:szCs w:val="24"/>
              </w:rPr>
              <w:t>Description</w:t>
            </w:r>
          </w:p>
        </w:tc>
      </w:tr>
      <w:tr w:rsidR="00F04BC4" w:rsidTr="00897E9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44" w:type="dxa"/>
          </w:tcPr>
          <w:p w:rsidR="00F04BC4" w:rsidRDefault="00541B92" w:rsidP="00897E95">
            <w:pPr>
              <w:jc w:val="center"/>
            </w:pPr>
            <w:r>
              <w:rPr>
                <w:noProof/>
              </w:rPr>
              <w:drawing>
                <wp:inline distT="0" distB="0" distL="0" distR="0">
                  <wp:extent cx="325755" cy="270510"/>
                  <wp:effectExtent l="19050" t="0" r="0" b="0"/>
                  <wp:docPr id="7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76" w:type="dxa"/>
            <w:gridSpan w:val="3"/>
          </w:tcPr>
          <w:p w:rsidR="00F04BC4" w:rsidRDefault="00F04BC4" w:rsidP="00897E95">
            <w:pPr>
              <w:pStyle w:val="ENT-Action"/>
              <w:tabs>
                <w:tab w:val="num" w:pos="600"/>
              </w:tabs>
              <w:ind w:left="600"/>
            </w:pPr>
            <w:r>
              <w:t>Depuis la page d’accueil du ser</w:t>
            </w:r>
            <w:r w:rsidR="008C3F42">
              <w:t>vice Réservation de matériel, cliquer sur Voir mes réservations</w:t>
            </w:r>
            <w:r>
              <w:t>.</w:t>
            </w:r>
          </w:p>
          <w:p w:rsidR="00F04BC4" w:rsidRDefault="008C3F42" w:rsidP="00897E95">
            <w:pPr>
              <w:pStyle w:val="ENT-Rsultat"/>
            </w:pPr>
            <w:r>
              <w:t xml:space="preserve">L’onglet des réservations </w:t>
            </w:r>
            <w:r w:rsidR="00F04BC4">
              <w:t xml:space="preserve">Non </w:t>
            </w:r>
            <w:r>
              <w:t>périodiques du menu Mes réservations</w:t>
            </w:r>
            <w:r w:rsidR="00F04BC4">
              <w:t xml:space="preserve"> s’affiche : </w:t>
            </w:r>
          </w:p>
          <w:p w:rsidR="00F04BC4" w:rsidRDefault="00F04BC4" w:rsidP="00897E95">
            <w:r>
              <w:rPr>
                <w:noProof/>
              </w:rPr>
              <w:pict>
                <v:rect id="_x0000_s1828" style="position:absolute;left:0;text-align:left;margin-left:92.7pt;margin-top:-.9pt;width:73.4pt;height:14.25pt;z-index:251693568" filled="f" strokecolor="red" strokeweight="2.25pt"/>
              </w:pict>
            </w:r>
            <w:r w:rsidR="00541B92">
              <w:rPr>
                <w:noProof/>
              </w:rPr>
              <w:drawing>
                <wp:inline distT="0" distB="0" distL="0" distR="0">
                  <wp:extent cx="5756910" cy="1645920"/>
                  <wp:effectExtent l="19050" t="0" r="0" b="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3" cstate="print"/>
                          <a:srcRect/>
                          <a:stretch>
                            <a:fillRect/>
                          </a:stretch>
                        </pic:blipFill>
                        <pic:spPr bwMode="auto">
                          <a:xfrm>
                            <a:off x="0" y="0"/>
                            <a:ext cx="5756910" cy="1645920"/>
                          </a:xfrm>
                          <a:prstGeom prst="rect">
                            <a:avLst/>
                          </a:prstGeom>
                          <a:noFill/>
                          <a:ln w="9525">
                            <a:noFill/>
                            <a:miter lim="800000"/>
                            <a:headEnd/>
                            <a:tailEnd/>
                          </a:ln>
                        </pic:spPr>
                      </pic:pic>
                    </a:graphicData>
                  </a:graphic>
                </wp:inline>
              </w:drawing>
            </w:r>
          </w:p>
        </w:tc>
      </w:tr>
      <w:tr w:rsidR="00F04BC4" w:rsidTr="00897E9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44" w:type="dxa"/>
          </w:tcPr>
          <w:p w:rsidR="00F04BC4" w:rsidRDefault="00541B92" w:rsidP="00897E95">
            <w:pPr>
              <w:jc w:val="center"/>
            </w:pPr>
            <w:r>
              <w:rPr>
                <w:noProof/>
              </w:rPr>
              <w:drawing>
                <wp:inline distT="0" distB="0" distL="0" distR="0">
                  <wp:extent cx="341630" cy="270510"/>
                  <wp:effectExtent l="19050" t="0" r="0" b="0"/>
                  <wp:docPr id="7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76" w:type="dxa"/>
            <w:gridSpan w:val="3"/>
          </w:tcPr>
          <w:p w:rsidR="00F04BC4" w:rsidRDefault="00F04BC4" w:rsidP="00897E95">
            <w:pPr>
              <w:pStyle w:val="ENT-Action"/>
            </w:pPr>
            <w:r>
              <w:t>Cliquer sur le nom de la ressource de la demande de réservation en cours de traitement.</w:t>
            </w:r>
          </w:p>
          <w:p w:rsidR="00F04BC4" w:rsidRDefault="00F04BC4" w:rsidP="00897E95">
            <w:pPr>
              <w:pStyle w:val="ENT-Rsultat"/>
            </w:pPr>
            <w:r>
              <w:t>L’écran de saisie d’une réservation s’affiche :</w:t>
            </w:r>
          </w:p>
          <w:p w:rsidR="00F04BC4" w:rsidRDefault="00541B92" w:rsidP="00897E95">
            <w:r>
              <w:rPr>
                <w:noProof/>
              </w:rPr>
              <w:drawing>
                <wp:inline distT="0" distB="0" distL="0" distR="0">
                  <wp:extent cx="5732780" cy="2711450"/>
                  <wp:effectExtent l="19050" t="0" r="1270" b="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4" cstate="print"/>
                          <a:srcRect/>
                          <a:stretch>
                            <a:fillRect/>
                          </a:stretch>
                        </pic:blipFill>
                        <pic:spPr bwMode="auto">
                          <a:xfrm>
                            <a:off x="0" y="0"/>
                            <a:ext cx="5732780" cy="2711450"/>
                          </a:xfrm>
                          <a:prstGeom prst="rect">
                            <a:avLst/>
                          </a:prstGeom>
                          <a:noFill/>
                          <a:ln w="9525">
                            <a:noFill/>
                            <a:miter lim="800000"/>
                            <a:headEnd/>
                            <a:tailEnd/>
                          </a:ln>
                        </pic:spPr>
                      </pic:pic>
                    </a:graphicData>
                  </a:graphic>
                </wp:inline>
              </w:drawing>
            </w:r>
          </w:p>
          <w:p w:rsidR="00F04BC4" w:rsidRDefault="00F04BC4" w:rsidP="00897E95">
            <w:pPr>
              <w:pStyle w:val="ENT-Action"/>
            </w:pPr>
            <w:r>
              <w:t>Modifier les champs de la demande comme voulu puis enregistrez.</w:t>
            </w:r>
          </w:p>
          <w:p w:rsidR="004A0935" w:rsidRDefault="004A0935" w:rsidP="004A0935">
            <w:pPr>
              <w:pStyle w:val="ENT-Action"/>
              <w:numPr>
                <w:ilvl w:val="0"/>
                <w:numId w:val="0"/>
              </w:numPr>
              <w:ind w:left="510" w:hanging="510"/>
            </w:pPr>
          </w:p>
          <w:p w:rsidR="004A0935" w:rsidRDefault="004A0935" w:rsidP="004A0935">
            <w:pPr>
              <w:pStyle w:val="ENT-Action"/>
              <w:numPr>
                <w:ilvl w:val="0"/>
                <w:numId w:val="0"/>
              </w:numPr>
              <w:ind w:left="510" w:hanging="510"/>
            </w:pPr>
          </w:p>
          <w:p w:rsidR="004A0935" w:rsidRDefault="004A0935" w:rsidP="004A0935">
            <w:pPr>
              <w:pStyle w:val="ENT-Action"/>
              <w:numPr>
                <w:ilvl w:val="0"/>
                <w:numId w:val="0"/>
              </w:numPr>
              <w:ind w:left="510" w:hanging="510"/>
            </w:pPr>
          </w:p>
          <w:p w:rsidR="004A0935" w:rsidRDefault="004A0935" w:rsidP="004A0935">
            <w:pPr>
              <w:pStyle w:val="ENT-Action"/>
              <w:numPr>
                <w:ilvl w:val="0"/>
                <w:numId w:val="0"/>
              </w:numPr>
              <w:ind w:left="510" w:hanging="510"/>
            </w:pPr>
          </w:p>
          <w:p w:rsidR="004A0935" w:rsidRDefault="004A0935" w:rsidP="004A0935">
            <w:pPr>
              <w:pStyle w:val="ENT-Action"/>
              <w:numPr>
                <w:ilvl w:val="0"/>
                <w:numId w:val="0"/>
              </w:numPr>
              <w:ind w:left="510" w:hanging="510"/>
            </w:pPr>
          </w:p>
          <w:p w:rsidR="004A0935" w:rsidRDefault="004A0935" w:rsidP="004A0935">
            <w:pPr>
              <w:pStyle w:val="ENT-Action"/>
              <w:numPr>
                <w:ilvl w:val="0"/>
                <w:numId w:val="0"/>
              </w:numPr>
              <w:ind w:left="510" w:hanging="510"/>
            </w:pPr>
          </w:p>
          <w:p w:rsidR="004A0935" w:rsidRDefault="004A0935" w:rsidP="004A0935">
            <w:pPr>
              <w:pStyle w:val="ENT-Action"/>
              <w:numPr>
                <w:ilvl w:val="0"/>
                <w:numId w:val="0"/>
              </w:numPr>
              <w:ind w:left="510" w:hanging="510"/>
            </w:pPr>
          </w:p>
          <w:p w:rsidR="004A0935" w:rsidRDefault="004A0935" w:rsidP="004A0935">
            <w:pPr>
              <w:pStyle w:val="ENT-Action"/>
              <w:numPr>
                <w:ilvl w:val="0"/>
                <w:numId w:val="0"/>
              </w:numPr>
              <w:ind w:left="510" w:hanging="510"/>
            </w:pPr>
          </w:p>
          <w:p w:rsidR="004A0935" w:rsidRDefault="004A0935" w:rsidP="004A0935">
            <w:pPr>
              <w:pStyle w:val="ENT-Action"/>
              <w:numPr>
                <w:ilvl w:val="0"/>
                <w:numId w:val="0"/>
              </w:numPr>
              <w:ind w:left="510" w:hanging="510"/>
            </w:pPr>
          </w:p>
          <w:p w:rsidR="004A0935" w:rsidRDefault="004A0935" w:rsidP="004A0935">
            <w:pPr>
              <w:pStyle w:val="ENT-Action"/>
              <w:numPr>
                <w:ilvl w:val="0"/>
                <w:numId w:val="0"/>
              </w:numPr>
              <w:ind w:left="510" w:hanging="510"/>
            </w:pPr>
          </w:p>
          <w:p w:rsidR="004A0935" w:rsidRDefault="004A0935" w:rsidP="004A0935">
            <w:pPr>
              <w:pStyle w:val="ENT-Action"/>
              <w:numPr>
                <w:ilvl w:val="0"/>
                <w:numId w:val="0"/>
              </w:numPr>
            </w:pPr>
          </w:p>
          <w:p w:rsidR="00F04BC4" w:rsidRDefault="00F04BC4" w:rsidP="00897E95">
            <w:pPr>
              <w:pStyle w:val="ENT-Rsultat"/>
            </w:pPr>
            <w:r>
              <w:t>Un message vous confirme la prise en compte des modifications :</w:t>
            </w:r>
          </w:p>
          <w:p w:rsidR="00F04BC4" w:rsidRDefault="00541B92" w:rsidP="00897E95">
            <w:pPr>
              <w:pStyle w:val="ENT-Rsultat"/>
              <w:numPr>
                <w:ilvl w:val="0"/>
                <w:numId w:val="0"/>
              </w:numPr>
              <w:ind w:left="510" w:hanging="510"/>
            </w:pPr>
            <w:r>
              <w:rPr>
                <w:noProof/>
                <w:lang w:eastAsia="fr-FR"/>
              </w:rPr>
              <w:drawing>
                <wp:inline distT="0" distB="0" distL="0" distR="0">
                  <wp:extent cx="5843905" cy="3005455"/>
                  <wp:effectExtent l="19050" t="0" r="4445" b="0"/>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5" cstate="print"/>
                          <a:srcRect/>
                          <a:stretch>
                            <a:fillRect/>
                          </a:stretch>
                        </pic:blipFill>
                        <pic:spPr bwMode="auto">
                          <a:xfrm>
                            <a:off x="0" y="0"/>
                            <a:ext cx="5843905" cy="3005455"/>
                          </a:xfrm>
                          <a:prstGeom prst="rect">
                            <a:avLst/>
                          </a:prstGeom>
                          <a:noFill/>
                          <a:ln w="9525">
                            <a:noFill/>
                            <a:miter lim="800000"/>
                            <a:headEnd/>
                            <a:tailEnd/>
                          </a:ln>
                        </pic:spPr>
                      </pic:pic>
                    </a:graphicData>
                  </a:graphic>
                </wp:inline>
              </w:drawing>
            </w:r>
          </w:p>
          <w:p w:rsidR="00F04BC4" w:rsidRDefault="00F04BC4" w:rsidP="00897E95">
            <w:pPr>
              <w:pStyle w:val="ENT-Action"/>
            </w:pPr>
            <w:r>
              <w:t>Cliquer sur le fil d’Ariane pour poursuivre votre navigation.</w:t>
            </w:r>
          </w:p>
        </w:tc>
      </w:tr>
    </w:tbl>
    <w:p w:rsidR="00F04BC4" w:rsidRDefault="00F04BC4" w:rsidP="00F04BC4">
      <w:pPr>
        <w:pStyle w:val="Titre3"/>
      </w:pPr>
      <w:bookmarkStart w:id="34" w:name="_Toc307309953"/>
      <w:r>
        <w:t>Comment modifier une demande de réservation périodique ?</w:t>
      </w:r>
      <w:bookmarkEnd w:id="34"/>
    </w:p>
    <w:tbl>
      <w:tblPr>
        <w:tblW w:w="0" w:type="auto"/>
        <w:tblBorders>
          <w:bottom w:val="single" w:sz="18" w:space="0" w:color="1B9DD9"/>
        </w:tblBorders>
        <w:tblLook w:val="04A0"/>
      </w:tblPr>
      <w:tblGrid>
        <w:gridCol w:w="1242"/>
        <w:gridCol w:w="1843"/>
      </w:tblGrid>
      <w:tr w:rsidR="00F04BC4" w:rsidTr="00897E95">
        <w:trPr>
          <w:trHeight w:val="489"/>
        </w:trPr>
        <w:tc>
          <w:tcPr>
            <w:tcW w:w="1242" w:type="dxa"/>
          </w:tcPr>
          <w:p w:rsidR="00F04BC4" w:rsidRDefault="00541B92" w:rsidP="00897E95">
            <w:r>
              <w:rPr>
                <w:noProof/>
              </w:rPr>
              <w:drawing>
                <wp:inline distT="0" distB="0" distL="0" distR="0">
                  <wp:extent cx="596265" cy="596265"/>
                  <wp:effectExtent l="19050" t="0" r="0" b="0"/>
                  <wp:docPr id="7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F04BC4" w:rsidRDefault="00F04BC4" w:rsidP="00897E95">
            <w:pPr>
              <w:jc w:val="left"/>
            </w:pPr>
            <w:r w:rsidRPr="005D790B">
              <w:rPr>
                <w:b/>
                <w:color w:val="1B9DD9"/>
              </w:rPr>
              <w:t>Description</w:t>
            </w:r>
          </w:p>
        </w:tc>
      </w:tr>
    </w:tbl>
    <w:p w:rsidR="00F04BC4" w:rsidRDefault="00F04BC4" w:rsidP="00F04BC4">
      <w:r>
        <w:t xml:space="preserve">Tous les utilisateurs </w:t>
      </w:r>
      <w:r w:rsidRPr="001C4926">
        <w:rPr>
          <w:b/>
        </w:rPr>
        <w:t xml:space="preserve">ayant effectué une demande de réservation périodique </w:t>
      </w:r>
      <w:r>
        <w:rPr>
          <w:b/>
        </w:rPr>
        <w:t>peuvent</w:t>
      </w:r>
      <w:r w:rsidRPr="001C4926">
        <w:rPr>
          <w:b/>
        </w:rPr>
        <w:t xml:space="preserve"> </w:t>
      </w:r>
      <w:smartTag w:uri="urn:schemas-microsoft-com:office:smarttags" w:element="PersonName">
        <w:smartTagPr>
          <w:attr w:name="ProductID" w:val="la modifier. L"/>
        </w:smartTagPr>
        <w:r w:rsidRPr="001C4926">
          <w:rPr>
            <w:b/>
          </w:rPr>
          <w:t>la modifier</w:t>
        </w:r>
        <w:r>
          <w:t>. L</w:t>
        </w:r>
      </w:smartTag>
      <w:r w:rsidR="005843D3">
        <w:t>’administrateur local/</w:t>
      </w:r>
      <w:r>
        <w:t>superviseur ne peut modifier les demandes de réservation réalisées par d’autres utilisateurs.</w:t>
      </w:r>
    </w:p>
    <w:p w:rsidR="00F04BC4" w:rsidRDefault="00F04BC4" w:rsidP="00F04BC4">
      <w:r>
        <w:t>Peuvent être modifiées la date, l’heure, la périodicité et le motif de la demande.</w:t>
      </w:r>
    </w:p>
    <w:tbl>
      <w:tblPr>
        <w:tblW w:w="0" w:type="auto"/>
        <w:tblBorders>
          <w:bottom w:val="single" w:sz="18" w:space="0" w:color="1B9DD9"/>
        </w:tblBorders>
        <w:tblLayout w:type="fixed"/>
        <w:tblLook w:val="04A0"/>
      </w:tblPr>
      <w:tblGrid>
        <w:gridCol w:w="1092"/>
        <w:gridCol w:w="2331"/>
        <w:gridCol w:w="6997"/>
      </w:tblGrid>
      <w:tr w:rsidR="00F04BC4" w:rsidTr="00F04BC4">
        <w:trPr>
          <w:gridAfter w:val="1"/>
          <w:wAfter w:w="6997" w:type="dxa"/>
          <w:trHeight w:val="443"/>
        </w:trPr>
        <w:tc>
          <w:tcPr>
            <w:tcW w:w="1092" w:type="dxa"/>
          </w:tcPr>
          <w:p w:rsidR="00F04BC4" w:rsidRDefault="00541B92" w:rsidP="00897E95">
            <w:r>
              <w:rPr>
                <w:noProof/>
              </w:rPr>
              <w:drawing>
                <wp:inline distT="0" distB="0" distL="0" distR="0">
                  <wp:extent cx="548640" cy="548640"/>
                  <wp:effectExtent l="19050" t="0" r="3810" b="0"/>
                  <wp:docPr id="77" name="Image 7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2331" w:type="dxa"/>
            <w:vAlign w:val="center"/>
          </w:tcPr>
          <w:p w:rsidR="004A0935" w:rsidRPr="004A0935" w:rsidRDefault="00F04BC4" w:rsidP="00897E95">
            <w:pPr>
              <w:jc w:val="left"/>
              <w:rPr>
                <w:b/>
                <w:color w:val="1B9DD9"/>
              </w:rPr>
            </w:pPr>
            <w:r>
              <w:rPr>
                <w:b/>
                <w:color w:val="1B9DD9"/>
              </w:rPr>
              <w:t>P</w:t>
            </w:r>
            <w:r w:rsidRPr="005D790B">
              <w:rPr>
                <w:b/>
                <w:color w:val="1B9DD9"/>
              </w:rPr>
              <w:t>as à pas</w:t>
            </w:r>
          </w:p>
        </w:tc>
      </w:tr>
      <w:tr w:rsidR="00F04BC4" w:rsidRPr="00283C9F" w:rsidTr="00F04B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92" w:type="dxa"/>
            <w:tcBorders>
              <w:top w:val="single" w:sz="4" w:space="0" w:color="548DD4"/>
              <w:left w:val="single" w:sz="4" w:space="0" w:color="auto"/>
              <w:bottom w:val="single" w:sz="4" w:space="0" w:color="auto"/>
              <w:right w:val="single" w:sz="4" w:space="0" w:color="auto"/>
            </w:tcBorders>
          </w:tcPr>
          <w:p w:rsidR="00F04BC4" w:rsidRPr="00283C9F" w:rsidRDefault="00F04BC4" w:rsidP="00897E95">
            <w:pPr>
              <w:pStyle w:val="BodyText"/>
              <w:jc w:val="center"/>
              <w:rPr>
                <w:b/>
                <w:szCs w:val="24"/>
              </w:rPr>
            </w:pPr>
            <w:r w:rsidRPr="00283C9F">
              <w:rPr>
                <w:b/>
                <w:szCs w:val="24"/>
              </w:rPr>
              <w:t>Etapes</w:t>
            </w:r>
          </w:p>
        </w:tc>
        <w:tc>
          <w:tcPr>
            <w:tcW w:w="9328" w:type="dxa"/>
            <w:gridSpan w:val="2"/>
            <w:tcBorders>
              <w:top w:val="single" w:sz="4" w:space="0" w:color="548DD4"/>
              <w:left w:val="single" w:sz="4" w:space="0" w:color="auto"/>
              <w:bottom w:val="single" w:sz="4" w:space="0" w:color="auto"/>
              <w:right w:val="single" w:sz="4" w:space="0" w:color="auto"/>
            </w:tcBorders>
          </w:tcPr>
          <w:p w:rsidR="00F04BC4" w:rsidRPr="00283C9F" w:rsidRDefault="00F04BC4" w:rsidP="00897E95">
            <w:pPr>
              <w:pStyle w:val="BodyText"/>
              <w:jc w:val="center"/>
              <w:rPr>
                <w:b/>
                <w:szCs w:val="24"/>
              </w:rPr>
            </w:pPr>
            <w:r w:rsidRPr="00283C9F">
              <w:rPr>
                <w:b/>
                <w:szCs w:val="24"/>
              </w:rPr>
              <w:t>Description</w:t>
            </w:r>
          </w:p>
        </w:tc>
      </w:tr>
      <w:tr w:rsidR="00F04BC4" w:rsidTr="00F04B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92" w:type="dxa"/>
          </w:tcPr>
          <w:p w:rsidR="00F04BC4" w:rsidRDefault="00541B92" w:rsidP="00897E95">
            <w:pPr>
              <w:jc w:val="center"/>
            </w:pPr>
            <w:r>
              <w:rPr>
                <w:noProof/>
              </w:rPr>
              <w:drawing>
                <wp:inline distT="0" distB="0" distL="0" distR="0">
                  <wp:extent cx="325755" cy="270510"/>
                  <wp:effectExtent l="19050" t="0" r="0" b="0"/>
                  <wp:docPr id="7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28" w:type="dxa"/>
            <w:gridSpan w:val="2"/>
          </w:tcPr>
          <w:p w:rsidR="00420956" w:rsidRDefault="00F04BC4" w:rsidP="00897E95">
            <w:pPr>
              <w:pStyle w:val="ENT-Action"/>
              <w:tabs>
                <w:tab w:val="num" w:pos="600"/>
              </w:tabs>
              <w:ind w:left="600"/>
            </w:pPr>
            <w:r>
              <w:t>Depuis</w:t>
            </w:r>
            <w:r w:rsidR="008C3F42">
              <w:t xml:space="preserve"> la page d’accueil du service </w:t>
            </w:r>
            <w:r w:rsidR="00420956">
              <w:t>Réservation de matériel</w:t>
            </w:r>
            <w:r>
              <w:t xml:space="preserve">, cliquer sur </w:t>
            </w:r>
            <w:r w:rsidR="00420956">
              <w:t>Voir mes réservations.</w:t>
            </w:r>
          </w:p>
          <w:p w:rsidR="00F04BC4" w:rsidRDefault="00F04BC4" w:rsidP="00897E95">
            <w:pPr>
              <w:pStyle w:val="ENT-Action"/>
              <w:tabs>
                <w:tab w:val="num" w:pos="600"/>
              </w:tabs>
              <w:ind w:left="600"/>
            </w:pPr>
            <w:r>
              <w:t xml:space="preserve">L’onglet des réservations Non périodiques du menu Mes réservations s’affiche : </w:t>
            </w:r>
          </w:p>
          <w:p w:rsidR="00F04BC4" w:rsidRDefault="00F04BC4" w:rsidP="00897E95">
            <w:r>
              <w:rPr>
                <w:noProof/>
              </w:rPr>
              <w:pict>
                <v:rect id="_x0000_s1829" style="position:absolute;left:0;text-align:left;margin-left:92.7pt;margin-top:-.9pt;width:73.4pt;height:14.25pt;z-index:251694592" filled="f" strokecolor="red" strokeweight="2.25pt"/>
              </w:pict>
            </w:r>
            <w:r w:rsidR="00541B92">
              <w:rPr>
                <w:noProof/>
              </w:rPr>
              <w:drawing>
                <wp:inline distT="0" distB="0" distL="0" distR="0">
                  <wp:extent cx="5756910" cy="1645920"/>
                  <wp:effectExtent l="19050" t="0" r="0"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3" cstate="print"/>
                          <a:srcRect/>
                          <a:stretch>
                            <a:fillRect/>
                          </a:stretch>
                        </pic:blipFill>
                        <pic:spPr bwMode="auto">
                          <a:xfrm>
                            <a:off x="0" y="0"/>
                            <a:ext cx="5756910" cy="1645920"/>
                          </a:xfrm>
                          <a:prstGeom prst="rect">
                            <a:avLst/>
                          </a:prstGeom>
                          <a:noFill/>
                          <a:ln w="9525">
                            <a:noFill/>
                            <a:miter lim="800000"/>
                            <a:headEnd/>
                            <a:tailEnd/>
                          </a:ln>
                        </pic:spPr>
                      </pic:pic>
                    </a:graphicData>
                  </a:graphic>
                </wp:inline>
              </w:drawing>
            </w:r>
          </w:p>
          <w:p w:rsidR="00F04BC4" w:rsidRDefault="00F04BC4" w:rsidP="00897E95">
            <w:pPr>
              <w:pStyle w:val="ENT-Action"/>
            </w:pPr>
            <w:r>
              <w:t>Cliquer sur l’onglet « Périodiques ».</w:t>
            </w:r>
          </w:p>
          <w:p w:rsidR="00F04BC4" w:rsidRDefault="00F04BC4" w:rsidP="00897E95">
            <w:pPr>
              <w:pStyle w:val="ENT-Rsultat"/>
            </w:pPr>
            <w:r>
              <w:t>La liste des réservations périodiques s’affiche :</w:t>
            </w:r>
          </w:p>
          <w:p w:rsidR="00F04BC4" w:rsidRDefault="00541B92" w:rsidP="00897E95">
            <w:pPr>
              <w:pStyle w:val="ENT-Rsultat"/>
              <w:numPr>
                <w:ilvl w:val="0"/>
                <w:numId w:val="0"/>
              </w:numPr>
            </w:pPr>
            <w:r>
              <w:rPr>
                <w:noProof/>
                <w:lang w:eastAsia="fr-FR"/>
              </w:rPr>
              <w:drawing>
                <wp:inline distT="0" distB="0" distL="0" distR="0">
                  <wp:extent cx="5836285" cy="1280160"/>
                  <wp:effectExtent l="19050" t="0" r="0" b="0"/>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6" cstate="print"/>
                          <a:srcRect/>
                          <a:stretch>
                            <a:fillRect/>
                          </a:stretch>
                        </pic:blipFill>
                        <pic:spPr bwMode="auto">
                          <a:xfrm>
                            <a:off x="0" y="0"/>
                            <a:ext cx="5836285" cy="1280160"/>
                          </a:xfrm>
                          <a:prstGeom prst="rect">
                            <a:avLst/>
                          </a:prstGeom>
                          <a:noFill/>
                          <a:ln w="9525">
                            <a:noFill/>
                            <a:miter lim="800000"/>
                            <a:headEnd/>
                            <a:tailEnd/>
                          </a:ln>
                        </pic:spPr>
                      </pic:pic>
                    </a:graphicData>
                  </a:graphic>
                </wp:inline>
              </w:drawing>
            </w:r>
          </w:p>
        </w:tc>
      </w:tr>
      <w:tr w:rsidR="00F04BC4" w:rsidTr="00F04B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92" w:type="dxa"/>
          </w:tcPr>
          <w:p w:rsidR="00F04BC4" w:rsidRDefault="00541B92" w:rsidP="00897E95">
            <w:pPr>
              <w:jc w:val="center"/>
            </w:pPr>
            <w:r>
              <w:rPr>
                <w:noProof/>
              </w:rPr>
              <w:drawing>
                <wp:inline distT="0" distB="0" distL="0" distR="0">
                  <wp:extent cx="341630" cy="270510"/>
                  <wp:effectExtent l="19050" t="0" r="0" b="0"/>
                  <wp:docPr id="8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28" w:type="dxa"/>
            <w:gridSpan w:val="2"/>
          </w:tcPr>
          <w:p w:rsidR="00F04BC4" w:rsidRDefault="00F04BC4" w:rsidP="00897E95">
            <w:pPr>
              <w:pStyle w:val="ENT-Action"/>
            </w:pPr>
            <w:r>
              <w:t>Cliquer sur le nom de la ressource de la demande de réservati</w:t>
            </w:r>
            <w:r w:rsidR="00420956">
              <w:t xml:space="preserve">on périodique à </w:t>
            </w:r>
            <w:r>
              <w:t>modifier.</w:t>
            </w:r>
          </w:p>
          <w:p w:rsidR="00F04BC4" w:rsidRDefault="00F04BC4" w:rsidP="00897E95">
            <w:pPr>
              <w:pStyle w:val="ENT-Rsultat"/>
            </w:pPr>
            <w:r>
              <w:t>L’écran de saisie d’une réservation s’affiche :</w:t>
            </w:r>
          </w:p>
          <w:p w:rsidR="00F04BC4" w:rsidRDefault="00F04BC4" w:rsidP="00897E95">
            <w:r>
              <w:object w:dxaOrig="14070" w:dyaOrig="6135">
                <v:shape id="_x0000_i1033" type="#_x0000_t75" style="width:455.15pt;height:198.45pt" o:ole="">
                  <v:imagedata r:id="rId57" o:title=""/>
                </v:shape>
                <o:OLEObject Type="Embed" ProgID="PBrush" ShapeID="_x0000_i1033" DrawAspect="Content" ObjectID="_1399381623" r:id="rId58"/>
              </w:object>
            </w:r>
          </w:p>
          <w:p w:rsidR="00F04BC4" w:rsidRDefault="00F04BC4" w:rsidP="00897E95">
            <w:pPr>
              <w:pStyle w:val="ENT-Action"/>
            </w:pPr>
            <w:r>
              <w:t>Modifier les champs de la demande comme voulu</w:t>
            </w:r>
            <w:r w:rsidR="00420956">
              <w:t>,</w:t>
            </w:r>
            <w:r>
              <w:t xml:space="preserve"> pu</w:t>
            </w:r>
            <w:r w:rsidR="005843D3">
              <w:t>is enregistrer</w:t>
            </w:r>
            <w:r>
              <w:t>.</w:t>
            </w:r>
          </w:p>
          <w:p w:rsidR="00F04BC4" w:rsidRDefault="00945843" w:rsidP="00897E95">
            <w:pPr>
              <w:pStyle w:val="ENT-Rsultat"/>
            </w:pPr>
            <w:r>
              <w:t>Un message</w:t>
            </w:r>
            <w:r w:rsidR="00F04BC4">
              <w:t xml:space="preserve"> confirme la prise en compte des modifications :</w:t>
            </w:r>
          </w:p>
          <w:p w:rsidR="00F04BC4" w:rsidRDefault="00F04BC4" w:rsidP="00897E95">
            <w:pPr>
              <w:pStyle w:val="ENT-Rsultat"/>
              <w:numPr>
                <w:ilvl w:val="0"/>
                <w:numId w:val="0"/>
              </w:numPr>
              <w:ind w:left="510" w:hanging="510"/>
            </w:pPr>
            <w:r>
              <w:object w:dxaOrig="14205" w:dyaOrig="7050">
                <v:shape id="_x0000_i1034" type="#_x0000_t75" style="width:455.15pt;height:226pt" o:ole="">
                  <v:imagedata r:id="rId59" o:title=""/>
                </v:shape>
                <o:OLEObject Type="Embed" ProgID="PBrush" ShapeID="_x0000_i1034" DrawAspect="Content" ObjectID="_1399381624" r:id="rId60"/>
              </w:object>
            </w:r>
          </w:p>
          <w:p w:rsidR="00F04BC4" w:rsidRDefault="00F04BC4" w:rsidP="00945843">
            <w:pPr>
              <w:pStyle w:val="ENT-Action"/>
            </w:pPr>
            <w:r>
              <w:t xml:space="preserve">Cliquer sur le fil d’Ariane pour poursuivre </w:t>
            </w:r>
            <w:r w:rsidR="00945843">
              <w:t>la</w:t>
            </w:r>
            <w:r>
              <w:t xml:space="preserve"> navigation.</w:t>
            </w:r>
          </w:p>
        </w:tc>
      </w:tr>
    </w:tbl>
    <w:p w:rsidR="00F04BC4" w:rsidRDefault="00F04BC4" w:rsidP="00F04BC4">
      <w:pPr>
        <w:pStyle w:val="Titre2"/>
        <w:numPr>
          <w:ilvl w:val="0"/>
          <w:numId w:val="0"/>
        </w:numPr>
        <w:ind w:left="576" w:hanging="576"/>
      </w:pPr>
    </w:p>
    <w:p w:rsidR="00051577" w:rsidRDefault="00A93D03" w:rsidP="000B53B8">
      <w:pPr>
        <w:pStyle w:val="Titre2"/>
      </w:pPr>
      <w:bookmarkStart w:id="35" w:name="_Toc307309954"/>
      <w:r>
        <w:t>S</w:t>
      </w:r>
      <w:r w:rsidR="00051577">
        <w:t xml:space="preserve">upprimer </w:t>
      </w:r>
      <w:r w:rsidR="00072457">
        <w:t>une</w:t>
      </w:r>
      <w:r w:rsidR="00172B0A">
        <w:t xml:space="preserve"> </w:t>
      </w:r>
      <w:r w:rsidR="00051577">
        <w:t>demande de réservation</w:t>
      </w:r>
      <w:bookmarkEnd w:id="35"/>
    </w:p>
    <w:p w:rsidR="00A93D03" w:rsidRPr="00A93D03" w:rsidRDefault="00A93D03" w:rsidP="00A93D03">
      <w:pPr>
        <w:pStyle w:val="Titre3"/>
      </w:pPr>
      <w:bookmarkStart w:id="36" w:name="_Toc307309955"/>
      <w:r>
        <w:t>C</w:t>
      </w:r>
      <w:r w:rsidR="001771B8">
        <w:t>omment supprimer une</w:t>
      </w:r>
      <w:r w:rsidR="00172B0A">
        <w:t xml:space="preserve"> de ses</w:t>
      </w:r>
      <w:r w:rsidR="001771B8">
        <w:t xml:space="preserve"> réservation</w:t>
      </w:r>
      <w:r w:rsidR="001120D8">
        <w:t>s</w:t>
      </w:r>
      <w:r w:rsidR="001771B8">
        <w:t xml:space="preserve"> non périodique</w:t>
      </w:r>
      <w:r w:rsidR="001120D8">
        <w:t>s</w:t>
      </w:r>
      <w:r w:rsidR="001771B8">
        <w:t> ?</w:t>
      </w:r>
      <w:bookmarkEnd w:id="36"/>
    </w:p>
    <w:tbl>
      <w:tblPr>
        <w:tblW w:w="0" w:type="auto"/>
        <w:tblBorders>
          <w:bottom w:val="single" w:sz="18" w:space="0" w:color="1B9DD9"/>
        </w:tblBorders>
        <w:tblLook w:val="04A0"/>
      </w:tblPr>
      <w:tblGrid>
        <w:gridCol w:w="1242"/>
        <w:gridCol w:w="1843"/>
      </w:tblGrid>
      <w:tr w:rsidR="009511DB" w:rsidTr="007326F4">
        <w:trPr>
          <w:trHeight w:val="489"/>
        </w:trPr>
        <w:tc>
          <w:tcPr>
            <w:tcW w:w="1242" w:type="dxa"/>
          </w:tcPr>
          <w:p w:rsidR="009511DB" w:rsidRDefault="00541B92" w:rsidP="007326F4">
            <w:r>
              <w:rPr>
                <w:noProof/>
              </w:rPr>
              <w:drawing>
                <wp:inline distT="0" distB="0" distL="0" distR="0">
                  <wp:extent cx="596265" cy="596265"/>
                  <wp:effectExtent l="19050" t="0" r="0" b="0"/>
                  <wp:docPr id="84"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9511DB" w:rsidRDefault="009511DB" w:rsidP="007326F4">
            <w:pPr>
              <w:jc w:val="left"/>
            </w:pPr>
            <w:r w:rsidRPr="005D790B">
              <w:rPr>
                <w:b/>
                <w:color w:val="1B9DD9"/>
              </w:rPr>
              <w:t>Description</w:t>
            </w:r>
          </w:p>
        </w:tc>
      </w:tr>
    </w:tbl>
    <w:p w:rsidR="009511DB" w:rsidRDefault="009511DB" w:rsidP="009511DB">
      <w:r>
        <w:t xml:space="preserve">Tous les utilisateurs ayant effectué une demande de réservation </w:t>
      </w:r>
      <w:r w:rsidR="001771B8">
        <w:t xml:space="preserve">« Non périodique » </w:t>
      </w:r>
      <w:r>
        <w:t xml:space="preserve">peuvent la </w:t>
      </w:r>
      <w:r w:rsidRPr="009E656D">
        <w:rPr>
          <w:b/>
        </w:rPr>
        <w:t>supprimer</w:t>
      </w:r>
      <w:r w:rsidR="00102574">
        <w:t>, quel</w:t>
      </w:r>
      <w:r w:rsidR="00AF7747">
        <w:t xml:space="preserve"> </w:t>
      </w:r>
      <w:r w:rsidR="00102574">
        <w:t>que soit son état.</w:t>
      </w:r>
    </w:p>
    <w:p w:rsidR="009E656D" w:rsidRDefault="009E656D" w:rsidP="009511DB">
      <w:r w:rsidRPr="009E656D">
        <w:rPr>
          <w:b/>
        </w:rPr>
        <w:t>La suppression d’une réservation libère la ressource</w:t>
      </w:r>
      <w:r>
        <w:t xml:space="preserve"> précédemment réservée ; une nouvelle demande de réservation de cette ressource peut être effectuée</w:t>
      </w:r>
      <w:r w:rsidRPr="009E656D">
        <w:t>.</w:t>
      </w:r>
    </w:p>
    <w:tbl>
      <w:tblPr>
        <w:tblW w:w="0" w:type="auto"/>
        <w:tblBorders>
          <w:bottom w:val="single" w:sz="18" w:space="0" w:color="1B9DD9"/>
        </w:tblBorders>
        <w:tblLook w:val="04A0"/>
      </w:tblPr>
      <w:tblGrid>
        <w:gridCol w:w="1176"/>
        <w:gridCol w:w="1909"/>
      </w:tblGrid>
      <w:tr w:rsidR="009511DB" w:rsidTr="007326F4">
        <w:trPr>
          <w:trHeight w:val="443"/>
        </w:trPr>
        <w:tc>
          <w:tcPr>
            <w:tcW w:w="1176" w:type="dxa"/>
          </w:tcPr>
          <w:p w:rsidR="009511DB" w:rsidRDefault="00541B92" w:rsidP="007326F4">
            <w:r>
              <w:rPr>
                <w:noProof/>
              </w:rPr>
              <w:drawing>
                <wp:inline distT="0" distB="0" distL="0" distR="0">
                  <wp:extent cx="548640" cy="548640"/>
                  <wp:effectExtent l="19050" t="0" r="3810" b="0"/>
                  <wp:docPr id="85" name="Image 85"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9511DB" w:rsidRDefault="009511DB" w:rsidP="007326F4">
            <w:pPr>
              <w:jc w:val="left"/>
            </w:pPr>
            <w:r>
              <w:rPr>
                <w:b/>
                <w:color w:val="1B9DD9"/>
              </w:rPr>
              <w:t>P</w:t>
            </w:r>
            <w:r w:rsidRPr="005D790B">
              <w:rPr>
                <w:b/>
                <w:color w:val="1B9DD9"/>
              </w:rPr>
              <w:t>as à pas</w:t>
            </w:r>
          </w:p>
        </w:tc>
      </w:tr>
    </w:tbl>
    <w:p w:rsidR="009511DB" w:rsidRDefault="009511DB" w:rsidP="009511DB"/>
    <w:p w:rsidR="00AA136C" w:rsidRDefault="00AA136C" w:rsidP="009511DB"/>
    <w:p w:rsidR="00AA136C" w:rsidRDefault="00AA136C" w:rsidP="009511DB"/>
    <w:p w:rsidR="00AA136C" w:rsidRDefault="00AA136C" w:rsidP="009511DB"/>
    <w:p w:rsidR="00AA136C" w:rsidRDefault="00AA136C" w:rsidP="009511DB"/>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9511DB" w:rsidRPr="00283C9F" w:rsidTr="007326F4">
        <w:trPr>
          <w:tblHeader/>
        </w:trPr>
        <w:tc>
          <w:tcPr>
            <w:tcW w:w="1101" w:type="dxa"/>
            <w:tcBorders>
              <w:top w:val="single" w:sz="4" w:space="0" w:color="548DD4"/>
              <w:left w:val="single" w:sz="4" w:space="0" w:color="auto"/>
              <w:bottom w:val="single" w:sz="4" w:space="0" w:color="auto"/>
              <w:right w:val="single" w:sz="4" w:space="0" w:color="auto"/>
            </w:tcBorders>
          </w:tcPr>
          <w:p w:rsidR="009511DB" w:rsidRPr="00283C9F" w:rsidRDefault="009511DB" w:rsidP="007326F4">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9511DB" w:rsidRPr="00283C9F" w:rsidRDefault="009511DB" w:rsidP="007326F4">
            <w:pPr>
              <w:pStyle w:val="BodyText"/>
              <w:jc w:val="center"/>
              <w:rPr>
                <w:b/>
                <w:szCs w:val="24"/>
              </w:rPr>
            </w:pPr>
            <w:r w:rsidRPr="00283C9F">
              <w:rPr>
                <w:b/>
                <w:szCs w:val="24"/>
              </w:rPr>
              <w:t>Description</w:t>
            </w:r>
          </w:p>
        </w:tc>
      </w:tr>
      <w:tr w:rsidR="009511DB" w:rsidTr="007326F4">
        <w:tc>
          <w:tcPr>
            <w:tcW w:w="1101" w:type="dxa"/>
          </w:tcPr>
          <w:p w:rsidR="009511DB" w:rsidRDefault="00541B92" w:rsidP="007326F4">
            <w:pPr>
              <w:jc w:val="center"/>
            </w:pPr>
            <w:r>
              <w:rPr>
                <w:noProof/>
              </w:rPr>
              <w:drawing>
                <wp:inline distT="0" distB="0" distL="0" distR="0">
                  <wp:extent cx="325755" cy="270510"/>
                  <wp:effectExtent l="19050" t="0" r="0" b="0"/>
                  <wp:docPr id="8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9E656D" w:rsidRDefault="009E656D" w:rsidP="007326F4">
            <w:pPr>
              <w:pStyle w:val="ENT-Action"/>
              <w:tabs>
                <w:tab w:val="num" w:pos="600"/>
              </w:tabs>
              <w:ind w:left="600"/>
            </w:pPr>
            <w:r>
              <w:t xml:space="preserve">A partir de la page d’accueil du service Réservation de </w:t>
            </w:r>
            <w:r w:rsidR="006A7D26">
              <w:t>matériel</w:t>
            </w:r>
            <w:r>
              <w:t>, clique</w:t>
            </w:r>
            <w:r w:rsidR="000F4E56">
              <w:t>r</w:t>
            </w:r>
            <w:r>
              <w:t xml:space="preserve"> sur le lien </w:t>
            </w:r>
            <w:r w:rsidR="00945843">
              <w:t>Voir mes réservations</w:t>
            </w:r>
            <w:r>
              <w:t>.</w:t>
            </w:r>
          </w:p>
          <w:p w:rsidR="009E656D" w:rsidRDefault="009E656D" w:rsidP="009E656D">
            <w:pPr>
              <w:pStyle w:val="ENT-Rsultat"/>
            </w:pPr>
            <w:r>
              <w:t>L</w:t>
            </w:r>
            <w:r w:rsidR="001A6FFB">
              <w:t>’onglet des réservations Non périodiques </w:t>
            </w:r>
            <w:r w:rsidR="00A93D03">
              <w:t xml:space="preserve">du menu </w:t>
            </w:r>
            <w:r>
              <w:t xml:space="preserve">Mes réservations s’affiche : </w:t>
            </w:r>
          </w:p>
          <w:p w:rsidR="009511DB" w:rsidRDefault="006C01FA" w:rsidP="008708D5">
            <w:pPr>
              <w:pStyle w:val="ENT-Rsultat"/>
              <w:numPr>
                <w:ilvl w:val="0"/>
                <w:numId w:val="0"/>
              </w:numPr>
              <w:ind w:left="510" w:hanging="510"/>
            </w:pPr>
            <w:r>
              <w:rPr>
                <w:noProof/>
                <w:lang w:eastAsia="fr-FR"/>
              </w:rPr>
              <w:pict>
                <v:rect id="_x0000_s1740" style="position:absolute;left:0;text-align:left;margin-left:92.5pt;margin-top:-.6pt;width:73.4pt;height:14.25pt;z-index:251646464" filled="f" strokecolor="red" strokeweight="2.25pt"/>
              </w:pict>
            </w:r>
            <w:r w:rsidR="00541B92">
              <w:rPr>
                <w:noProof/>
                <w:lang w:eastAsia="fr-FR"/>
              </w:rPr>
              <w:drawing>
                <wp:inline distT="0" distB="0" distL="0" distR="0">
                  <wp:extent cx="5725160" cy="1733550"/>
                  <wp:effectExtent l="19050" t="0" r="8890" b="0"/>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3" cstate="print"/>
                          <a:srcRect/>
                          <a:stretch>
                            <a:fillRect/>
                          </a:stretch>
                        </pic:blipFill>
                        <pic:spPr bwMode="auto">
                          <a:xfrm>
                            <a:off x="0" y="0"/>
                            <a:ext cx="5725160" cy="1733550"/>
                          </a:xfrm>
                          <a:prstGeom prst="rect">
                            <a:avLst/>
                          </a:prstGeom>
                          <a:noFill/>
                          <a:ln w="9525">
                            <a:noFill/>
                            <a:miter lim="800000"/>
                            <a:headEnd/>
                            <a:tailEnd/>
                          </a:ln>
                        </pic:spPr>
                      </pic:pic>
                    </a:graphicData>
                  </a:graphic>
                </wp:inline>
              </w:drawing>
            </w:r>
          </w:p>
        </w:tc>
      </w:tr>
      <w:tr w:rsidR="009511DB" w:rsidTr="007326F4">
        <w:tc>
          <w:tcPr>
            <w:tcW w:w="1101" w:type="dxa"/>
          </w:tcPr>
          <w:p w:rsidR="009511DB" w:rsidRDefault="00541B92" w:rsidP="007326F4">
            <w:pPr>
              <w:jc w:val="center"/>
            </w:pPr>
            <w:r>
              <w:rPr>
                <w:noProof/>
              </w:rPr>
              <w:drawing>
                <wp:inline distT="0" distB="0" distL="0" distR="0">
                  <wp:extent cx="341630" cy="270510"/>
                  <wp:effectExtent l="19050" t="0" r="0" b="0"/>
                  <wp:docPr id="8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9511DB" w:rsidRDefault="001771B8" w:rsidP="007326F4">
            <w:pPr>
              <w:pStyle w:val="ENT-Action"/>
              <w:tabs>
                <w:tab w:val="num" w:pos="600"/>
              </w:tabs>
              <w:ind w:left="600"/>
            </w:pPr>
            <w:r>
              <w:t>C</w:t>
            </w:r>
            <w:r w:rsidR="001A6FFB">
              <w:t>lique</w:t>
            </w:r>
            <w:r w:rsidR="000F4E56">
              <w:t>r</w:t>
            </w:r>
            <w:r w:rsidR="001A6FFB">
              <w:t xml:space="preserve"> sur </w:t>
            </w:r>
            <w:r w:rsidR="009E656D">
              <w:t xml:space="preserve">la croix rouge correspondant à la demande </w:t>
            </w:r>
            <w:r w:rsidR="00A93D03">
              <w:t>à supprimer</w:t>
            </w:r>
            <w:r w:rsidR="00F47064">
              <w:t xml:space="preserve">. </w:t>
            </w:r>
          </w:p>
          <w:p w:rsidR="009511DB" w:rsidRDefault="00F47064" w:rsidP="007326F4">
            <w:pPr>
              <w:pStyle w:val="ENT-Rsultat"/>
            </w:pPr>
            <w:r>
              <w:t>Un message demande de confirmer la suppression de la demande</w:t>
            </w:r>
            <w:r w:rsidR="009511DB">
              <w:t xml:space="preserve"> : </w:t>
            </w:r>
          </w:p>
          <w:p w:rsidR="009511DB" w:rsidRDefault="00F47064" w:rsidP="007326F4">
            <w:pPr>
              <w:pStyle w:val="ENT-Rsultat"/>
              <w:numPr>
                <w:ilvl w:val="0"/>
                <w:numId w:val="0"/>
              </w:numPr>
              <w:ind w:left="510" w:hanging="510"/>
            </w:pPr>
            <w:r>
              <w:rPr>
                <w:noProof/>
                <w:lang w:eastAsia="fr-FR"/>
              </w:rPr>
              <w:pict>
                <v:rect id="_x0000_s1734" style="position:absolute;left:0;text-align:left;margin-left:11.8pt;margin-top:116.25pt;width:430.6pt;height:10.05pt;z-index:251643392" filled="f" strokecolor="red" strokeweight="2.25pt"/>
              </w:pict>
            </w:r>
            <w:r w:rsidR="00F04BC4">
              <w:object w:dxaOrig="13845" w:dyaOrig="4170">
                <v:shape id="_x0000_i1035" type="#_x0000_t75" style="width:454.55pt;height:137.1pt" o:ole="">
                  <v:imagedata r:id="rId61" o:title=""/>
                </v:shape>
                <o:OLEObject Type="Embed" ProgID="PBrush" ShapeID="_x0000_i1035" DrawAspect="Content" ObjectID="_1399381625" r:id="rId62"/>
              </w:object>
            </w:r>
          </w:p>
          <w:p w:rsidR="009511DB" w:rsidRDefault="000F4E56" w:rsidP="001120D8">
            <w:pPr>
              <w:pStyle w:val="ENT-Action"/>
            </w:pPr>
            <w:r>
              <w:t>Valider</w:t>
            </w:r>
          </w:p>
          <w:p w:rsidR="009511DB" w:rsidRDefault="00AA136C" w:rsidP="007326F4">
            <w:pPr>
              <w:pStyle w:val="ENT-Rsultat"/>
            </w:pPr>
            <w:r>
              <w:t>La nouvelle liste des</w:t>
            </w:r>
            <w:r w:rsidR="0032190B">
              <w:t xml:space="preserve"> demandes de réservations N</w:t>
            </w:r>
            <w:r w:rsidR="00F47064">
              <w:t>on périodiques s’affiche :</w:t>
            </w:r>
          </w:p>
          <w:p w:rsidR="009511DB" w:rsidRDefault="00F47064" w:rsidP="003940AA">
            <w:pPr>
              <w:pStyle w:val="ENT-Rsultat"/>
              <w:numPr>
                <w:ilvl w:val="0"/>
                <w:numId w:val="0"/>
              </w:numPr>
              <w:ind w:left="510" w:hanging="510"/>
            </w:pPr>
            <w:r>
              <w:rPr>
                <w:noProof/>
                <w:lang w:eastAsia="fr-FR"/>
              </w:rPr>
              <w:pict>
                <v:rect id="_x0000_s1731" style="position:absolute;left:0;text-align:left;margin-left:10.25pt;margin-top:70.3pt;width:433.65pt;height:49.8pt;z-index:251642368" filled="f" strokecolor="red" strokeweight="2.25pt"/>
              </w:pict>
            </w:r>
            <w:r w:rsidR="00541B92">
              <w:rPr>
                <w:noProof/>
                <w:lang w:eastAsia="fr-FR"/>
              </w:rPr>
              <w:drawing>
                <wp:inline distT="0" distB="0" distL="0" distR="0">
                  <wp:extent cx="5780405" cy="1630045"/>
                  <wp:effectExtent l="19050" t="0" r="0" b="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63" cstate="print"/>
                          <a:srcRect/>
                          <a:stretch>
                            <a:fillRect/>
                          </a:stretch>
                        </pic:blipFill>
                        <pic:spPr bwMode="auto">
                          <a:xfrm>
                            <a:off x="0" y="0"/>
                            <a:ext cx="5780405" cy="1630045"/>
                          </a:xfrm>
                          <a:prstGeom prst="rect">
                            <a:avLst/>
                          </a:prstGeom>
                          <a:noFill/>
                          <a:ln w="9525">
                            <a:noFill/>
                            <a:miter lim="800000"/>
                            <a:headEnd/>
                            <a:tailEnd/>
                          </a:ln>
                        </pic:spPr>
                      </pic:pic>
                    </a:graphicData>
                  </a:graphic>
                </wp:inline>
              </w:drawing>
            </w:r>
          </w:p>
        </w:tc>
      </w:tr>
    </w:tbl>
    <w:p w:rsidR="00F04BC4" w:rsidRDefault="00F04BC4" w:rsidP="00F04BC4">
      <w:pPr>
        <w:pStyle w:val="Titre3"/>
        <w:numPr>
          <w:ilvl w:val="0"/>
          <w:numId w:val="0"/>
        </w:numPr>
      </w:pPr>
    </w:p>
    <w:p w:rsidR="0032190B" w:rsidRDefault="0032190B" w:rsidP="0032190B">
      <w:pPr>
        <w:pStyle w:val="Titre3"/>
      </w:pPr>
      <w:bookmarkStart w:id="37" w:name="_Toc307309956"/>
      <w:r>
        <w:t xml:space="preserve">Comment supprimer une </w:t>
      </w:r>
      <w:r w:rsidR="00172B0A">
        <w:t xml:space="preserve">de ses </w:t>
      </w:r>
      <w:r>
        <w:t>réservation</w:t>
      </w:r>
      <w:r w:rsidR="001120D8">
        <w:t>s</w:t>
      </w:r>
      <w:r>
        <w:t xml:space="preserve"> périodique</w:t>
      </w:r>
      <w:r w:rsidR="001120D8">
        <w:t>s</w:t>
      </w:r>
      <w:r>
        <w:t> ?</w:t>
      </w:r>
      <w:bookmarkEnd w:id="37"/>
    </w:p>
    <w:tbl>
      <w:tblPr>
        <w:tblW w:w="0" w:type="auto"/>
        <w:tblBorders>
          <w:bottom w:val="single" w:sz="18" w:space="0" w:color="1B9DD9"/>
        </w:tblBorders>
        <w:tblLook w:val="04A0"/>
      </w:tblPr>
      <w:tblGrid>
        <w:gridCol w:w="1242"/>
        <w:gridCol w:w="1843"/>
      </w:tblGrid>
      <w:tr w:rsidR="0032190B" w:rsidTr="002070A5">
        <w:trPr>
          <w:trHeight w:val="489"/>
        </w:trPr>
        <w:tc>
          <w:tcPr>
            <w:tcW w:w="1242" w:type="dxa"/>
          </w:tcPr>
          <w:p w:rsidR="0032190B" w:rsidRDefault="00541B92" w:rsidP="002070A5">
            <w:r>
              <w:rPr>
                <w:noProof/>
              </w:rPr>
              <w:drawing>
                <wp:inline distT="0" distB="0" distL="0" distR="0">
                  <wp:extent cx="596265" cy="596265"/>
                  <wp:effectExtent l="19050" t="0" r="0" b="0"/>
                  <wp:docPr id="91"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32190B" w:rsidRDefault="0032190B" w:rsidP="002070A5">
            <w:pPr>
              <w:jc w:val="left"/>
            </w:pPr>
            <w:r w:rsidRPr="005D790B">
              <w:rPr>
                <w:b/>
                <w:color w:val="1B9DD9"/>
              </w:rPr>
              <w:t>Description</w:t>
            </w:r>
          </w:p>
        </w:tc>
      </w:tr>
    </w:tbl>
    <w:p w:rsidR="0032190B" w:rsidRDefault="0032190B" w:rsidP="0032190B">
      <w:r>
        <w:t>Tous les utilisateurs ayant effectué une demande de réservation « </w:t>
      </w:r>
      <w:r w:rsidR="00172B0A">
        <w:t>P</w:t>
      </w:r>
      <w:r>
        <w:t xml:space="preserve">ériodique » peuvent la </w:t>
      </w:r>
      <w:r w:rsidRPr="009E656D">
        <w:rPr>
          <w:b/>
        </w:rPr>
        <w:t>supprimer</w:t>
      </w:r>
      <w:r w:rsidR="00102574">
        <w:t>, quel</w:t>
      </w:r>
      <w:r w:rsidR="00AF7747">
        <w:t xml:space="preserve"> </w:t>
      </w:r>
      <w:r w:rsidR="00102574">
        <w:t>que soit son état.</w:t>
      </w:r>
    </w:p>
    <w:p w:rsidR="0032190B" w:rsidRDefault="0032190B" w:rsidP="0032190B">
      <w:r w:rsidRPr="009E656D">
        <w:rPr>
          <w:b/>
        </w:rPr>
        <w:t>La suppression d’une réservation libère la ressource</w:t>
      </w:r>
      <w:r>
        <w:t xml:space="preserve"> précédemment réservée ; une nouvelle demande de réservation de cette ressource peut être effectuée</w:t>
      </w:r>
      <w:r w:rsidRPr="009E656D">
        <w:t>.</w:t>
      </w:r>
    </w:p>
    <w:p w:rsidR="0032190B" w:rsidRDefault="0032190B" w:rsidP="0032190B">
      <w:r>
        <w:t>Une demande de réservation existante peut être supprimée mais ne peut être modifiée puis à nouveau enregistrée.</w:t>
      </w:r>
    </w:p>
    <w:p w:rsidR="000B53B8" w:rsidRDefault="000B53B8"/>
    <w:tbl>
      <w:tblPr>
        <w:tblW w:w="0" w:type="auto"/>
        <w:tblBorders>
          <w:bottom w:val="single" w:sz="18" w:space="0" w:color="1B9DD9"/>
        </w:tblBorders>
        <w:tblLook w:val="04A0"/>
      </w:tblPr>
      <w:tblGrid>
        <w:gridCol w:w="1176"/>
        <w:gridCol w:w="1909"/>
      </w:tblGrid>
      <w:tr w:rsidR="0032190B" w:rsidTr="002070A5">
        <w:trPr>
          <w:trHeight w:val="443"/>
        </w:trPr>
        <w:tc>
          <w:tcPr>
            <w:tcW w:w="1176" w:type="dxa"/>
          </w:tcPr>
          <w:p w:rsidR="0032190B" w:rsidRDefault="00541B92" w:rsidP="002070A5">
            <w:r>
              <w:rPr>
                <w:noProof/>
              </w:rPr>
              <w:drawing>
                <wp:inline distT="0" distB="0" distL="0" distR="0">
                  <wp:extent cx="548640" cy="548640"/>
                  <wp:effectExtent l="19050" t="0" r="3810" b="0"/>
                  <wp:docPr id="92" name="Image 92"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32190B" w:rsidRDefault="0032190B" w:rsidP="002070A5">
            <w:pPr>
              <w:jc w:val="left"/>
            </w:pPr>
            <w:r>
              <w:rPr>
                <w:b/>
                <w:color w:val="1B9DD9"/>
              </w:rPr>
              <w:t>P</w:t>
            </w:r>
            <w:r w:rsidRPr="005D790B">
              <w:rPr>
                <w:b/>
                <w:color w:val="1B9DD9"/>
              </w:rPr>
              <w:t>as à pas</w:t>
            </w:r>
          </w:p>
        </w:tc>
      </w:tr>
    </w:tbl>
    <w:p w:rsidR="0032190B" w:rsidRDefault="0032190B" w:rsidP="0032190B"/>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32190B" w:rsidRPr="00283C9F" w:rsidTr="002070A5">
        <w:trPr>
          <w:tblHeader/>
        </w:trPr>
        <w:tc>
          <w:tcPr>
            <w:tcW w:w="1101" w:type="dxa"/>
            <w:tcBorders>
              <w:top w:val="single" w:sz="4" w:space="0" w:color="548DD4"/>
              <w:left w:val="single" w:sz="4" w:space="0" w:color="auto"/>
              <w:bottom w:val="single" w:sz="4" w:space="0" w:color="auto"/>
              <w:right w:val="single" w:sz="4" w:space="0" w:color="auto"/>
            </w:tcBorders>
          </w:tcPr>
          <w:p w:rsidR="0032190B" w:rsidRPr="00283C9F" w:rsidRDefault="0032190B" w:rsidP="002070A5">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32190B" w:rsidRPr="00283C9F" w:rsidRDefault="0032190B" w:rsidP="002070A5">
            <w:pPr>
              <w:pStyle w:val="BodyText"/>
              <w:jc w:val="center"/>
              <w:rPr>
                <w:b/>
                <w:szCs w:val="24"/>
              </w:rPr>
            </w:pPr>
            <w:r w:rsidRPr="00283C9F">
              <w:rPr>
                <w:b/>
                <w:szCs w:val="24"/>
              </w:rPr>
              <w:t>Description</w:t>
            </w:r>
          </w:p>
        </w:tc>
      </w:tr>
      <w:tr w:rsidR="0032190B" w:rsidTr="002070A5">
        <w:tc>
          <w:tcPr>
            <w:tcW w:w="1101" w:type="dxa"/>
          </w:tcPr>
          <w:p w:rsidR="0032190B" w:rsidRDefault="00541B92" w:rsidP="002070A5">
            <w:pPr>
              <w:jc w:val="center"/>
            </w:pPr>
            <w:r>
              <w:rPr>
                <w:noProof/>
              </w:rPr>
              <w:drawing>
                <wp:inline distT="0" distB="0" distL="0" distR="0">
                  <wp:extent cx="325755" cy="270510"/>
                  <wp:effectExtent l="19050" t="0" r="0" b="0"/>
                  <wp:docPr id="93"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32190B" w:rsidRDefault="0032190B" w:rsidP="002070A5">
            <w:pPr>
              <w:pStyle w:val="ENT-Action"/>
              <w:tabs>
                <w:tab w:val="num" w:pos="600"/>
              </w:tabs>
              <w:ind w:left="600"/>
            </w:pPr>
            <w:r>
              <w:t xml:space="preserve">A partir de la page d’accueil du service Réservation de </w:t>
            </w:r>
            <w:r w:rsidR="006A7D26">
              <w:t>matériel</w:t>
            </w:r>
            <w:r w:rsidR="000F4E56">
              <w:t>, cliquer</w:t>
            </w:r>
            <w:r>
              <w:t xml:space="preserve"> sur le lien </w:t>
            </w:r>
            <w:r w:rsidR="00AA136C">
              <w:t>Voir mes réservations</w:t>
            </w:r>
            <w:r>
              <w:t>.</w:t>
            </w:r>
          </w:p>
          <w:p w:rsidR="001120D8" w:rsidRDefault="001120D8" w:rsidP="001120D8">
            <w:pPr>
              <w:pStyle w:val="ENT-Action"/>
              <w:tabs>
                <w:tab w:val="num" w:pos="600"/>
              </w:tabs>
              <w:ind w:left="600"/>
            </w:pPr>
            <w:r>
              <w:t>Clique</w:t>
            </w:r>
            <w:r w:rsidR="000F4E56">
              <w:t>r</w:t>
            </w:r>
            <w:r>
              <w:t xml:space="preserve"> sur l’onglet </w:t>
            </w:r>
            <w:r w:rsidR="00AA136C">
              <w:t>Périodiques</w:t>
            </w:r>
            <w:r>
              <w:t>.</w:t>
            </w:r>
          </w:p>
          <w:p w:rsidR="001120D8" w:rsidRDefault="001120D8" w:rsidP="001120D8">
            <w:pPr>
              <w:pStyle w:val="ENT-Rsultat"/>
            </w:pPr>
            <w:r>
              <w:t xml:space="preserve">La liste des réservations périodiques s’affiche : </w:t>
            </w:r>
          </w:p>
          <w:p w:rsidR="0032190B" w:rsidRDefault="00541B92" w:rsidP="006A7D26">
            <w:pPr>
              <w:pStyle w:val="ENT-Rsultat"/>
              <w:numPr>
                <w:ilvl w:val="0"/>
                <w:numId w:val="0"/>
              </w:numPr>
              <w:ind w:left="510" w:hanging="510"/>
              <w:jc w:val="center"/>
            </w:pPr>
            <w:r>
              <w:rPr>
                <w:noProof/>
                <w:lang w:eastAsia="fr-FR"/>
              </w:rPr>
              <w:drawing>
                <wp:inline distT="0" distB="0" distL="0" distR="0">
                  <wp:extent cx="5772785" cy="1280160"/>
                  <wp:effectExtent l="19050" t="0" r="0" b="0"/>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4" cstate="print"/>
                          <a:srcRect/>
                          <a:stretch>
                            <a:fillRect/>
                          </a:stretch>
                        </pic:blipFill>
                        <pic:spPr bwMode="auto">
                          <a:xfrm>
                            <a:off x="0" y="0"/>
                            <a:ext cx="5772785" cy="1280160"/>
                          </a:xfrm>
                          <a:prstGeom prst="rect">
                            <a:avLst/>
                          </a:prstGeom>
                          <a:noFill/>
                          <a:ln w="9525">
                            <a:noFill/>
                            <a:miter lim="800000"/>
                            <a:headEnd/>
                            <a:tailEnd/>
                          </a:ln>
                        </pic:spPr>
                      </pic:pic>
                    </a:graphicData>
                  </a:graphic>
                </wp:inline>
              </w:drawing>
            </w:r>
          </w:p>
        </w:tc>
      </w:tr>
      <w:tr w:rsidR="0032190B" w:rsidTr="002070A5">
        <w:tc>
          <w:tcPr>
            <w:tcW w:w="1101" w:type="dxa"/>
          </w:tcPr>
          <w:p w:rsidR="0032190B" w:rsidRDefault="00541B92" w:rsidP="002070A5">
            <w:pPr>
              <w:jc w:val="center"/>
            </w:pPr>
            <w:r>
              <w:rPr>
                <w:noProof/>
              </w:rPr>
              <w:drawing>
                <wp:inline distT="0" distB="0" distL="0" distR="0">
                  <wp:extent cx="341630" cy="270510"/>
                  <wp:effectExtent l="19050" t="0" r="0" b="0"/>
                  <wp:docPr id="95"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1120D8" w:rsidRDefault="000F4E56" w:rsidP="001120D8">
            <w:pPr>
              <w:pStyle w:val="ENT-Action"/>
            </w:pPr>
            <w:r>
              <w:t>S</w:t>
            </w:r>
            <w:r w:rsidR="001120D8">
              <w:t>upprime</w:t>
            </w:r>
            <w:r w:rsidR="00AF7747">
              <w:t>r</w:t>
            </w:r>
            <w:r w:rsidR="001120D8">
              <w:t xml:space="preserve"> toutes les réservations composan</w:t>
            </w:r>
            <w:r>
              <w:t xml:space="preserve">t cette réservation périodique en </w:t>
            </w:r>
            <w:r w:rsidR="001120D8">
              <w:t>cliqu</w:t>
            </w:r>
            <w:r>
              <w:t>ant</w:t>
            </w:r>
            <w:r w:rsidR="001120D8">
              <w:t xml:space="preserve"> sur la croix rouge correspondant.</w:t>
            </w:r>
          </w:p>
          <w:p w:rsidR="001120D8" w:rsidRDefault="001120D8" w:rsidP="001120D8">
            <w:pPr>
              <w:pStyle w:val="ENT-Rsultat"/>
            </w:pPr>
            <w:r>
              <w:t xml:space="preserve">Un message de confirmation demande de confirmer </w:t>
            </w:r>
            <w:r w:rsidR="00F67033">
              <w:t xml:space="preserve">la suppression de toutes les réservations : </w:t>
            </w:r>
          </w:p>
          <w:p w:rsidR="00F67033" w:rsidRDefault="00F04BC4" w:rsidP="00F67033">
            <w:pPr>
              <w:pStyle w:val="ENT-Rsultat"/>
              <w:numPr>
                <w:ilvl w:val="0"/>
                <w:numId w:val="0"/>
              </w:numPr>
              <w:ind w:left="510" w:hanging="510"/>
            </w:pPr>
            <w:r>
              <w:object w:dxaOrig="13785" w:dyaOrig="3375">
                <v:shape id="_x0000_i1036" type="#_x0000_t75" style="width:455.15pt;height:111.45pt" o:ole="">
                  <v:imagedata r:id="rId65" o:title=""/>
                </v:shape>
                <o:OLEObject Type="Embed" ProgID="PBrush" ShapeID="_x0000_i1036" DrawAspect="Content" ObjectID="_1399381626" r:id="rId66"/>
              </w:object>
            </w:r>
          </w:p>
          <w:p w:rsidR="001120D8" w:rsidRDefault="008C545E" w:rsidP="001120D8">
            <w:pPr>
              <w:pStyle w:val="ENT-Action"/>
            </w:pPr>
            <w:r>
              <w:t>Valider</w:t>
            </w:r>
            <w:r w:rsidR="00F67033">
              <w:t xml:space="preserve"> </w:t>
            </w:r>
          </w:p>
          <w:p w:rsidR="001120D8" w:rsidRDefault="00F67033" w:rsidP="00F67033">
            <w:pPr>
              <w:pStyle w:val="ENT-Rsultat"/>
            </w:pPr>
            <w:r>
              <w:t>La liste des réservations périodiques a été mise à jour :</w:t>
            </w:r>
          </w:p>
          <w:p w:rsidR="00F67033" w:rsidRDefault="00541B92" w:rsidP="006A7D26">
            <w:pPr>
              <w:pStyle w:val="ENT-Rsultat"/>
              <w:numPr>
                <w:ilvl w:val="0"/>
                <w:numId w:val="0"/>
              </w:numPr>
              <w:ind w:left="510" w:hanging="510"/>
              <w:jc w:val="center"/>
            </w:pPr>
            <w:r>
              <w:rPr>
                <w:noProof/>
                <w:lang w:eastAsia="fr-FR"/>
              </w:rPr>
              <w:drawing>
                <wp:inline distT="0" distB="0" distL="0" distR="0">
                  <wp:extent cx="5772785" cy="1073150"/>
                  <wp:effectExtent l="19050" t="0" r="0" b="0"/>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67" cstate="print"/>
                          <a:srcRect/>
                          <a:stretch>
                            <a:fillRect/>
                          </a:stretch>
                        </pic:blipFill>
                        <pic:spPr bwMode="auto">
                          <a:xfrm>
                            <a:off x="0" y="0"/>
                            <a:ext cx="5772785" cy="1073150"/>
                          </a:xfrm>
                          <a:prstGeom prst="rect">
                            <a:avLst/>
                          </a:prstGeom>
                          <a:noFill/>
                          <a:ln w="9525">
                            <a:noFill/>
                            <a:miter lim="800000"/>
                            <a:headEnd/>
                            <a:tailEnd/>
                          </a:ln>
                        </pic:spPr>
                      </pic:pic>
                    </a:graphicData>
                  </a:graphic>
                </wp:inline>
              </w:drawing>
            </w:r>
          </w:p>
        </w:tc>
      </w:tr>
      <w:tr w:rsidR="00F67033" w:rsidTr="002070A5">
        <w:tc>
          <w:tcPr>
            <w:tcW w:w="1101" w:type="dxa"/>
          </w:tcPr>
          <w:p w:rsidR="00F67033" w:rsidRDefault="00541B92" w:rsidP="002070A5">
            <w:pPr>
              <w:jc w:val="center"/>
            </w:pPr>
            <w:r>
              <w:rPr>
                <w:noProof/>
              </w:rPr>
              <w:drawing>
                <wp:inline distT="0" distB="0" distL="0" distR="0">
                  <wp:extent cx="325755" cy="278130"/>
                  <wp:effectExtent l="19050" t="0" r="0" b="0"/>
                  <wp:docPr id="98"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7"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319" w:type="dxa"/>
          </w:tcPr>
          <w:p w:rsidR="00F67033" w:rsidRDefault="00AA136C" w:rsidP="00F67033">
            <w:pPr>
              <w:pStyle w:val="ENT-Action"/>
            </w:pPr>
            <w:r>
              <w:t>Pour</w:t>
            </w:r>
            <w:r w:rsidR="00F67033">
              <w:t xml:space="preserve"> supprimer une des réservations composant votre réservation périodique, clique</w:t>
            </w:r>
            <w:r w:rsidR="00F62834">
              <w:t>r</w:t>
            </w:r>
            <w:r w:rsidR="00F67033">
              <w:t xml:space="preserve"> sur </w:t>
            </w:r>
            <w:r>
              <w:t>Détails</w:t>
            </w:r>
            <w:r w:rsidR="00F67033">
              <w:t>.</w:t>
            </w:r>
          </w:p>
          <w:p w:rsidR="00F67033" w:rsidRDefault="00F67033" w:rsidP="00F67033">
            <w:pPr>
              <w:pStyle w:val="ENT-Rsultat"/>
            </w:pPr>
            <w:r>
              <w:t xml:space="preserve">Toutes les réservations </w:t>
            </w:r>
            <w:r w:rsidR="00AF7747">
              <w:t>constituant</w:t>
            </w:r>
            <w:r>
              <w:t xml:space="preserve"> cette réservation périodique s’affichent :</w:t>
            </w:r>
          </w:p>
          <w:p w:rsidR="00F67033" w:rsidRDefault="00541B92" w:rsidP="00F67033">
            <w:r>
              <w:rPr>
                <w:noProof/>
              </w:rPr>
              <w:drawing>
                <wp:inline distT="0" distB="0" distL="0" distR="0">
                  <wp:extent cx="5868035" cy="1670050"/>
                  <wp:effectExtent l="19050" t="0" r="0" b="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5" cstate="print"/>
                          <a:srcRect/>
                          <a:stretch>
                            <a:fillRect/>
                          </a:stretch>
                        </pic:blipFill>
                        <pic:spPr bwMode="auto">
                          <a:xfrm>
                            <a:off x="0" y="0"/>
                            <a:ext cx="5868035" cy="1670050"/>
                          </a:xfrm>
                          <a:prstGeom prst="rect">
                            <a:avLst/>
                          </a:prstGeom>
                          <a:noFill/>
                          <a:ln w="9525">
                            <a:noFill/>
                            <a:miter lim="800000"/>
                            <a:headEnd/>
                            <a:tailEnd/>
                          </a:ln>
                        </pic:spPr>
                      </pic:pic>
                    </a:graphicData>
                  </a:graphic>
                </wp:inline>
              </w:drawing>
            </w:r>
          </w:p>
          <w:p w:rsidR="00F62834" w:rsidRDefault="00F67033" w:rsidP="00F67033">
            <w:pPr>
              <w:pStyle w:val="ENT-Action"/>
            </w:pPr>
            <w:r>
              <w:t>Clique</w:t>
            </w:r>
            <w:r w:rsidR="00F62834">
              <w:t>r</w:t>
            </w:r>
            <w:r>
              <w:t xml:space="preserve"> sur la croix rouge </w:t>
            </w:r>
            <w:r w:rsidR="00F62834">
              <w:t>pour supprimer une</w:t>
            </w:r>
            <w:r>
              <w:t xml:space="preserve"> réservation </w:t>
            </w:r>
          </w:p>
          <w:p w:rsidR="00F67033" w:rsidRDefault="00F67033" w:rsidP="00F62834">
            <w:pPr>
              <w:pStyle w:val="ENT-Action"/>
              <w:numPr>
                <w:ilvl w:val="0"/>
                <w:numId w:val="0"/>
              </w:numPr>
            </w:pPr>
            <w:r>
              <w:t xml:space="preserve">Un message de confirmation </w:t>
            </w:r>
            <w:r w:rsidR="005843D3">
              <w:t xml:space="preserve">s’affiche pour </w:t>
            </w:r>
            <w:r>
              <w:t>confirmer la suppression :</w:t>
            </w:r>
          </w:p>
          <w:p w:rsidR="00F67033" w:rsidRDefault="00F04BC4" w:rsidP="00F67033">
            <w:pPr>
              <w:pStyle w:val="ENT-Rsultat"/>
              <w:numPr>
                <w:ilvl w:val="0"/>
                <w:numId w:val="0"/>
              </w:numPr>
              <w:ind w:left="510" w:hanging="510"/>
            </w:pPr>
            <w:r>
              <w:object w:dxaOrig="13845" w:dyaOrig="3855">
                <v:shape id="_x0000_i1037" type="#_x0000_t75" style="width:454.55pt;height:126.45pt" o:ole="">
                  <v:imagedata r:id="rId68" o:title=""/>
                </v:shape>
                <o:OLEObject Type="Embed" ProgID="PBrush" ShapeID="_x0000_i1037" DrawAspect="Content" ObjectID="_1399381627" r:id="rId69"/>
              </w:object>
            </w:r>
          </w:p>
          <w:p w:rsidR="00F67033" w:rsidRDefault="00F67033" w:rsidP="00F67033">
            <w:pPr>
              <w:pStyle w:val="ENT-Action"/>
            </w:pPr>
            <w:r>
              <w:t>Valide</w:t>
            </w:r>
            <w:r w:rsidR="00F62834">
              <w:t>r</w:t>
            </w:r>
          </w:p>
          <w:p w:rsidR="00F67033" w:rsidRDefault="00F67033" w:rsidP="00F67033">
            <w:pPr>
              <w:pStyle w:val="ENT-Rsultat"/>
            </w:pPr>
            <w:r>
              <w:t>La liste des réservations a été mise à jour :</w:t>
            </w:r>
          </w:p>
          <w:p w:rsidR="00F67033" w:rsidRDefault="00541B92" w:rsidP="00F67033">
            <w:pPr>
              <w:pStyle w:val="ENT-Rsultat"/>
              <w:numPr>
                <w:ilvl w:val="0"/>
                <w:numId w:val="0"/>
              </w:numPr>
              <w:ind w:left="510" w:hanging="510"/>
            </w:pPr>
            <w:r>
              <w:rPr>
                <w:noProof/>
                <w:lang w:eastAsia="fr-FR"/>
              </w:rPr>
              <w:drawing>
                <wp:inline distT="0" distB="0" distL="0" distR="0">
                  <wp:extent cx="5772785" cy="1518920"/>
                  <wp:effectExtent l="19050" t="0" r="0"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70" cstate="print"/>
                          <a:srcRect/>
                          <a:stretch>
                            <a:fillRect/>
                          </a:stretch>
                        </pic:blipFill>
                        <pic:spPr bwMode="auto">
                          <a:xfrm>
                            <a:off x="0" y="0"/>
                            <a:ext cx="5772785" cy="1518920"/>
                          </a:xfrm>
                          <a:prstGeom prst="rect">
                            <a:avLst/>
                          </a:prstGeom>
                          <a:noFill/>
                          <a:ln w="9525">
                            <a:noFill/>
                            <a:miter lim="800000"/>
                            <a:headEnd/>
                            <a:tailEnd/>
                          </a:ln>
                        </pic:spPr>
                      </pic:pic>
                    </a:graphicData>
                  </a:graphic>
                </wp:inline>
              </w:drawing>
            </w:r>
          </w:p>
        </w:tc>
      </w:tr>
    </w:tbl>
    <w:p w:rsidR="0032190B" w:rsidRPr="0032190B" w:rsidRDefault="0032190B" w:rsidP="0032190B"/>
    <w:p w:rsidR="007B4AA5" w:rsidRDefault="00282509" w:rsidP="00571302">
      <w:pPr>
        <w:pStyle w:val="Titre1"/>
      </w:pPr>
      <w:bookmarkStart w:id="38" w:name="_Toc307309957"/>
      <w:r>
        <w:t>T</w:t>
      </w:r>
      <w:r w:rsidR="006C01FA">
        <w:t>raiter</w:t>
      </w:r>
      <w:r>
        <w:t xml:space="preserve"> les demandes </w:t>
      </w:r>
      <w:r w:rsidR="007B4AA5">
        <w:t>de réservation</w:t>
      </w:r>
      <w:bookmarkEnd w:id="38"/>
    </w:p>
    <w:p w:rsidR="00282509" w:rsidRPr="00282509" w:rsidRDefault="00282509" w:rsidP="00282509">
      <w:pPr>
        <w:pStyle w:val="Titre2"/>
      </w:pPr>
      <w:bookmarkStart w:id="39" w:name="_Toc307309958"/>
      <w:r>
        <w:t>Comment trai</w:t>
      </w:r>
      <w:r w:rsidR="00C5517A">
        <w:t>ter les demandes de réservation</w:t>
      </w:r>
      <w:r>
        <w:t xml:space="preserve"> non périodiques ?</w:t>
      </w:r>
      <w:bookmarkEnd w:id="39"/>
    </w:p>
    <w:tbl>
      <w:tblPr>
        <w:tblW w:w="0" w:type="auto"/>
        <w:tblBorders>
          <w:bottom w:val="single" w:sz="18" w:space="0" w:color="1B9DD9"/>
        </w:tblBorders>
        <w:tblLook w:val="04A0"/>
      </w:tblPr>
      <w:tblGrid>
        <w:gridCol w:w="1242"/>
        <w:gridCol w:w="1843"/>
      </w:tblGrid>
      <w:tr w:rsidR="007B4AA5" w:rsidTr="007326F4">
        <w:trPr>
          <w:trHeight w:val="489"/>
        </w:trPr>
        <w:tc>
          <w:tcPr>
            <w:tcW w:w="1242" w:type="dxa"/>
          </w:tcPr>
          <w:p w:rsidR="007B4AA5" w:rsidRDefault="00541B92" w:rsidP="007326F4">
            <w:r>
              <w:rPr>
                <w:noProof/>
              </w:rPr>
              <w:drawing>
                <wp:inline distT="0" distB="0" distL="0" distR="0">
                  <wp:extent cx="596265" cy="596265"/>
                  <wp:effectExtent l="19050" t="0" r="0" b="0"/>
                  <wp:docPr id="102"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7B4AA5" w:rsidRDefault="007B4AA5" w:rsidP="007326F4">
            <w:pPr>
              <w:jc w:val="left"/>
            </w:pPr>
            <w:r w:rsidRPr="005D790B">
              <w:rPr>
                <w:b/>
                <w:color w:val="1B9DD9"/>
              </w:rPr>
              <w:t>Description</w:t>
            </w:r>
          </w:p>
        </w:tc>
      </w:tr>
    </w:tbl>
    <w:p w:rsidR="007B4AA5" w:rsidRDefault="005C1CA6" w:rsidP="007B4AA5">
      <w:r>
        <w:t>Lorsqu’un</w:t>
      </w:r>
      <w:r w:rsidR="007B4AA5">
        <w:t xml:space="preserve"> </w:t>
      </w:r>
      <w:r w:rsidR="007B4AA5" w:rsidRPr="005C1CA6">
        <w:rPr>
          <w:b/>
        </w:rPr>
        <w:t xml:space="preserve">circuit de validation </w:t>
      </w:r>
      <w:r w:rsidRPr="005C1CA6">
        <w:rPr>
          <w:b/>
        </w:rPr>
        <w:t>a</w:t>
      </w:r>
      <w:r w:rsidR="007B4AA5" w:rsidRPr="005C1CA6">
        <w:rPr>
          <w:b/>
        </w:rPr>
        <w:t xml:space="preserve"> été défini par un gestionnaire de service</w:t>
      </w:r>
      <w:r w:rsidR="007B4AA5">
        <w:t xml:space="preserve"> p</w:t>
      </w:r>
      <w:r>
        <w:t>our un type de ressources donné, alors le(s) utilisateur(s) identifiés individuellement par le gestionnaire de ressources</w:t>
      </w:r>
      <w:r w:rsidR="006C01FA">
        <w:t xml:space="preserve"> –</w:t>
      </w:r>
      <w:r w:rsidR="000B53B8">
        <w:t xml:space="preserve"> c’est à dire </w:t>
      </w:r>
      <w:r w:rsidR="006C01FA">
        <w:t xml:space="preserve">le(s) </w:t>
      </w:r>
      <w:r w:rsidR="006C01FA" w:rsidRPr="006C01FA">
        <w:rPr>
          <w:b/>
        </w:rPr>
        <w:t>valideur</w:t>
      </w:r>
      <w:r w:rsidR="006C01FA">
        <w:t xml:space="preserve">(s) - </w:t>
      </w:r>
      <w:r>
        <w:t xml:space="preserve">doivent </w:t>
      </w:r>
      <w:r w:rsidRPr="005C1CA6">
        <w:rPr>
          <w:b/>
        </w:rPr>
        <w:t>traiter les demandes de réservation</w:t>
      </w:r>
      <w:r>
        <w:t xml:space="preserve"> des ressources associées.</w:t>
      </w:r>
    </w:p>
    <w:p w:rsidR="006C01FA" w:rsidRDefault="006C01FA" w:rsidP="006C01FA">
      <w:r>
        <w:t xml:space="preserve">Ces utilisateurs ont un rôle – défini dans la console d’administration - de </w:t>
      </w:r>
      <w:r w:rsidRPr="006C01FA">
        <w:rPr>
          <w:b/>
        </w:rPr>
        <w:t>gestionnaire de service</w:t>
      </w:r>
      <w:r>
        <w:t xml:space="preserve"> ou de </w:t>
      </w:r>
      <w:r w:rsidRPr="006C01FA">
        <w:rPr>
          <w:b/>
        </w:rPr>
        <w:t>valideur</w:t>
      </w:r>
      <w:r>
        <w:t>. Ils</w:t>
      </w:r>
      <w:r w:rsidR="008A5A23">
        <w:t xml:space="preserve"> visualisent, sur leur page d’accueil du service « Réservation de ressources », les « </w:t>
      </w:r>
      <w:r w:rsidR="008A5A23" w:rsidRPr="008A5A23">
        <w:rPr>
          <w:b/>
        </w:rPr>
        <w:t>Dernières demandes de réservation en attente de traitement</w:t>
      </w:r>
      <w:r w:rsidR="008A5A23">
        <w:t> » et ont accès au</w:t>
      </w:r>
      <w:r>
        <w:t xml:space="preserve"> menu « </w:t>
      </w:r>
      <w:r w:rsidRPr="006C01FA">
        <w:rPr>
          <w:b/>
        </w:rPr>
        <w:t>Demandes à traiter</w:t>
      </w:r>
      <w:r>
        <w:t> » de l’outil de réservation des ressources.</w:t>
      </w:r>
    </w:p>
    <w:p w:rsidR="005C1CA6" w:rsidRDefault="005C1CA6" w:rsidP="007B4AA5">
      <w:r>
        <w:t xml:space="preserve">Il s’agit </w:t>
      </w:r>
      <w:r w:rsidRPr="005C1CA6">
        <w:rPr>
          <w:b/>
        </w:rPr>
        <w:t>d’accepter</w:t>
      </w:r>
      <w:r>
        <w:t xml:space="preserve"> ou de </w:t>
      </w:r>
      <w:r w:rsidRPr="005C1CA6">
        <w:rPr>
          <w:b/>
        </w:rPr>
        <w:t>refuser</w:t>
      </w:r>
      <w:r>
        <w:t xml:space="preserve"> les demandes de réservation </w:t>
      </w:r>
      <w:r w:rsidR="00282509">
        <w:t xml:space="preserve">non périodiques </w:t>
      </w:r>
      <w:r>
        <w:t>effectuées.</w:t>
      </w:r>
    </w:p>
    <w:p w:rsidR="005C1CA6" w:rsidRDefault="005C1CA6" w:rsidP="007B4AA5">
      <w:r>
        <w:t xml:space="preserve">Tant que ces demandes de réservation n’ont pas été traitées par </w:t>
      </w:r>
      <w:r w:rsidR="00BE3BE9">
        <w:t>un</w:t>
      </w:r>
      <w:r>
        <w:t xml:space="preserve"> valideur, leur état est « </w:t>
      </w:r>
      <w:r w:rsidRPr="005C1CA6">
        <w:rPr>
          <w:b/>
        </w:rPr>
        <w:t>en cours de traitement</w:t>
      </w:r>
      <w:r>
        <w:t> ». Si c</w:t>
      </w:r>
      <w:r w:rsidR="00BE3BE9">
        <w:t>es demandes ont été acceptées,</w:t>
      </w:r>
      <w:r>
        <w:t xml:space="preserve"> alors leur état est « </w:t>
      </w:r>
      <w:r w:rsidRPr="005C1CA6">
        <w:rPr>
          <w:b/>
        </w:rPr>
        <w:t>accepté</w:t>
      </w:r>
      <w:r>
        <w:t> ». S</w:t>
      </w:r>
      <w:r w:rsidR="00BE3BE9">
        <w:t xml:space="preserve">i ces demandes ont été refusées, </w:t>
      </w:r>
      <w:r>
        <w:t>alors leur état est « </w:t>
      </w:r>
      <w:r w:rsidRPr="005C1CA6">
        <w:rPr>
          <w:b/>
        </w:rPr>
        <w:t>refusé</w:t>
      </w:r>
      <w:r>
        <w:t xml:space="preserve"> ». </w:t>
      </w:r>
    </w:p>
    <w:p w:rsidR="00177D3C" w:rsidRDefault="005C1CA6" w:rsidP="00177D3C">
      <w:r>
        <w:t>Lorsqu’une demande a été refusée, alors celle-ci n’apparait plus sur le planning de réservation des ressources</w:t>
      </w:r>
      <w:r w:rsidR="006C01FA">
        <w:t xml:space="preserve">, </w:t>
      </w:r>
      <w:r w:rsidR="006C01FA" w:rsidRPr="006C01FA">
        <w:rPr>
          <w:b/>
        </w:rPr>
        <w:t>le créneau a été libéré</w:t>
      </w:r>
      <w:r>
        <w:t xml:space="preserve">. Elle n’apparait plus que dans la </w:t>
      </w:r>
      <w:r w:rsidRPr="005C1CA6">
        <w:rPr>
          <w:b/>
        </w:rPr>
        <w:t>liste des dernières réservations</w:t>
      </w:r>
      <w:r w:rsidR="00BE3BE9">
        <w:t xml:space="preserve"> du demandeur </w:t>
      </w:r>
      <w:r>
        <w:t xml:space="preserve">et dans </w:t>
      </w:r>
      <w:r w:rsidR="00BE3BE9">
        <w:t xml:space="preserve">son menu </w:t>
      </w:r>
      <w:r>
        <w:t>« </w:t>
      </w:r>
      <w:r w:rsidRPr="005C1CA6">
        <w:rPr>
          <w:b/>
        </w:rPr>
        <w:t>Mes réservations</w:t>
      </w:r>
      <w:r>
        <w:t> ».</w:t>
      </w:r>
    </w:p>
    <w:p w:rsidR="00177D3C" w:rsidRPr="00AA136C" w:rsidRDefault="00177D3C" w:rsidP="00177D3C">
      <w:r w:rsidRPr="00AA136C">
        <w:t xml:space="preserve">D’autre part, </w:t>
      </w:r>
      <w:r w:rsidRPr="00AA136C">
        <w:rPr>
          <w:rFonts w:cs="Arial"/>
          <w:color w:val="000000"/>
        </w:rPr>
        <w:t>une notification s’</w:t>
      </w:r>
      <w:r w:rsidR="002E50EE" w:rsidRPr="00AA136C">
        <w:rPr>
          <w:rFonts w:cs="Arial"/>
          <w:color w:val="000000"/>
        </w:rPr>
        <w:t>affiche</w:t>
      </w:r>
      <w:r w:rsidRPr="00AA136C">
        <w:rPr>
          <w:rFonts w:cs="Arial"/>
          <w:color w:val="000000"/>
        </w:rPr>
        <w:t xml:space="preserve"> </w:t>
      </w:r>
      <w:r w:rsidR="002E50EE" w:rsidRPr="00AA136C">
        <w:rPr>
          <w:rFonts w:cs="Arial"/>
          <w:color w:val="000000"/>
        </w:rPr>
        <w:t>en page d'accueil de l’ENT</w:t>
      </w:r>
      <w:r w:rsidRPr="00AA136C">
        <w:rPr>
          <w:rFonts w:cs="Arial"/>
          <w:color w:val="000000"/>
        </w:rPr>
        <w:t xml:space="preserve"> lorsque :</w:t>
      </w:r>
    </w:p>
    <w:p w:rsidR="00177D3C" w:rsidRPr="00AA136C" w:rsidRDefault="00177D3C" w:rsidP="00897E95">
      <w:pPr>
        <w:numPr>
          <w:ilvl w:val="1"/>
          <w:numId w:val="20"/>
        </w:numPr>
        <w:spacing w:before="0" w:after="0"/>
        <w:rPr>
          <w:rFonts w:cs="Arial"/>
          <w:color w:val="000000"/>
        </w:rPr>
      </w:pPr>
      <w:r w:rsidRPr="00AA136C">
        <w:rPr>
          <w:rFonts w:cs="Arial"/>
          <w:color w:val="000000"/>
        </w:rPr>
        <w:t>une demande de réservation doit être traitée (si l'utilisateur est gestionnaire).</w:t>
      </w:r>
    </w:p>
    <w:p w:rsidR="00AA136C" w:rsidRPr="00AA136C" w:rsidRDefault="00177D3C" w:rsidP="00AA136C">
      <w:pPr>
        <w:numPr>
          <w:ilvl w:val="1"/>
          <w:numId w:val="20"/>
        </w:numPr>
        <w:spacing w:before="0" w:after="0"/>
        <w:rPr>
          <w:rFonts w:cs="Arial"/>
          <w:color w:val="000000"/>
        </w:rPr>
      </w:pPr>
      <w:r w:rsidRPr="00AA136C">
        <w:rPr>
          <w:rFonts w:cs="Arial"/>
          <w:color w:val="000000"/>
        </w:rPr>
        <w:t>une demande de réservation est traitée (acceptée ou refusée) pour les demandeurs.</w:t>
      </w:r>
    </w:p>
    <w:p w:rsidR="00177D3C" w:rsidRPr="00177D3C" w:rsidRDefault="00F62834" w:rsidP="00AA136C">
      <w:pPr>
        <w:spacing w:before="0" w:after="0"/>
        <w:jc w:val="center"/>
        <w:rPr>
          <w:rFonts w:ascii="Arial" w:hAnsi="Arial" w:cs="Arial"/>
          <w:color w:val="000000"/>
          <w:sz w:val="20"/>
          <w:szCs w:val="20"/>
        </w:rPr>
      </w:pPr>
      <w:r>
        <w:rPr>
          <w:rFonts w:ascii="Arial" w:hAnsi="Arial" w:cs="Arial"/>
          <w:noProof/>
          <w:color w:val="000000"/>
          <w:sz w:val="20"/>
          <w:szCs w:val="20"/>
        </w:rPr>
        <w:pict>
          <v:rect id="_x0000_s1827" style="position:absolute;left:0;text-align:left;margin-left:293.05pt;margin-top:163.7pt;width:169.05pt;height:21.9pt;z-index:251692544" filled="f" strokecolor="red" strokeweight="2.25pt"/>
        </w:pict>
      </w:r>
      <w:r w:rsidR="00541B92">
        <w:rPr>
          <w:rFonts w:ascii="Arial" w:hAnsi="Arial" w:cs="Arial"/>
          <w:noProof/>
          <w:color w:val="000000"/>
          <w:sz w:val="20"/>
          <w:szCs w:val="20"/>
        </w:rPr>
        <w:drawing>
          <wp:inline distT="0" distB="0" distL="0" distR="0">
            <wp:extent cx="5868035" cy="3442970"/>
            <wp:effectExtent l="19050" t="0" r="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71" cstate="print"/>
                    <a:srcRect/>
                    <a:stretch>
                      <a:fillRect/>
                    </a:stretch>
                  </pic:blipFill>
                  <pic:spPr bwMode="auto">
                    <a:xfrm>
                      <a:off x="0" y="0"/>
                      <a:ext cx="5868035" cy="3442970"/>
                    </a:xfrm>
                    <a:prstGeom prst="rect">
                      <a:avLst/>
                    </a:prstGeom>
                    <a:noFill/>
                    <a:ln w="9525">
                      <a:noFill/>
                      <a:miter lim="800000"/>
                      <a:headEnd/>
                      <a:tailEnd/>
                    </a:ln>
                  </pic:spPr>
                </pic:pic>
              </a:graphicData>
            </a:graphic>
          </wp:inline>
        </w:drawing>
      </w:r>
    </w:p>
    <w:tbl>
      <w:tblPr>
        <w:tblW w:w="0" w:type="auto"/>
        <w:tblBorders>
          <w:bottom w:val="single" w:sz="18" w:space="0" w:color="1B9DD9"/>
        </w:tblBorders>
        <w:tblLook w:val="04A0"/>
      </w:tblPr>
      <w:tblGrid>
        <w:gridCol w:w="1176"/>
        <w:gridCol w:w="1909"/>
      </w:tblGrid>
      <w:tr w:rsidR="007B4AA5" w:rsidTr="007326F4">
        <w:trPr>
          <w:trHeight w:val="443"/>
        </w:trPr>
        <w:tc>
          <w:tcPr>
            <w:tcW w:w="1176" w:type="dxa"/>
          </w:tcPr>
          <w:p w:rsidR="007B4AA5" w:rsidRDefault="00541B92" w:rsidP="007326F4">
            <w:r>
              <w:rPr>
                <w:noProof/>
              </w:rPr>
              <w:drawing>
                <wp:inline distT="0" distB="0" distL="0" distR="0">
                  <wp:extent cx="548640" cy="548640"/>
                  <wp:effectExtent l="19050" t="0" r="3810" b="0"/>
                  <wp:docPr id="104" name="Image 10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7B4AA5" w:rsidRDefault="007B4AA5" w:rsidP="007326F4">
            <w:pPr>
              <w:jc w:val="left"/>
            </w:pPr>
            <w:r>
              <w:rPr>
                <w:b/>
                <w:color w:val="1B9DD9"/>
              </w:rPr>
              <w:t>P</w:t>
            </w:r>
            <w:r w:rsidRPr="005D790B">
              <w:rPr>
                <w:b/>
                <w:color w:val="1B9DD9"/>
              </w:rPr>
              <w:t>as à pas</w:t>
            </w:r>
          </w:p>
        </w:tc>
      </w:tr>
    </w:tbl>
    <w:p w:rsidR="007B4AA5" w:rsidRDefault="007B4AA5" w:rsidP="007B4AA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7B4AA5" w:rsidRPr="00283C9F" w:rsidTr="007326F4">
        <w:trPr>
          <w:tblHeader/>
        </w:trPr>
        <w:tc>
          <w:tcPr>
            <w:tcW w:w="1101" w:type="dxa"/>
            <w:tcBorders>
              <w:top w:val="single" w:sz="4" w:space="0" w:color="548DD4"/>
              <w:left w:val="single" w:sz="4" w:space="0" w:color="auto"/>
              <w:bottom w:val="single" w:sz="4" w:space="0" w:color="auto"/>
              <w:right w:val="single" w:sz="4" w:space="0" w:color="auto"/>
            </w:tcBorders>
          </w:tcPr>
          <w:p w:rsidR="007B4AA5" w:rsidRPr="00283C9F" w:rsidRDefault="007B4AA5" w:rsidP="007326F4">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7B4AA5" w:rsidRPr="00283C9F" w:rsidRDefault="007B4AA5" w:rsidP="007326F4">
            <w:pPr>
              <w:pStyle w:val="BodyText"/>
              <w:jc w:val="center"/>
              <w:rPr>
                <w:b/>
                <w:szCs w:val="24"/>
              </w:rPr>
            </w:pPr>
            <w:r w:rsidRPr="00283C9F">
              <w:rPr>
                <w:b/>
                <w:szCs w:val="24"/>
              </w:rPr>
              <w:t>Description</w:t>
            </w:r>
          </w:p>
        </w:tc>
      </w:tr>
      <w:tr w:rsidR="007B4AA5" w:rsidTr="007326F4">
        <w:tc>
          <w:tcPr>
            <w:tcW w:w="1101" w:type="dxa"/>
          </w:tcPr>
          <w:p w:rsidR="007B4AA5" w:rsidRDefault="00541B92" w:rsidP="007326F4">
            <w:pPr>
              <w:jc w:val="center"/>
            </w:pPr>
            <w:r>
              <w:rPr>
                <w:noProof/>
              </w:rPr>
              <w:drawing>
                <wp:inline distT="0" distB="0" distL="0" distR="0">
                  <wp:extent cx="325755" cy="270510"/>
                  <wp:effectExtent l="19050" t="0" r="0" b="0"/>
                  <wp:docPr id="10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7B4AA5" w:rsidRDefault="007B4AA5" w:rsidP="007326F4">
            <w:pPr>
              <w:pStyle w:val="ENT-Action"/>
              <w:tabs>
                <w:tab w:val="num" w:pos="600"/>
              </w:tabs>
              <w:ind w:left="600"/>
            </w:pPr>
            <w:r>
              <w:t xml:space="preserve">A partir de la page d’accueil du service « Réservation de </w:t>
            </w:r>
            <w:r w:rsidR="006A7D26">
              <w:t>matériel</w:t>
            </w:r>
            <w:r w:rsidR="00DE4B77">
              <w:t> », cliquer</w:t>
            </w:r>
            <w:r>
              <w:t xml:space="preserve"> sur le lien « </w:t>
            </w:r>
            <w:r w:rsidR="006C01FA">
              <w:t>Traiter les demandes</w:t>
            </w:r>
            <w:r>
              <w:t> ».</w:t>
            </w:r>
          </w:p>
          <w:p w:rsidR="006C01FA" w:rsidRDefault="00BF16C9" w:rsidP="006A7D26">
            <w:pPr>
              <w:pStyle w:val="ENT-Action"/>
              <w:numPr>
                <w:ilvl w:val="0"/>
                <w:numId w:val="0"/>
              </w:numPr>
              <w:ind w:left="510" w:hanging="510"/>
              <w:jc w:val="center"/>
            </w:pPr>
            <w:r>
              <w:rPr>
                <w:noProof/>
                <w:lang w:eastAsia="fr-FR"/>
              </w:rPr>
              <w:pict>
                <v:rect id="_x0000_s1738" style="position:absolute;left:0;text-align:left;margin-left:364.45pt;margin-top:172.4pt;width:73.4pt;height:14.25pt;z-index:251645440" filled="f" strokecolor="red" strokeweight="2.25pt"/>
              </w:pict>
            </w:r>
            <w:r w:rsidR="00541B92">
              <w:rPr>
                <w:noProof/>
                <w:lang w:eastAsia="fr-FR"/>
              </w:rPr>
              <w:drawing>
                <wp:inline distT="0" distB="0" distL="0" distR="0">
                  <wp:extent cx="5629275" cy="2504440"/>
                  <wp:effectExtent l="19050" t="0" r="9525" b="0"/>
                  <wp:docPr id="10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8" cstate="print"/>
                          <a:srcRect/>
                          <a:stretch>
                            <a:fillRect/>
                          </a:stretch>
                        </pic:blipFill>
                        <pic:spPr bwMode="auto">
                          <a:xfrm>
                            <a:off x="0" y="0"/>
                            <a:ext cx="5629275" cy="2504440"/>
                          </a:xfrm>
                          <a:prstGeom prst="rect">
                            <a:avLst/>
                          </a:prstGeom>
                          <a:noFill/>
                          <a:ln w="9525">
                            <a:noFill/>
                            <a:miter lim="800000"/>
                            <a:headEnd/>
                            <a:tailEnd/>
                          </a:ln>
                        </pic:spPr>
                      </pic:pic>
                    </a:graphicData>
                  </a:graphic>
                </wp:inline>
              </w:drawing>
            </w:r>
          </w:p>
          <w:p w:rsidR="007B4AA5" w:rsidRDefault="007B4AA5" w:rsidP="007326F4">
            <w:pPr>
              <w:pStyle w:val="ENT-Rsultat"/>
            </w:pPr>
            <w:r>
              <w:t>L’</w:t>
            </w:r>
            <w:r w:rsidR="008674FF">
              <w:t xml:space="preserve">onglet « Non périodiques » de </w:t>
            </w:r>
            <w:r>
              <w:t>« </w:t>
            </w:r>
            <w:r w:rsidR="006C01FA">
              <w:t>Demandes à traiter</w:t>
            </w:r>
            <w:r>
              <w:t xml:space="preserve"> » s’affiche : </w:t>
            </w:r>
          </w:p>
          <w:p w:rsidR="009534F6" w:rsidRDefault="006C01FA" w:rsidP="006A7D26">
            <w:pPr>
              <w:pStyle w:val="ENT-Rsultat"/>
              <w:numPr>
                <w:ilvl w:val="0"/>
                <w:numId w:val="0"/>
              </w:numPr>
              <w:ind w:left="510" w:hanging="510"/>
              <w:jc w:val="center"/>
            </w:pPr>
            <w:r>
              <w:rPr>
                <w:noProof/>
                <w:lang w:eastAsia="fr-FR"/>
              </w:rPr>
              <w:pict>
                <v:rect id="_x0000_s1736" style="position:absolute;left:0;text-align:left;margin-left:168.35pt;margin-top:-1.25pt;width:73.4pt;height:14.25pt;z-index:251644416" filled="f" strokecolor="red" strokeweight="2.25pt"/>
              </w:pict>
            </w:r>
            <w:r w:rsidR="00541B92">
              <w:rPr>
                <w:noProof/>
                <w:lang w:eastAsia="fr-FR"/>
              </w:rPr>
              <w:drawing>
                <wp:inline distT="0" distB="0" distL="0" distR="0">
                  <wp:extent cx="5581650" cy="1749425"/>
                  <wp:effectExtent l="19050" t="0" r="0" b="0"/>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72" cstate="print"/>
                          <a:srcRect/>
                          <a:stretch>
                            <a:fillRect/>
                          </a:stretch>
                        </pic:blipFill>
                        <pic:spPr bwMode="auto">
                          <a:xfrm>
                            <a:off x="0" y="0"/>
                            <a:ext cx="5581650" cy="1749425"/>
                          </a:xfrm>
                          <a:prstGeom prst="rect">
                            <a:avLst/>
                          </a:prstGeom>
                          <a:noFill/>
                          <a:ln w="9525">
                            <a:noFill/>
                            <a:miter lim="800000"/>
                            <a:headEnd/>
                            <a:tailEnd/>
                          </a:ln>
                        </pic:spPr>
                      </pic:pic>
                    </a:graphicData>
                  </a:graphic>
                </wp:inline>
              </w:drawing>
            </w:r>
          </w:p>
          <w:p w:rsidR="00FD4C71" w:rsidRPr="00897E95" w:rsidRDefault="00FD4C71" w:rsidP="00FD4C71">
            <w:pPr>
              <w:pStyle w:val="Style1"/>
              <w:rPr>
                <w:rFonts w:cs="Arial"/>
                <w:lang w:val="fr-FR" w:eastAsia="fr-FR"/>
              </w:rPr>
            </w:pPr>
            <w:r w:rsidRPr="00897E95">
              <w:rPr>
                <w:rFonts w:cs="Arial"/>
                <w:lang w:val="fr-FR" w:eastAsia="fr-FR"/>
              </w:rPr>
              <w:t>Pour afficher le détail de la demande de réservation (la date, les horaires et le motif si renseigné), cliquez sur l’hyperlien du nom de la ressource.</w:t>
            </w:r>
          </w:p>
        </w:tc>
      </w:tr>
      <w:tr w:rsidR="007B4AA5" w:rsidTr="007326F4">
        <w:tc>
          <w:tcPr>
            <w:tcW w:w="1101" w:type="dxa"/>
          </w:tcPr>
          <w:p w:rsidR="007B4AA5" w:rsidRDefault="00541B92" w:rsidP="007326F4">
            <w:pPr>
              <w:jc w:val="center"/>
            </w:pPr>
            <w:r>
              <w:rPr>
                <w:noProof/>
              </w:rPr>
              <w:drawing>
                <wp:inline distT="0" distB="0" distL="0" distR="0">
                  <wp:extent cx="341630" cy="270510"/>
                  <wp:effectExtent l="19050" t="0" r="0" b="0"/>
                  <wp:docPr id="10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6C01FA" w:rsidRDefault="00DE4B77" w:rsidP="007326F4">
            <w:pPr>
              <w:pStyle w:val="ENT-Action"/>
              <w:tabs>
                <w:tab w:val="num" w:pos="600"/>
              </w:tabs>
              <w:ind w:left="600"/>
            </w:pPr>
            <w:r>
              <w:t>Cocher</w:t>
            </w:r>
            <w:r w:rsidR="006C01FA">
              <w:t xml:space="preserve"> « Accepter » ou « Refuser » pour traiter les demandes de </w:t>
            </w:r>
            <w:smartTag w:uri="urn:schemas-microsoft-com:office:smarttags" w:element="PersonName">
              <w:smartTagPr>
                <w:attr w:name="ProductID" w:val="la liste. En"/>
              </w:smartTagPr>
              <w:r w:rsidR="006C01FA">
                <w:t>la liste. En</w:t>
              </w:r>
            </w:smartTag>
            <w:r w:rsidR="006C01FA">
              <w:t xml:space="preserve"> cas de refus, le motif doit être renseigné.</w:t>
            </w:r>
          </w:p>
          <w:p w:rsidR="003D36FD" w:rsidRPr="00897E95" w:rsidRDefault="003D36FD" w:rsidP="003D36FD">
            <w:pPr>
              <w:pStyle w:val="Style1"/>
              <w:rPr>
                <w:rFonts w:cs="Arial"/>
                <w:lang w:val="fr-FR" w:eastAsia="fr-FR"/>
              </w:rPr>
            </w:pPr>
            <w:r w:rsidRPr="00897E95">
              <w:rPr>
                <w:rFonts w:cs="Arial"/>
                <w:lang w:val="fr-FR" w:eastAsia="fr-FR"/>
              </w:rPr>
              <w:t>En cliquant sur le bouton « Réinitialiser » toutes les cases cochées sont décochées et les motifs de refus sont effacés.</w:t>
            </w:r>
          </w:p>
          <w:p w:rsidR="003D36FD" w:rsidRDefault="00DE4B77" w:rsidP="007326F4">
            <w:pPr>
              <w:pStyle w:val="ENT-Action"/>
              <w:tabs>
                <w:tab w:val="num" w:pos="600"/>
              </w:tabs>
              <w:ind w:left="600"/>
            </w:pPr>
            <w:r>
              <w:t>Enregistrer</w:t>
            </w:r>
            <w:r w:rsidR="008674FF">
              <w:t xml:space="preserve"> </w:t>
            </w:r>
          </w:p>
          <w:p w:rsidR="006C01FA" w:rsidRDefault="008674FF" w:rsidP="003D36FD">
            <w:pPr>
              <w:pStyle w:val="ENT-Rsultat"/>
            </w:pPr>
            <w:r>
              <w:t>Un message de confirmation vous indique que vos modifications ont été prises en compte.</w:t>
            </w:r>
          </w:p>
          <w:p w:rsidR="007B4AA5" w:rsidRPr="00897E95" w:rsidRDefault="009534F6" w:rsidP="00BE3BE9">
            <w:pPr>
              <w:pStyle w:val="Style1"/>
              <w:rPr>
                <w:rFonts w:cs="Arial"/>
                <w:lang w:val="fr-FR" w:eastAsia="fr-FR"/>
              </w:rPr>
            </w:pPr>
            <w:r w:rsidRPr="00897E95">
              <w:rPr>
                <w:rFonts w:cs="Arial"/>
                <w:lang w:val="fr-FR" w:eastAsia="fr-FR"/>
              </w:rPr>
              <w:t xml:space="preserve">Après chacun des noms d’onglet est indiqué entre parenthèses le nombre de demandes restant à traiter.  </w:t>
            </w:r>
          </w:p>
        </w:tc>
      </w:tr>
    </w:tbl>
    <w:p w:rsidR="003D1665" w:rsidRPr="00282509" w:rsidRDefault="003D1665" w:rsidP="003D1665">
      <w:pPr>
        <w:pStyle w:val="Titre2"/>
      </w:pPr>
      <w:bookmarkStart w:id="40" w:name="_Toc307309959"/>
      <w:r>
        <w:t>Comment traiter les demandes de réservation périodiques ?</w:t>
      </w:r>
      <w:bookmarkEnd w:id="40"/>
    </w:p>
    <w:tbl>
      <w:tblPr>
        <w:tblW w:w="0" w:type="auto"/>
        <w:tblBorders>
          <w:bottom w:val="single" w:sz="18" w:space="0" w:color="1B9DD9"/>
        </w:tblBorders>
        <w:tblLook w:val="04A0"/>
      </w:tblPr>
      <w:tblGrid>
        <w:gridCol w:w="1242"/>
        <w:gridCol w:w="1843"/>
      </w:tblGrid>
      <w:tr w:rsidR="003D1665" w:rsidTr="008A5A23">
        <w:trPr>
          <w:trHeight w:val="489"/>
        </w:trPr>
        <w:tc>
          <w:tcPr>
            <w:tcW w:w="1242" w:type="dxa"/>
          </w:tcPr>
          <w:p w:rsidR="003D1665" w:rsidRDefault="00541B92" w:rsidP="008A5A23">
            <w:r>
              <w:rPr>
                <w:noProof/>
              </w:rPr>
              <w:drawing>
                <wp:inline distT="0" distB="0" distL="0" distR="0">
                  <wp:extent cx="596265" cy="596265"/>
                  <wp:effectExtent l="19050" t="0" r="0" b="0"/>
                  <wp:docPr id="109"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3D1665" w:rsidRDefault="003D1665" w:rsidP="008A5A23">
            <w:pPr>
              <w:jc w:val="left"/>
            </w:pPr>
            <w:r w:rsidRPr="005D790B">
              <w:rPr>
                <w:b/>
                <w:color w:val="1B9DD9"/>
              </w:rPr>
              <w:t>Description</w:t>
            </w:r>
          </w:p>
        </w:tc>
      </w:tr>
    </w:tbl>
    <w:p w:rsidR="003D1665" w:rsidRDefault="003D1665" w:rsidP="003D1665">
      <w:r>
        <w:t xml:space="preserve">Lorsqu’un </w:t>
      </w:r>
      <w:r w:rsidRPr="005C1CA6">
        <w:rPr>
          <w:b/>
        </w:rPr>
        <w:t>circuit de validation a été défini par un gestionnaire de service</w:t>
      </w:r>
      <w:r>
        <w:t xml:space="preserve"> pour un type de ressources donné, alors le</w:t>
      </w:r>
      <w:r w:rsidR="005843D3">
        <w:t xml:space="preserve"> ou les</w:t>
      </w:r>
      <w:r>
        <w:t xml:space="preserve"> utilisateur(s) identifié</w:t>
      </w:r>
      <w:r w:rsidR="005843D3">
        <w:t>(</w:t>
      </w:r>
      <w:r>
        <w:t>s</w:t>
      </w:r>
      <w:r w:rsidR="005843D3">
        <w:t>)</w:t>
      </w:r>
      <w:r>
        <w:t xml:space="preserve"> individuellement par</w:t>
      </w:r>
      <w:r w:rsidR="00AA136C">
        <w:t xml:space="preserve"> le gestionnaire de ressources </w:t>
      </w:r>
      <w:r w:rsidR="00BE3BE9">
        <w:t xml:space="preserve">c'est-à-dire </w:t>
      </w:r>
      <w:r>
        <w:t xml:space="preserve">le(s) </w:t>
      </w:r>
      <w:r w:rsidRPr="006C01FA">
        <w:rPr>
          <w:b/>
        </w:rPr>
        <w:t>valideur</w:t>
      </w:r>
      <w:r>
        <w:t xml:space="preserve">(s) - doivent </w:t>
      </w:r>
      <w:r w:rsidRPr="005C1CA6">
        <w:rPr>
          <w:b/>
        </w:rPr>
        <w:t>traiter les demandes de réservation</w:t>
      </w:r>
      <w:r>
        <w:t xml:space="preserve"> des ressources associées.</w:t>
      </w:r>
    </w:p>
    <w:p w:rsidR="003D1665" w:rsidRDefault="003D1665" w:rsidP="003D1665">
      <w:r>
        <w:t xml:space="preserve">Ces utilisateurs ont un rôle – défini dans la console d’administration - de </w:t>
      </w:r>
      <w:r w:rsidRPr="006C01FA">
        <w:rPr>
          <w:b/>
        </w:rPr>
        <w:t>gestionnaire de service</w:t>
      </w:r>
      <w:r>
        <w:t xml:space="preserve"> ou de </w:t>
      </w:r>
      <w:r w:rsidRPr="006C01FA">
        <w:rPr>
          <w:b/>
        </w:rPr>
        <w:t>valideur</w:t>
      </w:r>
      <w:r>
        <w:t>. Ils ont accès aux menus « </w:t>
      </w:r>
      <w:r w:rsidRPr="006C01FA">
        <w:rPr>
          <w:b/>
        </w:rPr>
        <w:t>Demandes à traiter</w:t>
      </w:r>
      <w:r>
        <w:t> » de l’outil de réservation des ressources.</w:t>
      </w:r>
    </w:p>
    <w:p w:rsidR="003D1665" w:rsidRDefault="003D1665" w:rsidP="003D1665">
      <w:r>
        <w:t xml:space="preserve">Dans le cas de demandes de réservation périodiques, il s’agit  </w:t>
      </w:r>
      <w:r w:rsidRPr="005C1CA6">
        <w:rPr>
          <w:b/>
        </w:rPr>
        <w:t>d’accepter</w:t>
      </w:r>
      <w:r>
        <w:t xml:space="preserve"> ou de </w:t>
      </w:r>
      <w:r w:rsidRPr="005C1CA6">
        <w:rPr>
          <w:b/>
        </w:rPr>
        <w:t>refuser</w:t>
      </w:r>
      <w:r>
        <w:t xml:space="preserve"> </w:t>
      </w:r>
      <w:r w:rsidRPr="003D1665">
        <w:rPr>
          <w:b/>
        </w:rPr>
        <w:t>toutes</w:t>
      </w:r>
      <w:r w:rsidR="00B1340B">
        <w:rPr>
          <w:b/>
        </w:rPr>
        <w:t xml:space="preserve"> les demandes de réservation,</w:t>
      </w:r>
      <w:r w:rsidRPr="003D1665">
        <w:rPr>
          <w:b/>
        </w:rPr>
        <w:t xml:space="preserve"> ou une partie</w:t>
      </w:r>
      <w:r w:rsidR="00B1340B">
        <w:rPr>
          <w:b/>
        </w:rPr>
        <w:t xml:space="preserve"> seulement,</w:t>
      </w:r>
      <w:r w:rsidRPr="003D1665">
        <w:rPr>
          <w:b/>
        </w:rPr>
        <w:t xml:space="preserve"> </w:t>
      </w:r>
      <w:r>
        <w:t>composant la demande de réservation périodique effectuée.</w:t>
      </w:r>
    </w:p>
    <w:p w:rsidR="003D1665" w:rsidRDefault="003D1665" w:rsidP="003D1665">
      <w:r>
        <w:t>Tant que ces demandes de réservation n’ont pas été traitées par</w:t>
      </w:r>
      <w:r w:rsidR="00544A58">
        <w:t xml:space="preserve"> un valideur</w:t>
      </w:r>
      <w:r>
        <w:t>, leur état est « </w:t>
      </w:r>
      <w:r w:rsidRPr="005C1CA6">
        <w:rPr>
          <w:b/>
        </w:rPr>
        <w:t>en cours de traitement</w:t>
      </w:r>
      <w:r>
        <w:t xml:space="preserve"> ». Si ces demandes ont été acceptées, alors leur état est « </w:t>
      </w:r>
      <w:r w:rsidRPr="005C1CA6">
        <w:rPr>
          <w:b/>
        </w:rPr>
        <w:t>accepté</w:t>
      </w:r>
      <w:r>
        <w:t> ». S</w:t>
      </w:r>
      <w:r w:rsidR="00544A58">
        <w:t xml:space="preserve">i ces demandes ont été refusées, </w:t>
      </w:r>
      <w:r>
        <w:t>alors leur état est « </w:t>
      </w:r>
      <w:r w:rsidRPr="005C1CA6">
        <w:rPr>
          <w:b/>
        </w:rPr>
        <w:t>refusé</w:t>
      </w:r>
      <w:r>
        <w:t xml:space="preserve"> ». </w:t>
      </w:r>
    </w:p>
    <w:p w:rsidR="00DE4B77" w:rsidRDefault="003D1665" w:rsidP="003D1665">
      <w:r>
        <w:t xml:space="preserve">Lorsqu’une demande a été refusée, alors celle-ci n’apparait plus sur le planning de réservation des ressources, </w:t>
      </w:r>
      <w:r w:rsidRPr="006C01FA">
        <w:rPr>
          <w:b/>
        </w:rPr>
        <w:t>le créneau a été libéré</w:t>
      </w:r>
      <w:r>
        <w:t xml:space="preserve">. Elle n’apparait plus que dans la </w:t>
      </w:r>
      <w:r w:rsidRPr="005C1CA6">
        <w:rPr>
          <w:b/>
        </w:rPr>
        <w:t>liste des dernières réservations</w:t>
      </w:r>
      <w:r w:rsidR="00544A58">
        <w:t xml:space="preserve"> du demandeur </w:t>
      </w:r>
      <w:r>
        <w:t>et dans</w:t>
      </w:r>
      <w:r w:rsidR="00544A58">
        <w:t xml:space="preserve"> son menu</w:t>
      </w:r>
      <w:r>
        <w:t xml:space="preserve"> « </w:t>
      </w:r>
      <w:r w:rsidRPr="005C1CA6">
        <w:rPr>
          <w:b/>
        </w:rPr>
        <w:t>Mes réservations</w:t>
      </w:r>
      <w:r>
        <w:t> ».</w:t>
      </w:r>
    </w:p>
    <w:tbl>
      <w:tblPr>
        <w:tblW w:w="0" w:type="auto"/>
        <w:tblBorders>
          <w:bottom w:val="single" w:sz="18" w:space="0" w:color="1B9DD9"/>
        </w:tblBorders>
        <w:tblLook w:val="04A0"/>
      </w:tblPr>
      <w:tblGrid>
        <w:gridCol w:w="1176"/>
        <w:gridCol w:w="1909"/>
      </w:tblGrid>
      <w:tr w:rsidR="003D1665" w:rsidTr="008A5A23">
        <w:trPr>
          <w:trHeight w:val="443"/>
        </w:trPr>
        <w:tc>
          <w:tcPr>
            <w:tcW w:w="1176" w:type="dxa"/>
          </w:tcPr>
          <w:p w:rsidR="003D1665" w:rsidRDefault="00541B92" w:rsidP="008A5A23">
            <w:r>
              <w:rPr>
                <w:noProof/>
              </w:rPr>
              <w:drawing>
                <wp:inline distT="0" distB="0" distL="0" distR="0">
                  <wp:extent cx="548640" cy="548640"/>
                  <wp:effectExtent l="19050" t="0" r="3810" b="0"/>
                  <wp:docPr id="110" name="Image 110"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3D1665" w:rsidRDefault="003D1665" w:rsidP="008A5A23">
            <w:pPr>
              <w:jc w:val="left"/>
            </w:pPr>
            <w:r>
              <w:rPr>
                <w:b/>
                <w:color w:val="1B9DD9"/>
              </w:rPr>
              <w:t>P</w:t>
            </w:r>
            <w:r w:rsidRPr="005D790B">
              <w:rPr>
                <w:b/>
                <w:color w:val="1B9DD9"/>
              </w:rPr>
              <w:t>as à pas</w:t>
            </w:r>
          </w:p>
        </w:tc>
      </w:tr>
    </w:tbl>
    <w:p w:rsidR="003D1665" w:rsidRDefault="003D1665" w:rsidP="003D1665"/>
    <w:p w:rsidR="004A0935" w:rsidRDefault="004A0935" w:rsidP="003D1665"/>
    <w:p w:rsidR="004A0935" w:rsidRDefault="004A0935" w:rsidP="003D1665"/>
    <w:p w:rsidR="004A0935" w:rsidRDefault="004A0935" w:rsidP="003D166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E0"/>
      </w:tblPr>
      <w:tblGrid>
        <w:gridCol w:w="1101"/>
        <w:gridCol w:w="9319"/>
      </w:tblGrid>
      <w:tr w:rsidR="003D1665" w:rsidRPr="00283C9F" w:rsidTr="00DE4B77">
        <w:trPr>
          <w:tblHeader/>
        </w:trPr>
        <w:tc>
          <w:tcPr>
            <w:tcW w:w="1101" w:type="dxa"/>
            <w:tcBorders>
              <w:top w:val="single" w:sz="4" w:space="0" w:color="548DD4"/>
              <w:left w:val="single" w:sz="4" w:space="0" w:color="auto"/>
              <w:bottom w:val="single" w:sz="4" w:space="0" w:color="auto"/>
              <w:right w:val="single" w:sz="4" w:space="0" w:color="auto"/>
            </w:tcBorders>
          </w:tcPr>
          <w:p w:rsidR="003D1665" w:rsidRPr="00283C9F" w:rsidRDefault="003D1665" w:rsidP="008A5A23">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3D1665" w:rsidRPr="00283C9F" w:rsidRDefault="003D1665" w:rsidP="008A5A23">
            <w:pPr>
              <w:pStyle w:val="BodyText"/>
              <w:jc w:val="center"/>
              <w:rPr>
                <w:b/>
                <w:szCs w:val="24"/>
              </w:rPr>
            </w:pPr>
            <w:r w:rsidRPr="00283C9F">
              <w:rPr>
                <w:b/>
                <w:szCs w:val="24"/>
              </w:rPr>
              <w:t>Description</w:t>
            </w:r>
          </w:p>
        </w:tc>
      </w:tr>
      <w:tr w:rsidR="003D1665" w:rsidTr="00DE4B77">
        <w:tc>
          <w:tcPr>
            <w:tcW w:w="1101" w:type="dxa"/>
          </w:tcPr>
          <w:p w:rsidR="003D1665" w:rsidRDefault="00541B92" w:rsidP="008A5A23">
            <w:pPr>
              <w:jc w:val="center"/>
            </w:pPr>
            <w:r>
              <w:rPr>
                <w:noProof/>
              </w:rPr>
              <w:drawing>
                <wp:inline distT="0" distB="0" distL="0" distR="0">
                  <wp:extent cx="325755" cy="270510"/>
                  <wp:effectExtent l="19050" t="0" r="0" b="0"/>
                  <wp:docPr id="11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3D1665" w:rsidRDefault="003D1665" w:rsidP="008A5A23">
            <w:pPr>
              <w:pStyle w:val="ENT-Action"/>
              <w:tabs>
                <w:tab w:val="num" w:pos="600"/>
              </w:tabs>
              <w:ind w:left="600"/>
            </w:pPr>
            <w:r>
              <w:t xml:space="preserve">A partir de la page d’accueil du service « Réservation de </w:t>
            </w:r>
            <w:r w:rsidR="006A7D26">
              <w:t>matériel</w:t>
            </w:r>
            <w:r>
              <w:t> », clique</w:t>
            </w:r>
            <w:r w:rsidR="00DE4B77">
              <w:t>r</w:t>
            </w:r>
            <w:r>
              <w:t xml:space="preserve"> sur le lien « Traiter les demandes ».</w:t>
            </w:r>
          </w:p>
          <w:p w:rsidR="003D1665" w:rsidRDefault="00BF16C9" w:rsidP="0049341C">
            <w:pPr>
              <w:pStyle w:val="ENT-Action"/>
              <w:numPr>
                <w:ilvl w:val="0"/>
                <w:numId w:val="0"/>
              </w:numPr>
              <w:ind w:left="510" w:hanging="510"/>
            </w:pPr>
            <w:r>
              <w:rPr>
                <w:noProof/>
                <w:lang w:eastAsia="fr-FR"/>
              </w:rPr>
              <w:pict>
                <v:rect id="_x0000_s1777" style="position:absolute;left:0;text-align:left;margin-left:293.95pt;margin-top:161.6pt;width:73.4pt;height:14.25pt;z-index:251659776" filled="f" strokecolor="red" strokeweight="2.25pt"/>
              </w:pict>
            </w:r>
            <w:r w:rsidR="00F04BC4">
              <w:object w:dxaOrig="8085" w:dyaOrig="4335">
                <v:shape id="_x0000_i1038" type="#_x0000_t75" style="width:374.4pt;height:179.05pt" o:ole="">
                  <v:imagedata r:id="rId73" o:title=""/>
                </v:shape>
                <o:OLEObject Type="Embed" ProgID="PBrush" ShapeID="_x0000_i1038" DrawAspect="Content" ObjectID="_1399381628" r:id="rId74"/>
              </w:object>
            </w:r>
          </w:p>
          <w:p w:rsidR="00BF16C9" w:rsidRDefault="00BF16C9" w:rsidP="0049341C">
            <w:pPr>
              <w:pStyle w:val="ENT-Action"/>
              <w:numPr>
                <w:ilvl w:val="0"/>
                <w:numId w:val="0"/>
              </w:numPr>
              <w:ind w:left="510" w:hanging="510"/>
            </w:pPr>
          </w:p>
          <w:p w:rsidR="0049341C" w:rsidRPr="00897E95" w:rsidRDefault="0049341C" w:rsidP="0049341C">
            <w:pPr>
              <w:pStyle w:val="Style1"/>
              <w:rPr>
                <w:rFonts w:cs="Arial"/>
                <w:lang w:val="fr-FR" w:eastAsia="fr-FR"/>
              </w:rPr>
            </w:pPr>
            <w:r w:rsidRPr="00897E95">
              <w:rPr>
                <w:rFonts w:cs="Arial"/>
                <w:lang w:val="fr-FR" w:eastAsia="fr-FR"/>
              </w:rPr>
              <w:t>Pour les demandes de réservation périodiques, ce sont toutes les demandes composant une demande périodique qui sont affichées sur la page d’accueil du service dans « Dernières demandes de réservation en attente de traitement ».</w:t>
            </w:r>
          </w:p>
          <w:p w:rsidR="003D1665" w:rsidRDefault="003D1665" w:rsidP="008A5A23">
            <w:pPr>
              <w:pStyle w:val="ENT-Rsultat"/>
            </w:pPr>
            <w:r>
              <w:t xml:space="preserve">L’onglet « Non périodiques » de « Demandes à traiter » s’affiche : </w:t>
            </w:r>
          </w:p>
          <w:p w:rsidR="003D1665" w:rsidRDefault="003D1665" w:rsidP="0049341C">
            <w:pPr>
              <w:pStyle w:val="ENT-Rsultat"/>
              <w:numPr>
                <w:ilvl w:val="0"/>
                <w:numId w:val="0"/>
              </w:numPr>
              <w:ind w:left="510" w:hanging="510"/>
            </w:pPr>
            <w:r>
              <w:rPr>
                <w:noProof/>
                <w:lang w:eastAsia="fr-FR"/>
              </w:rPr>
              <w:pict>
                <v:rect id="_x0000_s1776" style="position:absolute;left:0;text-align:left;margin-left:168.35pt;margin-top:-1.25pt;width:73.4pt;height:14.25pt;z-index:251658752" filled="f" strokecolor="red" strokeweight="2.25pt"/>
              </w:pict>
            </w:r>
            <w:r w:rsidR="0049341C">
              <w:t xml:space="preserve"> </w:t>
            </w:r>
            <w:r w:rsidR="00541B92">
              <w:rPr>
                <w:noProof/>
                <w:lang w:eastAsia="fr-FR"/>
              </w:rPr>
              <w:drawing>
                <wp:inline distT="0" distB="0" distL="0" distR="0">
                  <wp:extent cx="5653405" cy="1637665"/>
                  <wp:effectExtent l="19050" t="0" r="4445" b="0"/>
                  <wp:docPr id="113" name="Imag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75" cstate="print"/>
                          <a:srcRect/>
                          <a:stretch>
                            <a:fillRect/>
                          </a:stretch>
                        </pic:blipFill>
                        <pic:spPr bwMode="auto">
                          <a:xfrm>
                            <a:off x="0" y="0"/>
                            <a:ext cx="5653405" cy="1637665"/>
                          </a:xfrm>
                          <a:prstGeom prst="rect">
                            <a:avLst/>
                          </a:prstGeom>
                          <a:noFill/>
                          <a:ln w="9525">
                            <a:noFill/>
                            <a:miter lim="800000"/>
                            <a:headEnd/>
                            <a:tailEnd/>
                          </a:ln>
                        </pic:spPr>
                      </pic:pic>
                    </a:graphicData>
                  </a:graphic>
                </wp:inline>
              </w:drawing>
            </w:r>
          </w:p>
          <w:p w:rsidR="00AA136C" w:rsidRDefault="00AA136C" w:rsidP="0049341C">
            <w:pPr>
              <w:pStyle w:val="ENT-Rsultat"/>
              <w:numPr>
                <w:ilvl w:val="0"/>
                <w:numId w:val="0"/>
              </w:numPr>
              <w:ind w:left="510" w:hanging="510"/>
            </w:pPr>
          </w:p>
          <w:p w:rsidR="00AA136C" w:rsidRDefault="00AA136C" w:rsidP="0049341C">
            <w:pPr>
              <w:pStyle w:val="ENT-Rsultat"/>
              <w:numPr>
                <w:ilvl w:val="0"/>
                <w:numId w:val="0"/>
              </w:numPr>
              <w:ind w:left="510" w:hanging="510"/>
            </w:pPr>
          </w:p>
          <w:p w:rsidR="00AA136C" w:rsidRDefault="00AA136C" w:rsidP="0049341C">
            <w:pPr>
              <w:pStyle w:val="ENT-Rsultat"/>
              <w:numPr>
                <w:ilvl w:val="0"/>
                <w:numId w:val="0"/>
              </w:numPr>
              <w:ind w:left="510" w:hanging="510"/>
            </w:pPr>
          </w:p>
          <w:p w:rsidR="00AA136C" w:rsidRDefault="00AA136C" w:rsidP="0049341C">
            <w:pPr>
              <w:pStyle w:val="ENT-Rsultat"/>
              <w:numPr>
                <w:ilvl w:val="0"/>
                <w:numId w:val="0"/>
              </w:numPr>
              <w:ind w:left="510" w:hanging="510"/>
            </w:pPr>
          </w:p>
          <w:p w:rsidR="00AA136C" w:rsidRDefault="00AA136C" w:rsidP="0049341C">
            <w:pPr>
              <w:pStyle w:val="ENT-Rsultat"/>
              <w:numPr>
                <w:ilvl w:val="0"/>
                <w:numId w:val="0"/>
              </w:numPr>
              <w:ind w:left="510" w:hanging="510"/>
            </w:pPr>
          </w:p>
          <w:p w:rsidR="00AA136C" w:rsidRDefault="00AA136C" w:rsidP="00AA136C">
            <w:pPr>
              <w:pStyle w:val="ENT-Rsultat"/>
              <w:numPr>
                <w:ilvl w:val="0"/>
                <w:numId w:val="0"/>
              </w:numPr>
            </w:pPr>
          </w:p>
        </w:tc>
      </w:tr>
      <w:tr w:rsidR="003D1665" w:rsidTr="00DE4B77">
        <w:tc>
          <w:tcPr>
            <w:tcW w:w="1101" w:type="dxa"/>
          </w:tcPr>
          <w:p w:rsidR="003D1665" w:rsidRDefault="00541B92" w:rsidP="008A5A23">
            <w:pPr>
              <w:jc w:val="center"/>
            </w:pPr>
            <w:r>
              <w:rPr>
                <w:noProof/>
              </w:rPr>
              <w:drawing>
                <wp:inline distT="0" distB="0" distL="0" distR="0">
                  <wp:extent cx="341630" cy="270510"/>
                  <wp:effectExtent l="19050" t="0" r="0" b="0"/>
                  <wp:docPr id="11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49341C" w:rsidRDefault="0049341C" w:rsidP="008A5A23">
            <w:pPr>
              <w:pStyle w:val="ENT-Action"/>
              <w:tabs>
                <w:tab w:val="num" w:pos="600"/>
              </w:tabs>
              <w:ind w:left="600"/>
            </w:pPr>
            <w:r>
              <w:t>Clique</w:t>
            </w:r>
            <w:r w:rsidR="00DE4B77">
              <w:t>r</w:t>
            </w:r>
            <w:r>
              <w:t xml:space="preserve"> sur l’onglet « Périodiques ».</w:t>
            </w:r>
          </w:p>
          <w:p w:rsidR="0049341C" w:rsidRDefault="0049341C" w:rsidP="0049341C">
            <w:pPr>
              <w:pStyle w:val="ENT-Rsultat"/>
            </w:pPr>
            <w:r>
              <w:t xml:space="preserve">La liste des demandes périodiques à traiter s’affiche : </w:t>
            </w:r>
          </w:p>
          <w:p w:rsidR="0049341C" w:rsidRDefault="00541B92" w:rsidP="0049341C">
            <w:pPr>
              <w:pStyle w:val="ENT-Rsultat"/>
              <w:numPr>
                <w:ilvl w:val="0"/>
                <w:numId w:val="0"/>
              </w:numPr>
              <w:ind w:left="510" w:hanging="510"/>
            </w:pPr>
            <w:r>
              <w:rPr>
                <w:noProof/>
                <w:lang w:eastAsia="fr-FR"/>
              </w:rPr>
              <w:drawing>
                <wp:inline distT="0" distB="0" distL="0" distR="0">
                  <wp:extent cx="5772785" cy="1447165"/>
                  <wp:effectExtent l="19050" t="0" r="0" b="0"/>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76" cstate="print"/>
                          <a:srcRect/>
                          <a:stretch>
                            <a:fillRect/>
                          </a:stretch>
                        </pic:blipFill>
                        <pic:spPr bwMode="auto">
                          <a:xfrm>
                            <a:off x="0" y="0"/>
                            <a:ext cx="5772785" cy="1447165"/>
                          </a:xfrm>
                          <a:prstGeom prst="rect">
                            <a:avLst/>
                          </a:prstGeom>
                          <a:noFill/>
                          <a:ln w="9525">
                            <a:noFill/>
                            <a:miter lim="800000"/>
                            <a:headEnd/>
                            <a:tailEnd/>
                          </a:ln>
                        </pic:spPr>
                      </pic:pic>
                    </a:graphicData>
                  </a:graphic>
                </wp:inline>
              </w:drawing>
            </w:r>
          </w:p>
          <w:p w:rsidR="003D1665" w:rsidRDefault="00DE4B77" w:rsidP="008A5A23">
            <w:pPr>
              <w:pStyle w:val="ENT-Action"/>
              <w:tabs>
                <w:tab w:val="num" w:pos="600"/>
              </w:tabs>
              <w:ind w:left="600"/>
            </w:pPr>
            <w:r>
              <w:t> Cliquer</w:t>
            </w:r>
            <w:r w:rsidR="003D36FD">
              <w:t xml:space="preserve"> sur « Détails ».</w:t>
            </w:r>
          </w:p>
          <w:p w:rsidR="003D1665" w:rsidRDefault="003D1665" w:rsidP="008A5A23">
            <w:pPr>
              <w:pStyle w:val="ENT-Rsultat"/>
            </w:pPr>
            <w:r>
              <w:t xml:space="preserve">L’écran des demandes </w:t>
            </w:r>
            <w:r w:rsidR="003D36FD">
              <w:t>composant</w:t>
            </w:r>
            <w:r>
              <w:t xml:space="preserve"> la réservation périodique s’affiche :</w:t>
            </w:r>
          </w:p>
          <w:p w:rsidR="003D1665" w:rsidRDefault="00541B92" w:rsidP="008A5A23">
            <w:pPr>
              <w:pStyle w:val="ENT-Rsultat"/>
              <w:numPr>
                <w:ilvl w:val="0"/>
                <w:numId w:val="0"/>
              </w:numPr>
              <w:ind w:left="510" w:hanging="510"/>
            </w:pPr>
            <w:r>
              <w:rPr>
                <w:noProof/>
                <w:lang w:eastAsia="fr-FR"/>
              </w:rPr>
              <w:drawing>
                <wp:inline distT="0" distB="0" distL="0" distR="0">
                  <wp:extent cx="5772785" cy="2154555"/>
                  <wp:effectExtent l="19050" t="0" r="0" b="0"/>
                  <wp:docPr id="116" name="Imag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77" cstate="print"/>
                          <a:srcRect/>
                          <a:stretch>
                            <a:fillRect/>
                          </a:stretch>
                        </pic:blipFill>
                        <pic:spPr bwMode="auto">
                          <a:xfrm>
                            <a:off x="0" y="0"/>
                            <a:ext cx="5772785" cy="2154555"/>
                          </a:xfrm>
                          <a:prstGeom prst="rect">
                            <a:avLst/>
                          </a:prstGeom>
                          <a:noFill/>
                          <a:ln w="9525">
                            <a:noFill/>
                            <a:miter lim="800000"/>
                            <a:headEnd/>
                            <a:tailEnd/>
                          </a:ln>
                        </pic:spPr>
                      </pic:pic>
                    </a:graphicData>
                  </a:graphic>
                </wp:inline>
              </w:drawing>
            </w:r>
          </w:p>
          <w:p w:rsidR="00FD4C71" w:rsidRPr="00897E95" w:rsidRDefault="00FD4C71" w:rsidP="00FD4C71">
            <w:pPr>
              <w:pStyle w:val="Style1"/>
              <w:rPr>
                <w:rFonts w:cs="Arial"/>
                <w:lang w:val="fr-FR" w:eastAsia="fr-FR"/>
              </w:rPr>
            </w:pPr>
            <w:r w:rsidRPr="00897E95">
              <w:rPr>
                <w:rFonts w:cs="Arial"/>
                <w:lang w:val="fr-FR" w:eastAsia="fr-FR"/>
              </w:rPr>
              <w:t>Pour afficher le détail de chaque demande de réservation (la date, les horaires et le motif si renseigné), clique</w:t>
            </w:r>
            <w:r w:rsidR="005843D3">
              <w:rPr>
                <w:rFonts w:cs="Arial"/>
                <w:lang w:val="fr-FR" w:eastAsia="fr-FR"/>
              </w:rPr>
              <w:t>r</w:t>
            </w:r>
            <w:r w:rsidRPr="00897E95">
              <w:rPr>
                <w:rFonts w:cs="Arial"/>
                <w:lang w:val="fr-FR" w:eastAsia="fr-FR"/>
              </w:rPr>
              <w:t xml:space="preserve"> sur l’hyperlien du nom de la ressource.</w:t>
            </w:r>
          </w:p>
          <w:p w:rsidR="003D1665" w:rsidRDefault="003D1665" w:rsidP="008A5A23">
            <w:pPr>
              <w:pStyle w:val="ENT-Action"/>
              <w:tabs>
                <w:tab w:val="num" w:pos="600"/>
              </w:tabs>
              <w:ind w:left="600"/>
            </w:pPr>
            <w:r>
              <w:t>Coche</w:t>
            </w:r>
            <w:r w:rsidR="00DE4B77">
              <w:t>r</w:t>
            </w:r>
            <w:r>
              <w:t xml:space="preserve"> « Accepter » ou « Refuser » pour traiter les demandes de la liste séparément ou bien coche</w:t>
            </w:r>
            <w:r w:rsidR="005843D3">
              <w:t>r</w:t>
            </w:r>
            <w:r>
              <w:t xml:space="preserve"> « Accepter tout » ou « Refuser tout » pour traiter l’ensemble des demandes.</w:t>
            </w:r>
          </w:p>
          <w:p w:rsidR="003D1665" w:rsidRPr="00897E95" w:rsidRDefault="003D1665" w:rsidP="008A5A23">
            <w:pPr>
              <w:pStyle w:val="Style1"/>
              <w:rPr>
                <w:rFonts w:cs="Arial"/>
                <w:lang w:val="fr-FR" w:eastAsia="fr-FR"/>
              </w:rPr>
            </w:pPr>
            <w:r w:rsidRPr="00897E95">
              <w:rPr>
                <w:rFonts w:cs="Arial"/>
                <w:lang w:val="fr-FR" w:eastAsia="fr-FR"/>
              </w:rPr>
              <w:t>En cliquant sur le bouton « Réinitialiser » toutes les cases cochées sont décochées et les motifs de refus sont effacés.</w:t>
            </w:r>
          </w:p>
          <w:p w:rsidR="003D36FD" w:rsidRDefault="00DE4B77" w:rsidP="003D36FD">
            <w:pPr>
              <w:pStyle w:val="ENT-Action"/>
              <w:tabs>
                <w:tab w:val="num" w:pos="600"/>
              </w:tabs>
              <w:ind w:left="600"/>
            </w:pPr>
            <w:r>
              <w:t>Enregistrer</w:t>
            </w:r>
          </w:p>
          <w:p w:rsidR="00AA136C" w:rsidRDefault="00AA136C" w:rsidP="00AA136C">
            <w:pPr>
              <w:pStyle w:val="ENT-Action"/>
              <w:numPr>
                <w:ilvl w:val="0"/>
                <w:numId w:val="0"/>
              </w:numPr>
              <w:ind w:left="510" w:hanging="510"/>
            </w:pPr>
          </w:p>
          <w:p w:rsidR="003D36FD" w:rsidRDefault="003D36FD" w:rsidP="003D36FD">
            <w:pPr>
              <w:pStyle w:val="ENT-Rsultat"/>
            </w:pPr>
            <w:r>
              <w:t>Un message de confirmation vous indique que vos modifications ont été prises en compte.</w:t>
            </w:r>
          </w:p>
          <w:p w:rsidR="003D36FD" w:rsidRPr="00897E95" w:rsidRDefault="00544A58" w:rsidP="003D36FD">
            <w:pPr>
              <w:pStyle w:val="Style1"/>
              <w:rPr>
                <w:rFonts w:cs="Arial"/>
                <w:lang w:val="fr-FR" w:eastAsia="fr-FR"/>
              </w:rPr>
            </w:pPr>
            <w:r w:rsidRPr="00897E95">
              <w:rPr>
                <w:rFonts w:cs="Arial"/>
                <w:lang w:val="fr-FR" w:eastAsia="fr-FR"/>
              </w:rPr>
              <w:t>Après chacun des noms d’onglet</w:t>
            </w:r>
            <w:r w:rsidR="003D36FD" w:rsidRPr="00897E95">
              <w:rPr>
                <w:rFonts w:cs="Arial"/>
                <w:lang w:val="fr-FR" w:eastAsia="fr-FR"/>
              </w:rPr>
              <w:t xml:space="preserve"> est indiqué entre parenthèses le nombre de demandes restant à traiter.  </w:t>
            </w:r>
          </w:p>
        </w:tc>
      </w:tr>
    </w:tbl>
    <w:p w:rsidR="008A5A23" w:rsidRDefault="003E1AEA" w:rsidP="00571302">
      <w:pPr>
        <w:pStyle w:val="Titre1"/>
      </w:pPr>
      <w:bookmarkStart w:id="41" w:name="_Toc307309960"/>
      <w:r>
        <w:t>Gérer l</w:t>
      </w:r>
      <w:r w:rsidR="008A5A23">
        <w:t>es réservations</w:t>
      </w:r>
      <w:bookmarkEnd w:id="41"/>
    </w:p>
    <w:p w:rsidR="008A5A23" w:rsidRDefault="008A5A23" w:rsidP="008A5A23">
      <w:pPr>
        <w:pStyle w:val="Titre2"/>
      </w:pPr>
      <w:bookmarkStart w:id="42" w:name="_Toc307309961"/>
      <w:r>
        <w:t>Comment gérer les réservations non périodiques ?</w:t>
      </w:r>
      <w:bookmarkEnd w:id="42"/>
    </w:p>
    <w:tbl>
      <w:tblPr>
        <w:tblW w:w="0" w:type="auto"/>
        <w:tblBorders>
          <w:bottom w:val="single" w:sz="18" w:space="0" w:color="1B9DD9"/>
        </w:tblBorders>
        <w:tblLook w:val="04A0"/>
      </w:tblPr>
      <w:tblGrid>
        <w:gridCol w:w="1242"/>
        <w:gridCol w:w="1843"/>
      </w:tblGrid>
      <w:tr w:rsidR="008A5A23" w:rsidTr="008A5A23">
        <w:trPr>
          <w:trHeight w:val="489"/>
        </w:trPr>
        <w:tc>
          <w:tcPr>
            <w:tcW w:w="1242" w:type="dxa"/>
          </w:tcPr>
          <w:p w:rsidR="008A5A23" w:rsidRDefault="00541B92" w:rsidP="008A5A23">
            <w:r>
              <w:rPr>
                <w:noProof/>
              </w:rPr>
              <w:drawing>
                <wp:inline distT="0" distB="0" distL="0" distR="0">
                  <wp:extent cx="596265" cy="596265"/>
                  <wp:effectExtent l="19050" t="0" r="0" b="0"/>
                  <wp:docPr id="11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8A5A23" w:rsidRDefault="008A5A23" w:rsidP="008A5A23">
            <w:pPr>
              <w:jc w:val="left"/>
            </w:pPr>
            <w:r w:rsidRPr="005D790B">
              <w:rPr>
                <w:b/>
                <w:color w:val="1B9DD9"/>
              </w:rPr>
              <w:t>Description</w:t>
            </w:r>
          </w:p>
        </w:tc>
      </w:tr>
    </w:tbl>
    <w:p w:rsidR="008A5A23" w:rsidRDefault="008A5A23" w:rsidP="008A5A23">
      <w:r>
        <w:t xml:space="preserve">Seuls les </w:t>
      </w:r>
      <w:r w:rsidRPr="00C138BF">
        <w:rPr>
          <w:b/>
        </w:rPr>
        <w:t>utilisateurs gestionnaires</w:t>
      </w:r>
      <w:r>
        <w:t xml:space="preserve"> de service et </w:t>
      </w:r>
      <w:r w:rsidRPr="00C138BF">
        <w:rPr>
          <w:b/>
        </w:rPr>
        <w:t>l’</w:t>
      </w:r>
      <w:r w:rsidR="00E53B81">
        <w:rPr>
          <w:b/>
        </w:rPr>
        <w:t>administrateur local/ superviseur</w:t>
      </w:r>
      <w:r>
        <w:t xml:space="preserve"> ont accès au menu « </w:t>
      </w:r>
      <w:r w:rsidRPr="008A5A23">
        <w:rPr>
          <w:b/>
        </w:rPr>
        <w:t>Gestion des réservations</w:t>
      </w:r>
      <w:r>
        <w:t> » de l’outil de réservation de ressources.</w:t>
      </w:r>
    </w:p>
    <w:p w:rsidR="00C138BF" w:rsidRDefault="00C138BF" w:rsidP="008A5A23">
      <w:r>
        <w:t xml:space="preserve">Les gestionnaires de service ne seront en mesure de </w:t>
      </w:r>
      <w:r w:rsidRPr="00C138BF">
        <w:rPr>
          <w:b/>
        </w:rPr>
        <w:t xml:space="preserve">gérer </w:t>
      </w:r>
      <w:r w:rsidR="003E1AEA">
        <w:rPr>
          <w:b/>
        </w:rPr>
        <w:t xml:space="preserve">que </w:t>
      </w:r>
      <w:r w:rsidRPr="00C138BF">
        <w:rPr>
          <w:b/>
        </w:rPr>
        <w:t>les réservations des ressources qu’ils sont habilités à réserver</w:t>
      </w:r>
      <w:r>
        <w:t>. L’</w:t>
      </w:r>
      <w:r w:rsidR="00E53B81">
        <w:t>administrateur local/ superviseur</w:t>
      </w:r>
      <w:r>
        <w:t xml:space="preserve"> peut, quant à lui, gérer </w:t>
      </w:r>
      <w:r w:rsidRPr="00C138BF">
        <w:rPr>
          <w:b/>
        </w:rPr>
        <w:t>toutes les réservations de toutes les ressources</w:t>
      </w:r>
      <w:r>
        <w:t xml:space="preserve">. </w:t>
      </w:r>
    </w:p>
    <w:p w:rsidR="00062BE8" w:rsidRDefault="003A03F1" w:rsidP="008A5A23">
      <w:r>
        <w:t xml:space="preserve">Le menu </w:t>
      </w:r>
      <w:r w:rsidR="00C138BF">
        <w:t>« </w:t>
      </w:r>
      <w:r w:rsidR="002D5AA1" w:rsidRPr="002D5AA1">
        <w:rPr>
          <w:b/>
        </w:rPr>
        <w:t>Gestion de</w:t>
      </w:r>
      <w:r w:rsidR="00C138BF" w:rsidRPr="002D5AA1">
        <w:rPr>
          <w:b/>
        </w:rPr>
        <w:t>s</w:t>
      </w:r>
      <w:r w:rsidR="00C138BF" w:rsidRPr="003A03F1">
        <w:rPr>
          <w:b/>
        </w:rPr>
        <w:t xml:space="preserve"> réservations</w:t>
      </w:r>
      <w:r w:rsidR="00C138BF">
        <w:t xml:space="preserve"> » </w:t>
      </w:r>
      <w:r w:rsidR="00062BE8">
        <w:t xml:space="preserve">permet aux utilisateurs habilités de </w:t>
      </w:r>
      <w:r w:rsidR="00062BE8" w:rsidRPr="002D5AA1">
        <w:rPr>
          <w:b/>
        </w:rPr>
        <w:t>visualiser</w:t>
      </w:r>
      <w:r w:rsidR="00062BE8">
        <w:t xml:space="preserve"> sur la même page, </w:t>
      </w:r>
      <w:r w:rsidR="00062BE8" w:rsidRPr="00062BE8">
        <w:rPr>
          <w:b/>
        </w:rPr>
        <w:t>toutes les demandes</w:t>
      </w:r>
      <w:r>
        <w:rPr>
          <w:b/>
        </w:rPr>
        <w:t xml:space="preserve"> non périodiques</w:t>
      </w:r>
      <w:r w:rsidR="00062BE8" w:rsidRPr="00062BE8">
        <w:rPr>
          <w:b/>
        </w:rPr>
        <w:t xml:space="preserve"> effectuées</w:t>
      </w:r>
      <w:r w:rsidR="00062BE8">
        <w:t xml:space="preserve"> </w:t>
      </w:r>
      <w:r w:rsidR="00062BE8" w:rsidRPr="003A03F1">
        <w:rPr>
          <w:b/>
        </w:rPr>
        <w:t>sur les ressources qu’ils gèrent, quel</w:t>
      </w:r>
      <w:r w:rsidR="00072457">
        <w:rPr>
          <w:b/>
        </w:rPr>
        <w:t xml:space="preserve"> </w:t>
      </w:r>
      <w:r w:rsidR="00062BE8" w:rsidRPr="003A03F1">
        <w:rPr>
          <w:b/>
        </w:rPr>
        <w:t>que</w:t>
      </w:r>
      <w:r w:rsidR="00062BE8" w:rsidRPr="00062BE8">
        <w:rPr>
          <w:b/>
        </w:rPr>
        <w:t xml:space="preserve"> soit l’état de la demande</w:t>
      </w:r>
      <w:r w:rsidR="00062BE8">
        <w:t xml:space="preserve"> de réservation.</w:t>
      </w:r>
    </w:p>
    <w:p w:rsidR="00C138BF" w:rsidRPr="008A5A23" w:rsidRDefault="00062BE8" w:rsidP="008A5A23">
      <w:r>
        <w:t xml:space="preserve">Les utilisateurs peuvent </w:t>
      </w:r>
      <w:r w:rsidR="00C138BF">
        <w:t xml:space="preserve"> </w:t>
      </w:r>
      <w:r w:rsidR="00C138BF" w:rsidRPr="00C138BF">
        <w:rPr>
          <w:b/>
        </w:rPr>
        <w:t xml:space="preserve">supprimer </w:t>
      </w:r>
      <w:r w:rsidR="00102574">
        <w:rPr>
          <w:b/>
        </w:rPr>
        <w:t xml:space="preserve">de </w:t>
      </w:r>
      <w:r w:rsidR="00102574" w:rsidRPr="00304A92">
        <w:rPr>
          <w:b/>
          <w:u w:val="single"/>
        </w:rPr>
        <w:t>l’affichage</w:t>
      </w:r>
      <w:r w:rsidR="00102574">
        <w:rPr>
          <w:b/>
        </w:rPr>
        <w:t xml:space="preserve"> d</w:t>
      </w:r>
      <w:r w:rsidR="00C138BF" w:rsidRPr="00C138BF">
        <w:rPr>
          <w:b/>
        </w:rPr>
        <w:t>es réservations déjà traitées</w:t>
      </w:r>
      <w:r w:rsidR="00C138BF">
        <w:t xml:space="preserve">, </w:t>
      </w:r>
      <w:r w:rsidR="00544A58">
        <w:t xml:space="preserve">c'est-à-dire </w:t>
      </w:r>
      <w:r w:rsidR="00C138BF">
        <w:t xml:space="preserve">dont l’état est « acceptée » ou « refusée ». </w:t>
      </w:r>
    </w:p>
    <w:tbl>
      <w:tblPr>
        <w:tblW w:w="0" w:type="auto"/>
        <w:tblBorders>
          <w:bottom w:val="single" w:sz="18" w:space="0" w:color="1B9DD9"/>
        </w:tblBorders>
        <w:tblLook w:val="04A0"/>
      </w:tblPr>
      <w:tblGrid>
        <w:gridCol w:w="1176"/>
        <w:gridCol w:w="1909"/>
      </w:tblGrid>
      <w:tr w:rsidR="008A5A23" w:rsidTr="008A5A23">
        <w:trPr>
          <w:trHeight w:val="443"/>
        </w:trPr>
        <w:tc>
          <w:tcPr>
            <w:tcW w:w="1176" w:type="dxa"/>
          </w:tcPr>
          <w:p w:rsidR="008A5A23" w:rsidRDefault="00541B92" w:rsidP="008A5A23">
            <w:r>
              <w:rPr>
                <w:noProof/>
              </w:rPr>
              <w:drawing>
                <wp:inline distT="0" distB="0" distL="0" distR="0">
                  <wp:extent cx="548640" cy="548640"/>
                  <wp:effectExtent l="19050" t="0" r="3810" b="0"/>
                  <wp:docPr id="118" name="Image 11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8A5A23" w:rsidRDefault="008A5A23" w:rsidP="008A5A23">
            <w:pPr>
              <w:jc w:val="left"/>
            </w:pPr>
            <w:r>
              <w:rPr>
                <w:b/>
                <w:color w:val="1B9DD9"/>
              </w:rPr>
              <w:t>P</w:t>
            </w:r>
            <w:r w:rsidRPr="005D790B">
              <w:rPr>
                <w:b/>
                <w:color w:val="1B9DD9"/>
              </w:rPr>
              <w:t>as à pas</w:t>
            </w:r>
          </w:p>
        </w:tc>
      </w:tr>
    </w:tbl>
    <w:p w:rsidR="008A5A23" w:rsidRDefault="008A5A23" w:rsidP="008A5A23"/>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8A5A23" w:rsidRPr="00283C9F" w:rsidTr="008A5A23">
        <w:trPr>
          <w:tblHeader/>
        </w:trPr>
        <w:tc>
          <w:tcPr>
            <w:tcW w:w="1101" w:type="dxa"/>
            <w:tcBorders>
              <w:top w:val="single" w:sz="4" w:space="0" w:color="548DD4"/>
              <w:left w:val="single" w:sz="4" w:space="0" w:color="auto"/>
              <w:bottom w:val="single" w:sz="4" w:space="0" w:color="auto"/>
              <w:right w:val="single" w:sz="4" w:space="0" w:color="auto"/>
            </w:tcBorders>
          </w:tcPr>
          <w:p w:rsidR="008A5A23" w:rsidRPr="00283C9F" w:rsidRDefault="008A5A23" w:rsidP="008A5A23">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8A5A23" w:rsidRPr="00283C9F" w:rsidRDefault="008A5A23" w:rsidP="008A5A23">
            <w:pPr>
              <w:pStyle w:val="BodyText"/>
              <w:jc w:val="center"/>
              <w:rPr>
                <w:b/>
                <w:szCs w:val="24"/>
              </w:rPr>
            </w:pPr>
            <w:r w:rsidRPr="00283C9F">
              <w:rPr>
                <w:b/>
                <w:szCs w:val="24"/>
              </w:rPr>
              <w:t>Description</w:t>
            </w:r>
          </w:p>
        </w:tc>
      </w:tr>
      <w:tr w:rsidR="008A5A23" w:rsidTr="008A5A23">
        <w:tc>
          <w:tcPr>
            <w:tcW w:w="1101" w:type="dxa"/>
          </w:tcPr>
          <w:p w:rsidR="008A5A23" w:rsidRDefault="00541B92" w:rsidP="008A5A23">
            <w:pPr>
              <w:jc w:val="center"/>
            </w:pPr>
            <w:r>
              <w:rPr>
                <w:noProof/>
              </w:rPr>
              <w:drawing>
                <wp:inline distT="0" distB="0" distL="0" distR="0">
                  <wp:extent cx="325755" cy="270510"/>
                  <wp:effectExtent l="19050" t="0" r="0" b="0"/>
                  <wp:docPr id="11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8A5A23" w:rsidRDefault="008A5A23" w:rsidP="008A5A23">
            <w:pPr>
              <w:pStyle w:val="ENT-Action"/>
              <w:tabs>
                <w:tab w:val="num" w:pos="600"/>
              </w:tabs>
              <w:ind w:left="600"/>
            </w:pPr>
            <w:r>
              <w:t xml:space="preserve">A partir de la page d’accueil du service « Réservation de </w:t>
            </w:r>
            <w:r w:rsidR="006A7D26">
              <w:t>matériel</w:t>
            </w:r>
            <w:r>
              <w:t> », clique</w:t>
            </w:r>
            <w:r w:rsidR="00DE4B77">
              <w:t>r</w:t>
            </w:r>
            <w:r>
              <w:t xml:space="preserve"> sur le lien « </w:t>
            </w:r>
            <w:r w:rsidR="00102574">
              <w:t>Gérer le</w:t>
            </w:r>
            <w:r>
              <w:t>s réservations ».</w:t>
            </w:r>
          </w:p>
          <w:p w:rsidR="008A5A23" w:rsidRDefault="00FD4C71" w:rsidP="008A5A23">
            <w:pPr>
              <w:pStyle w:val="ENT-Rsultat"/>
            </w:pPr>
            <w:r>
              <w:rPr>
                <w:noProof/>
                <w:lang w:eastAsia="fr-FR"/>
              </w:rPr>
              <w:pict>
                <v:rect id="_x0000_s1783" style="position:absolute;left:0;text-align:left;margin-left:240.7pt;margin-top:30.7pt;width:93.65pt;height:14.25pt;z-index:251662848" filled="f" strokecolor="red" strokeweight="2.25pt"/>
              </w:pict>
            </w:r>
            <w:r w:rsidR="00102574">
              <w:t>Le menu « Gestion des réservations » non périodiques s’affiche</w:t>
            </w:r>
            <w:r w:rsidR="008A5A23">
              <w:t xml:space="preserve"> : </w:t>
            </w:r>
          </w:p>
          <w:p w:rsidR="008A5A23" w:rsidRDefault="00541B92" w:rsidP="00FD4C71">
            <w:pPr>
              <w:pStyle w:val="ENT-Rsultat"/>
              <w:numPr>
                <w:ilvl w:val="0"/>
                <w:numId w:val="0"/>
              </w:numPr>
              <w:ind w:left="510" w:hanging="510"/>
              <w:jc w:val="center"/>
            </w:pPr>
            <w:r>
              <w:rPr>
                <w:noProof/>
                <w:lang w:eastAsia="fr-FR"/>
              </w:rPr>
              <w:drawing>
                <wp:inline distT="0" distB="0" distL="0" distR="0">
                  <wp:extent cx="5772785" cy="1860550"/>
                  <wp:effectExtent l="19050" t="0" r="0" b="0"/>
                  <wp:docPr id="120" name="Imag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78" cstate="print"/>
                          <a:srcRect/>
                          <a:stretch>
                            <a:fillRect/>
                          </a:stretch>
                        </pic:blipFill>
                        <pic:spPr bwMode="auto">
                          <a:xfrm>
                            <a:off x="0" y="0"/>
                            <a:ext cx="5772785" cy="1860550"/>
                          </a:xfrm>
                          <a:prstGeom prst="rect">
                            <a:avLst/>
                          </a:prstGeom>
                          <a:noFill/>
                          <a:ln w="9525">
                            <a:noFill/>
                            <a:miter lim="800000"/>
                            <a:headEnd/>
                            <a:tailEnd/>
                          </a:ln>
                        </pic:spPr>
                      </pic:pic>
                    </a:graphicData>
                  </a:graphic>
                </wp:inline>
              </w:drawing>
            </w:r>
            <w:r w:rsidR="00102574">
              <w:rPr>
                <w:noProof/>
                <w:lang w:eastAsia="fr-FR"/>
              </w:rPr>
              <w:pict>
                <v:rect id="_x0000_s1785" style="position:absolute;left:0;text-align:left;margin-left:303.55pt;margin-top:33pt;width:84.9pt;height:14.25pt;z-index:251663872;mso-position-horizontal-relative:text;mso-position-vertical-relative:text" filled="f" strokecolor="red" strokeweight="2.25pt"/>
              </w:pict>
            </w:r>
          </w:p>
          <w:p w:rsidR="00062BE8" w:rsidRDefault="00062BE8" w:rsidP="00102574">
            <w:r>
              <w:t>Toutes les demandes non périodiques sont affichées pour toutes les ressources gérées par l’utilisateur connecté.</w:t>
            </w:r>
          </w:p>
          <w:p w:rsidR="00102574" w:rsidRDefault="00102574" w:rsidP="00102574">
            <w:r>
              <w:t>Toutes les demandes en cours de traitement ne peuvent être supprimées</w:t>
            </w:r>
            <w:r w:rsidR="00062BE8">
              <w:t xml:space="preserve"> de cet affichage</w:t>
            </w:r>
            <w:r>
              <w:t xml:space="preserve">. La croix rouge n’apparait que pour les réservations déjà acceptées ou refusées. </w:t>
            </w:r>
          </w:p>
          <w:p w:rsidR="00FD4C71" w:rsidRDefault="00FD4C71" w:rsidP="00102574">
            <w:r>
              <w:t>Les demandes de réservation en cours de traitement sont affichées en noir, les demandes déjà acceptées en vert et les demandes déjà refusées en rouge.</w:t>
            </w:r>
          </w:p>
        </w:tc>
      </w:tr>
      <w:tr w:rsidR="008A5A23" w:rsidTr="008A5A23">
        <w:tc>
          <w:tcPr>
            <w:tcW w:w="1101" w:type="dxa"/>
          </w:tcPr>
          <w:p w:rsidR="008A5A23" w:rsidRDefault="00541B92" w:rsidP="008A5A23">
            <w:pPr>
              <w:jc w:val="center"/>
            </w:pPr>
            <w:r>
              <w:rPr>
                <w:noProof/>
              </w:rPr>
              <w:drawing>
                <wp:inline distT="0" distB="0" distL="0" distR="0">
                  <wp:extent cx="341630" cy="270510"/>
                  <wp:effectExtent l="19050" t="0" r="0" b="0"/>
                  <wp:docPr id="12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102574" w:rsidRDefault="00102574" w:rsidP="008A5A23">
            <w:pPr>
              <w:pStyle w:val="ENT-Action"/>
              <w:tabs>
                <w:tab w:val="num" w:pos="600"/>
              </w:tabs>
              <w:ind w:left="600"/>
            </w:pPr>
            <w:r>
              <w:t xml:space="preserve">Pour </w:t>
            </w:r>
            <w:r w:rsidR="002D5AA1">
              <w:t>ne plus afficher une</w:t>
            </w:r>
            <w:r>
              <w:t xml:space="preserve"> réservation déjà traitée, clique</w:t>
            </w:r>
            <w:r w:rsidR="00DE4B77">
              <w:t>r</w:t>
            </w:r>
            <w:r>
              <w:t xml:space="preserve"> sur la croix rouge correspondante</w:t>
            </w:r>
            <w:r w:rsidR="008A5A23">
              <w:t>.</w:t>
            </w:r>
          </w:p>
          <w:p w:rsidR="008A5A23" w:rsidRDefault="008A5A23" w:rsidP="008A5A23">
            <w:pPr>
              <w:pStyle w:val="ENT-Action"/>
              <w:tabs>
                <w:tab w:val="num" w:pos="600"/>
              </w:tabs>
              <w:ind w:left="600"/>
            </w:pPr>
            <w:r>
              <w:t xml:space="preserve"> Un message </w:t>
            </w:r>
            <w:r w:rsidR="00DE4B77">
              <w:t>de confirmation de</w:t>
            </w:r>
            <w:r>
              <w:t xml:space="preserve"> la suppression </w:t>
            </w:r>
            <w:r w:rsidR="00DE4B77">
              <w:t>s’affiche</w:t>
            </w:r>
            <w:r w:rsidR="00304A92">
              <w:t xml:space="preserve"> </w:t>
            </w:r>
            <w:r>
              <w:t xml:space="preserve">: </w:t>
            </w:r>
          </w:p>
          <w:p w:rsidR="008A5A23" w:rsidRDefault="00F04BC4" w:rsidP="008A5A23">
            <w:pPr>
              <w:pStyle w:val="ENT-Rsultat"/>
              <w:numPr>
                <w:ilvl w:val="0"/>
                <w:numId w:val="0"/>
              </w:numPr>
              <w:ind w:left="510" w:hanging="510"/>
            </w:pPr>
            <w:r>
              <w:object w:dxaOrig="13860" w:dyaOrig="4395">
                <v:shape id="_x0000_i1039" type="#_x0000_t75" style="width:454.55pt;height:2in" o:ole="">
                  <v:imagedata r:id="rId79" o:title=""/>
                </v:shape>
                <o:OLEObject Type="Embed" ProgID="PBrush" ShapeID="_x0000_i1039" DrawAspect="Content" ObjectID="_1399381629" r:id="rId80"/>
              </w:object>
            </w:r>
          </w:p>
          <w:p w:rsidR="008A5A23" w:rsidRDefault="00DE4B77" w:rsidP="008A5A23">
            <w:pPr>
              <w:pStyle w:val="ENT-Action"/>
            </w:pPr>
            <w:r>
              <w:t>Valider</w:t>
            </w:r>
          </w:p>
          <w:p w:rsidR="008A5A23" w:rsidRDefault="008A5A23" w:rsidP="008A5A23">
            <w:pPr>
              <w:pStyle w:val="ENT-Rsultat"/>
            </w:pPr>
            <w:r>
              <w:t xml:space="preserve">La nouvelle liste </w:t>
            </w:r>
            <w:r w:rsidR="00304A92">
              <w:t>d’affichage apparaît</w:t>
            </w:r>
            <w:r>
              <w:t> :</w:t>
            </w:r>
          </w:p>
          <w:p w:rsidR="008A5A23" w:rsidRDefault="00541B92" w:rsidP="00304A92">
            <w:pPr>
              <w:pStyle w:val="ENT-Rsultat"/>
              <w:numPr>
                <w:ilvl w:val="0"/>
                <w:numId w:val="0"/>
              </w:numPr>
              <w:ind w:left="510" w:hanging="510"/>
            </w:pPr>
            <w:r>
              <w:rPr>
                <w:noProof/>
                <w:lang w:eastAsia="fr-FR"/>
              </w:rPr>
              <w:drawing>
                <wp:inline distT="0" distB="0" distL="0" distR="0">
                  <wp:extent cx="5780405" cy="1701800"/>
                  <wp:effectExtent l="19050" t="0" r="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81" cstate="print"/>
                          <a:srcRect/>
                          <a:stretch>
                            <a:fillRect/>
                          </a:stretch>
                        </pic:blipFill>
                        <pic:spPr bwMode="auto">
                          <a:xfrm>
                            <a:off x="0" y="0"/>
                            <a:ext cx="5780405" cy="1701800"/>
                          </a:xfrm>
                          <a:prstGeom prst="rect">
                            <a:avLst/>
                          </a:prstGeom>
                          <a:noFill/>
                          <a:ln w="9525">
                            <a:noFill/>
                            <a:miter lim="800000"/>
                            <a:headEnd/>
                            <a:tailEnd/>
                          </a:ln>
                        </pic:spPr>
                      </pic:pic>
                    </a:graphicData>
                  </a:graphic>
                </wp:inline>
              </w:drawing>
            </w:r>
          </w:p>
        </w:tc>
      </w:tr>
    </w:tbl>
    <w:p w:rsidR="003A03F1" w:rsidRDefault="003A03F1" w:rsidP="003A03F1">
      <w:pPr>
        <w:pStyle w:val="Titre2"/>
      </w:pPr>
      <w:bookmarkStart w:id="43" w:name="_Toc307309962"/>
      <w:r>
        <w:t>Comment gérer les réservations périodiques ?</w:t>
      </w:r>
      <w:bookmarkEnd w:id="43"/>
    </w:p>
    <w:tbl>
      <w:tblPr>
        <w:tblW w:w="0" w:type="auto"/>
        <w:tblBorders>
          <w:bottom w:val="single" w:sz="18" w:space="0" w:color="1B9DD9"/>
        </w:tblBorders>
        <w:tblLook w:val="04A0"/>
      </w:tblPr>
      <w:tblGrid>
        <w:gridCol w:w="1242"/>
        <w:gridCol w:w="1843"/>
      </w:tblGrid>
      <w:tr w:rsidR="003A03F1" w:rsidTr="004F7051">
        <w:trPr>
          <w:trHeight w:val="489"/>
        </w:trPr>
        <w:tc>
          <w:tcPr>
            <w:tcW w:w="1242" w:type="dxa"/>
          </w:tcPr>
          <w:p w:rsidR="003A03F1" w:rsidRDefault="00541B92" w:rsidP="004F7051">
            <w:r>
              <w:rPr>
                <w:noProof/>
              </w:rPr>
              <w:drawing>
                <wp:inline distT="0" distB="0" distL="0" distR="0">
                  <wp:extent cx="596265" cy="596265"/>
                  <wp:effectExtent l="19050" t="0" r="0" b="0"/>
                  <wp:docPr id="124"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3A03F1" w:rsidRDefault="003A03F1" w:rsidP="004F7051">
            <w:pPr>
              <w:jc w:val="left"/>
            </w:pPr>
            <w:r w:rsidRPr="005D790B">
              <w:rPr>
                <w:b/>
                <w:color w:val="1B9DD9"/>
              </w:rPr>
              <w:t>Description</w:t>
            </w:r>
          </w:p>
        </w:tc>
      </w:tr>
    </w:tbl>
    <w:p w:rsidR="003A03F1" w:rsidRDefault="003A03F1" w:rsidP="003A03F1">
      <w:r>
        <w:t xml:space="preserve">Seuls les </w:t>
      </w:r>
      <w:r w:rsidRPr="00C138BF">
        <w:rPr>
          <w:b/>
        </w:rPr>
        <w:t>utilisateurs gestionnaires</w:t>
      </w:r>
      <w:r>
        <w:t xml:space="preserve"> de service et </w:t>
      </w:r>
      <w:r w:rsidRPr="00C138BF">
        <w:rPr>
          <w:b/>
        </w:rPr>
        <w:t>l’</w:t>
      </w:r>
      <w:r w:rsidR="00E53B81">
        <w:rPr>
          <w:b/>
        </w:rPr>
        <w:t>administrateur local/ superviseur</w:t>
      </w:r>
      <w:r>
        <w:t xml:space="preserve"> ont accès au menu « </w:t>
      </w:r>
      <w:r w:rsidRPr="008A5A23">
        <w:rPr>
          <w:b/>
        </w:rPr>
        <w:t>Gestion des réservations</w:t>
      </w:r>
      <w:r>
        <w:t> » de l’outil de réservation de ressources.</w:t>
      </w:r>
    </w:p>
    <w:p w:rsidR="003A03F1" w:rsidRDefault="003A03F1" w:rsidP="003A03F1">
      <w:r>
        <w:t xml:space="preserve">Les gestionnaires de service ne seront en mesure de </w:t>
      </w:r>
      <w:r w:rsidRPr="00C138BF">
        <w:rPr>
          <w:b/>
        </w:rPr>
        <w:t>gérer</w:t>
      </w:r>
      <w:r w:rsidR="002D5AA1">
        <w:rPr>
          <w:b/>
        </w:rPr>
        <w:t xml:space="preserve"> que</w:t>
      </w:r>
      <w:r w:rsidRPr="00C138BF">
        <w:rPr>
          <w:b/>
        </w:rPr>
        <w:t xml:space="preserve"> les réservations des ressources qu’ils sont habilités à réserver</w:t>
      </w:r>
      <w:r>
        <w:t>. L’</w:t>
      </w:r>
      <w:r w:rsidR="00E53B81">
        <w:t>administrateur local/ superviseur</w:t>
      </w:r>
      <w:r>
        <w:t xml:space="preserve"> peut, quant à lui, gérer </w:t>
      </w:r>
      <w:r w:rsidRPr="00C138BF">
        <w:rPr>
          <w:b/>
        </w:rPr>
        <w:t>toutes les réservations de toutes les ressources</w:t>
      </w:r>
      <w:r>
        <w:t xml:space="preserve">. </w:t>
      </w:r>
    </w:p>
    <w:p w:rsidR="003A03F1" w:rsidRDefault="003A03F1" w:rsidP="003A03F1">
      <w:r>
        <w:t>Le menu « </w:t>
      </w:r>
      <w:r w:rsidR="002D5AA1">
        <w:rPr>
          <w:b/>
        </w:rPr>
        <w:t>Gestion d</w:t>
      </w:r>
      <w:r w:rsidRPr="003A03F1">
        <w:rPr>
          <w:b/>
        </w:rPr>
        <w:t>es réservations</w:t>
      </w:r>
      <w:r>
        <w:t xml:space="preserve"> » permet aux utilisateurs habilités de </w:t>
      </w:r>
      <w:r w:rsidRPr="002D5AA1">
        <w:rPr>
          <w:b/>
        </w:rPr>
        <w:t>visualiser</w:t>
      </w:r>
      <w:r>
        <w:t xml:space="preserve"> sur la même page, </w:t>
      </w:r>
      <w:r>
        <w:rPr>
          <w:b/>
        </w:rPr>
        <w:t>la liste des</w:t>
      </w:r>
      <w:r w:rsidRPr="00062BE8">
        <w:rPr>
          <w:b/>
        </w:rPr>
        <w:t xml:space="preserve"> demandes </w:t>
      </w:r>
      <w:r>
        <w:rPr>
          <w:b/>
        </w:rPr>
        <w:t xml:space="preserve">périodiques </w:t>
      </w:r>
      <w:r w:rsidRPr="00062BE8">
        <w:rPr>
          <w:b/>
        </w:rPr>
        <w:t>effectuées</w:t>
      </w:r>
      <w:r>
        <w:t xml:space="preserve"> </w:t>
      </w:r>
      <w:r w:rsidRPr="003A03F1">
        <w:rPr>
          <w:b/>
        </w:rPr>
        <w:t>sur les ressources qu’</w:t>
      </w:r>
      <w:r>
        <w:rPr>
          <w:b/>
        </w:rPr>
        <w:t>ils gèrent et d’accéder à toutes les demandes de ces réservations périodiques,</w:t>
      </w:r>
      <w:r w:rsidRPr="003A03F1">
        <w:rPr>
          <w:b/>
        </w:rPr>
        <w:t xml:space="preserve"> quel</w:t>
      </w:r>
      <w:r w:rsidR="002D5AA1">
        <w:rPr>
          <w:b/>
        </w:rPr>
        <w:t xml:space="preserve"> </w:t>
      </w:r>
      <w:r w:rsidRPr="003A03F1">
        <w:rPr>
          <w:b/>
        </w:rPr>
        <w:t>que</w:t>
      </w:r>
      <w:r w:rsidRPr="00062BE8">
        <w:rPr>
          <w:b/>
        </w:rPr>
        <w:t xml:space="preserve"> soit l’état de la demand</w:t>
      </w:r>
      <w:r>
        <w:rPr>
          <w:b/>
        </w:rPr>
        <w:t>e</w:t>
      </w:r>
      <w:r>
        <w:t>.</w:t>
      </w:r>
    </w:p>
    <w:p w:rsidR="003A03F1" w:rsidRPr="008A5A23" w:rsidRDefault="003A03F1" w:rsidP="003A03F1">
      <w:r>
        <w:t xml:space="preserve">Les utilisateurs peuvent  </w:t>
      </w:r>
      <w:r w:rsidRPr="00C138BF">
        <w:rPr>
          <w:b/>
        </w:rPr>
        <w:t xml:space="preserve">supprimer </w:t>
      </w:r>
      <w:r>
        <w:rPr>
          <w:b/>
        </w:rPr>
        <w:t xml:space="preserve">de </w:t>
      </w:r>
      <w:r w:rsidRPr="00304A92">
        <w:rPr>
          <w:b/>
          <w:u w:val="single"/>
        </w:rPr>
        <w:t>l’affichage</w:t>
      </w:r>
      <w:r>
        <w:rPr>
          <w:b/>
        </w:rPr>
        <w:t xml:space="preserve"> d</w:t>
      </w:r>
      <w:r w:rsidRPr="00C138BF">
        <w:rPr>
          <w:b/>
        </w:rPr>
        <w:t>es réservations déjà traitées</w:t>
      </w:r>
      <w:r>
        <w:t xml:space="preserve">, </w:t>
      </w:r>
      <w:r w:rsidR="00544A58">
        <w:t xml:space="preserve">c'est-à-dire </w:t>
      </w:r>
      <w:r>
        <w:t xml:space="preserve">dont l’état est « acceptée » ou « refusée ». </w:t>
      </w:r>
    </w:p>
    <w:tbl>
      <w:tblPr>
        <w:tblW w:w="0" w:type="auto"/>
        <w:tblBorders>
          <w:bottom w:val="single" w:sz="18" w:space="0" w:color="1B9DD9"/>
        </w:tblBorders>
        <w:tblLook w:val="04A0"/>
      </w:tblPr>
      <w:tblGrid>
        <w:gridCol w:w="1176"/>
        <w:gridCol w:w="1909"/>
      </w:tblGrid>
      <w:tr w:rsidR="003A03F1" w:rsidTr="004F7051">
        <w:trPr>
          <w:trHeight w:val="443"/>
        </w:trPr>
        <w:tc>
          <w:tcPr>
            <w:tcW w:w="1176" w:type="dxa"/>
          </w:tcPr>
          <w:p w:rsidR="003A03F1" w:rsidRDefault="00541B92" w:rsidP="004F7051">
            <w:r>
              <w:rPr>
                <w:noProof/>
              </w:rPr>
              <w:drawing>
                <wp:inline distT="0" distB="0" distL="0" distR="0">
                  <wp:extent cx="548640" cy="548640"/>
                  <wp:effectExtent l="19050" t="0" r="3810" b="0"/>
                  <wp:docPr id="125" name="Image 125"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3A03F1" w:rsidRDefault="003A03F1" w:rsidP="004F7051">
            <w:pPr>
              <w:jc w:val="left"/>
            </w:pPr>
            <w:r>
              <w:rPr>
                <w:b/>
                <w:color w:val="1B9DD9"/>
              </w:rPr>
              <w:t>P</w:t>
            </w:r>
            <w:r w:rsidRPr="005D790B">
              <w:rPr>
                <w:b/>
                <w:color w:val="1B9DD9"/>
              </w:rPr>
              <w:t>as à pas</w:t>
            </w:r>
          </w:p>
        </w:tc>
      </w:tr>
    </w:tbl>
    <w:p w:rsidR="003A03F1" w:rsidRDefault="003A03F1" w:rsidP="003A03F1"/>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3A03F1" w:rsidRPr="00283C9F" w:rsidTr="004F7051">
        <w:trPr>
          <w:tblHeader/>
        </w:trPr>
        <w:tc>
          <w:tcPr>
            <w:tcW w:w="1101" w:type="dxa"/>
            <w:tcBorders>
              <w:top w:val="single" w:sz="4" w:space="0" w:color="548DD4"/>
              <w:left w:val="single" w:sz="4" w:space="0" w:color="auto"/>
              <w:bottom w:val="single" w:sz="4" w:space="0" w:color="auto"/>
              <w:right w:val="single" w:sz="4" w:space="0" w:color="auto"/>
            </w:tcBorders>
          </w:tcPr>
          <w:p w:rsidR="003A03F1" w:rsidRPr="00283C9F" w:rsidRDefault="003A03F1" w:rsidP="004F7051">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3A03F1" w:rsidRPr="00283C9F" w:rsidRDefault="003A03F1" w:rsidP="004F7051">
            <w:pPr>
              <w:pStyle w:val="BodyText"/>
              <w:jc w:val="center"/>
              <w:rPr>
                <w:b/>
                <w:szCs w:val="24"/>
              </w:rPr>
            </w:pPr>
            <w:r w:rsidRPr="00283C9F">
              <w:rPr>
                <w:b/>
                <w:szCs w:val="24"/>
              </w:rPr>
              <w:t>Description</w:t>
            </w:r>
          </w:p>
        </w:tc>
      </w:tr>
      <w:tr w:rsidR="003A03F1" w:rsidTr="004F7051">
        <w:tc>
          <w:tcPr>
            <w:tcW w:w="1101" w:type="dxa"/>
          </w:tcPr>
          <w:p w:rsidR="003A03F1" w:rsidRDefault="00541B92" w:rsidP="004F7051">
            <w:pPr>
              <w:jc w:val="center"/>
            </w:pPr>
            <w:r>
              <w:rPr>
                <w:noProof/>
              </w:rPr>
              <w:drawing>
                <wp:inline distT="0" distB="0" distL="0" distR="0">
                  <wp:extent cx="325755" cy="270510"/>
                  <wp:effectExtent l="19050" t="0" r="0" b="0"/>
                  <wp:docPr id="12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3A03F1" w:rsidRDefault="003A03F1" w:rsidP="004F7051">
            <w:pPr>
              <w:pStyle w:val="ENT-Action"/>
              <w:tabs>
                <w:tab w:val="num" w:pos="600"/>
              </w:tabs>
              <w:ind w:left="600"/>
            </w:pPr>
            <w:r>
              <w:t xml:space="preserve">A partir de la page d’accueil du service « Réservation de </w:t>
            </w:r>
            <w:r w:rsidR="006A7D26">
              <w:t>matériel</w:t>
            </w:r>
            <w:r>
              <w:t> », clique</w:t>
            </w:r>
            <w:r w:rsidR="00DE4B77">
              <w:t>r</w:t>
            </w:r>
            <w:r>
              <w:t xml:space="preserve"> sur le lien « Gérer les réservations ».</w:t>
            </w:r>
          </w:p>
          <w:p w:rsidR="003A03F1" w:rsidRDefault="003A03F1" w:rsidP="004F7051">
            <w:pPr>
              <w:pStyle w:val="ENT-Action"/>
              <w:tabs>
                <w:tab w:val="num" w:pos="600"/>
              </w:tabs>
              <w:ind w:left="600"/>
            </w:pPr>
            <w:r>
              <w:t>Clique</w:t>
            </w:r>
            <w:r w:rsidR="00DE4B77">
              <w:t>r</w:t>
            </w:r>
            <w:r>
              <w:t xml:space="preserve"> sur l’onglet « Périodiques »</w:t>
            </w:r>
          </w:p>
          <w:p w:rsidR="003A03F1" w:rsidRDefault="003A03F1" w:rsidP="004F7051">
            <w:pPr>
              <w:pStyle w:val="ENT-Rsultat"/>
            </w:pPr>
            <w:r>
              <w:t xml:space="preserve">Le menu « Gestion des réservations » périodiques s’affiche : </w:t>
            </w:r>
          </w:p>
          <w:p w:rsidR="003A03F1" w:rsidRDefault="00FD4C71" w:rsidP="00FD4C71">
            <w:r>
              <w:rPr>
                <w:noProof/>
              </w:rPr>
              <w:pict>
                <v:rect id="_x0000_s1787" style="position:absolute;left:0;text-align:left;margin-left:383.35pt;margin-top:33pt;width:62.4pt;height:14.25pt;z-index:251665920" filled="f" strokecolor="red" strokeweight="2.25pt"/>
              </w:pict>
            </w:r>
            <w:r>
              <w:rPr>
                <w:noProof/>
              </w:rPr>
              <w:pict>
                <v:rect id="_x0000_s1786" style="position:absolute;left:0;text-align:left;margin-left:241.65pt;margin-top:-.6pt;width:93.65pt;height:14.25pt;z-index:251664896" filled="f" strokecolor="red" strokeweight="2.25pt"/>
              </w:pict>
            </w:r>
            <w:r w:rsidR="00541B92">
              <w:rPr>
                <w:noProof/>
              </w:rPr>
              <w:drawing>
                <wp:inline distT="0" distB="0" distL="0" distR="0">
                  <wp:extent cx="5780405" cy="1248410"/>
                  <wp:effectExtent l="19050" t="0" r="0" b="0"/>
                  <wp:docPr id="127"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82" cstate="print"/>
                          <a:srcRect/>
                          <a:stretch>
                            <a:fillRect/>
                          </a:stretch>
                        </pic:blipFill>
                        <pic:spPr bwMode="auto">
                          <a:xfrm>
                            <a:off x="0" y="0"/>
                            <a:ext cx="5780405" cy="1248410"/>
                          </a:xfrm>
                          <a:prstGeom prst="rect">
                            <a:avLst/>
                          </a:prstGeom>
                          <a:noFill/>
                          <a:ln w="9525">
                            <a:noFill/>
                            <a:miter lim="800000"/>
                            <a:headEnd/>
                            <a:tailEnd/>
                          </a:ln>
                        </pic:spPr>
                      </pic:pic>
                    </a:graphicData>
                  </a:graphic>
                </wp:inline>
              </w:drawing>
            </w:r>
          </w:p>
          <w:p w:rsidR="003A03F1" w:rsidRDefault="003A03F1" w:rsidP="004F7051">
            <w:r>
              <w:t>Toutes les demandes périodiques sont affichées pour toutes les ressources gérées par l’utilisateur connecté.</w:t>
            </w:r>
          </w:p>
          <w:p w:rsidR="003A03F1" w:rsidRDefault="00DE4B77" w:rsidP="003A03F1">
            <w:pPr>
              <w:pStyle w:val="ENT-Action"/>
            </w:pPr>
            <w:r>
              <w:t>Cliquer</w:t>
            </w:r>
            <w:r w:rsidR="003A03F1">
              <w:t xml:space="preserve"> sur « Détails ».</w:t>
            </w:r>
          </w:p>
          <w:p w:rsidR="003A03F1" w:rsidRDefault="003A03F1" w:rsidP="003A03F1">
            <w:pPr>
              <w:pStyle w:val="ENT-Rsultat"/>
            </w:pPr>
            <w:r>
              <w:t>Toutes les demandes d’une réservation périodique et le statut de chacun</w:t>
            </w:r>
            <w:r w:rsidR="00544A58">
              <w:t>e</w:t>
            </w:r>
            <w:r>
              <w:t xml:space="preserve"> de ces demandes</w:t>
            </w:r>
            <w:r w:rsidR="00434CBC">
              <w:t xml:space="preserve"> s’affichent : </w:t>
            </w:r>
          </w:p>
          <w:p w:rsidR="003A03F1" w:rsidRDefault="00541B92" w:rsidP="003A03F1">
            <w:r>
              <w:rPr>
                <w:noProof/>
              </w:rPr>
              <w:drawing>
                <wp:inline distT="0" distB="0" distL="0" distR="0">
                  <wp:extent cx="5772785" cy="1876425"/>
                  <wp:effectExtent l="19050" t="0" r="0" b="0"/>
                  <wp:docPr id="128"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83" cstate="print"/>
                          <a:srcRect/>
                          <a:stretch>
                            <a:fillRect/>
                          </a:stretch>
                        </pic:blipFill>
                        <pic:spPr bwMode="auto">
                          <a:xfrm>
                            <a:off x="0" y="0"/>
                            <a:ext cx="5772785" cy="1876425"/>
                          </a:xfrm>
                          <a:prstGeom prst="rect">
                            <a:avLst/>
                          </a:prstGeom>
                          <a:noFill/>
                          <a:ln w="9525">
                            <a:noFill/>
                            <a:miter lim="800000"/>
                            <a:headEnd/>
                            <a:tailEnd/>
                          </a:ln>
                        </pic:spPr>
                      </pic:pic>
                    </a:graphicData>
                  </a:graphic>
                </wp:inline>
              </w:drawing>
            </w:r>
          </w:p>
          <w:p w:rsidR="004C29FF" w:rsidRDefault="00434CBC" w:rsidP="003A03F1">
            <w:r>
              <w:t>Toutes les demandes déjà traitées peuvent être supprimées de l’affichage.</w:t>
            </w:r>
          </w:p>
          <w:p w:rsidR="00F4580B" w:rsidRDefault="00F4580B" w:rsidP="003A03F1">
            <w:r>
              <w:t>Les demandes de réservation en cours de traitement sont affichées en noir, les demandes déjà acceptées en vert et les demandes déjà refusées en rouge.</w:t>
            </w:r>
          </w:p>
        </w:tc>
      </w:tr>
      <w:tr w:rsidR="003A03F1" w:rsidTr="004F7051">
        <w:tc>
          <w:tcPr>
            <w:tcW w:w="1101" w:type="dxa"/>
          </w:tcPr>
          <w:p w:rsidR="003A03F1" w:rsidRDefault="00541B92" w:rsidP="004F7051">
            <w:pPr>
              <w:jc w:val="center"/>
            </w:pPr>
            <w:r>
              <w:rPr>
                <w:noProof/>
              </w:rPr>
              <w:drawing>
                <wp:inline distT="0" distB="0" distL="0" distR="0">
                  <wp:extent cx="341630" cy="270510"/>
                  <wp:effectExtent l="19050" t="0" r="0" b="0"/>
                  <wp:docPr id="129"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3A03F1" w:rsidRDefault="003A03F1" w:rsidP="004F7051">
            <w:pPr>
              <w:pStyle w:val="ENT-Action"/>
              <w:tabs>
                <w:tab w:val="num" w:pos="600"/>
              </w:tabs>
              <w:ind w:left="600"/>
            </w:pPr>
            <w:r>
              <w:t xml:space="preserve">Pour </w:t>
            </w:r>
            <w:r w:rsidR="002D5AA1">
              <w:t>ne plus afficher</w:t>
            </w:r>
            <w:r>
              <w:t xml:space="preserve"> une réservation déjà traitée, clique</w:t>
            </w:r>
            <w:r w:rsidR="00DE4B77">
              <w:t>r</w:t>
            </w:r>
            <w:r>
              <w:t xml:space="preserve"> sur la croix rouge correspondante.</w:t>
            </w:r>
          </w:p>
          <w:p w:rsidR="003A03F1" w:rsidRDefault="003A03F1" w:rsidP="004F7051">
            <w:pPr>
              <w:pStyle w:val="ENT-Action"/>
              <w:tabs>
                <w:tab w:val="num" w:pos="600"/>
              </w:tabs>
              <w:ind w:left="600"/>
            </w:pPr>
            <w:r>
              <w:t xml:space="preserve"> Un message vous demande de confirmer la suppression de l’affichage de la réservation : </w:t>
            </w:r>
          </w:p>
          <w:p w:rsidR="003A03F1" w:rsidRDefault="00EE16B9" w:rsidP="004F7051">
            <w:pPr>
              <w:pStyle w:val="ENT-Rsultat"/>
              <w:numPr>
                <w:ilvl w:val="0"/>
                <w:numId w:val="0"/>
              </w:numPr>
              <w:ind w:left="510" w:hanging="510"/>
            </w:pPr>
            <w:r>
              <w:object w:dxaOrig="13890" w:dyaOrig="4485">
                <v:shape id="_x0000_i1040" type="#_x0000_t75" style="width:455.15pt;height:147.15pt" o:ole="">
                  <v:imagedata r:id="rId84" o:title=""/>
                </v:shape>
                <o:OLEObject Type="Embed" ProgID="PBrush" ShapeID="_x0000_i1040" DrawAspect="Content" ObjectID="_1399381630" r:id="rId85"/>
              </w:object>
            </w:r>
          </w:p>
          <w:p w:rsidR="003A03F1" w:rsidRDefault="00DE4B77" w:rsidP="004F7051">
            <w:pPr>
              <w:pStyle w:val="ENT-Action"/>
            </w:pPr>
            <w:r>
              <w:t>Valider</w:t>
            </w:r>
          </w:p>
          <w:p w:rsidR="003A03F1" w:rsidRDefault="003A03F1" w:rsidP="004F7051">
            <w:pPr>
              <w:pStyle w:val="ENT-Rsultat"/>
            </w:pPr>
            <w:r>
              <w:t>La nouvelle liste d’affichage apparaît :</w:t>
            </w:r>
          </w:p>
          <w:p w:rsidR="003A03F1" w:rsidRDefault="00541B92" w:rsidP="004F7051">
            <w:pPr>
              <w:pStyle w:val="ENT-Rsultat"/>
              <w:numPr>
                <w:ilvl w:val="0"/>
                <w:numId w:val="0"/>
              </w:numPr>
              <w:ind w:left="510" w:hanging="510"/>
            </w:pPr>
            <w:r>
              <w:rPr>
                <w:noProof/>
                <w:lang w:eastAsia="fr-FR"/>
              </w:rPr>
              <w:drawing>
                <wp:inline distT="0" distB="0" distL="0" distR="0">
                  <wp:extent cx="5780405" cy="1701800"/>
                  <wp:effectExtent l="19050" t="0" r="0" b="0"/>
                  <wp:docPr id="131" name="Imag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86" cstate="print"/>
                          <a:srcRect/>
                          <a:stretch>
                            <a:fillRect/>
                          </a:stretch>
                        </pic:blipFill>
                        <pic:spPr bwMode="auto">
                          <a:xfrm>
                            <a:off x="0" y="0"/>
                            <a:ext cx="5780405" cy="1701800"/>
                          </a:xfrm>
                          <a:prstGeom prst="rect">
                            <a:avLst/>
                          </a:prstGeom>
                          <a:noFill/>
                          <a:ln w="9525">
                            <a:noFill/>
                            <a:miter lim="800000"/>
                            <a:headEnd/>
                            <a:tailEnd/>
                          </a:ln>
                        </pic:spPr>
                      </pic:pic>
                    </a:graphicData>
                  </a:graphic>
                </wp:inline>
              </w:drawing>
            </w:r>
          </w:p>
        </w:tc>
      </w:tr>
    </w:tbl>
    <w:p w:rsidR="00051577" w:rsidRDefault="003E1AEA" w:rsidP="00571302">
      <w:pPr>
        <w:pStyle w:val="Titre1"/>
      </w:pPr>
      <w:bookmarkStart w:id="44" w:name="_Toc307309963"/>
      <w:r>
        <w:t>Gérer l</w:t>
      </w:r>
      <w:r w:rsidR="004C29FF">
        <w:t>es ressources</w:t>
      </w:r>
      <w:bookmarkEnd w:id="44"/>
    </w:p>
    <w:p w:rsidR="004C29FF" w:rsidRDefault="004C29FF" w:rsidP="004C29FF">
      <w:pPr>
        <w:pStyle w:val="Titre2"/>
      </w:pPr>
      <w:bookmarkStart w:id="45" w:name="_Toc307309964"/>
      <w:r>
        <w:t>Comment modifier</w:t>
      </w:r>
      <w:r w:rsidR="000B66B5">
        <w:t xml:space="preserve"> </w:t>
      </w:r>
      <w:r>
        <w:t>un type de ressource ?</w:t>
      </w:r>
      <w:bookmarkEnd w:id="45"/>
    </w:p>
    <w:tbl>
      <w:tblPr>
        <w:tblW w:w="0" w:type="auto"/>
        <w:tblBorders>
          <w:bottom w:val="single" w:sz="18" w:space="0" w:color="1B9DD9"/>
        </w:tblBorders>
        <w:tblLook w:val="04A0"/>
      </w:tblPr>
      <w:tblGrid>
        <w:gridCol w:w="1242"/>
        <w:gridCol w:w="1843"/>
      </w:tblGrid>
      <w:tr w:rsidR="004F7051" w:rsidTr="004F7051">
        <w:trPr>
          <w:trHeight w:val="489"/>
        </w:trPr>
        <w:tc>
          <w:tcPr>
            <w:tcW w:w="1242" w:type="dxa"/>
          </w:tcPr>
          <w:p w:rsidR="004F7051" w:rsidRDefault="00541B92" w:rsidP="004F7051">
            <w:r>
              <w:rPr>
                <w:noProof/>
              </w:rPr>
              <w:drawing>
                <wp:inline distT="0" distB="0" distL="0" distR="0">
                  <wp:extent cx="596265" cy="596265"/>
                  <wp:effectExtent l="19050" t="0" r="0" b="0"/>
                  <wp:docPr id="132"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4F7051" w:rsidRDefault="004F7051" w:rsidP="004F7051">
            <w:pPr>
              <w:jc w:val="left"/>
            </w:pPr>
            <w:r w:rsidRPr="005D790B">
              <w:rPr>
                <w:b/>
                <w:color w:val="1B9DD9"/>
              </w:rPr>
              <w:t>Description</w:t>
            </w:r>
          </w:p>
        </w:tc>
      </w:tr>
    </w:tbl>
    <w:p w:rsidR="00842C18" w:rsidRDefault="00842C18" w:rsidP="004F7051">
      <w:r>
        <w:t>L</w:t>
      </w:r>
      <w:r w:rsidR="004F7051">
        <w:t xml:space="preserve">es </w:t>
      </w:r>
      <w:r w:rsidR="004F7051" w:rsidRPr="00C138BF">
        <w:rPr>
          <w:b/>
        </w:rPr>
        <w:t>utilisateurs gestionnaires</w:t>
      </w:r>
      <w:r w:rsidR="004F7051">
        <w:t xml:space="preserve"> de service et </w:t>
      </w:r>
      <w:r w:rsidR="004F7051" w:rsidRPr="00C138BF">
        <w:rPr>
          <w:b/>
        </w:rPr>
        <w:t>l’</w:t>
      </w:r>
      <w:r w:rsidR="00E53B81">
        <w:rPr>
          <w:b/>
        </w:rPr>
        <w:t>administrateu</w:t>
      </w:r>
      <w:r w:rsidR="000B66B5">
        <w:rPr>
          <w:b/>
        </w:rPr>
        <w:t>r local/</w:t>
      </w:r>
      <w:r w:rsidR="00E53B81">
        <w:rPr>
          <w:b/>
        </w:rPr>
        <w:t>superviseur</w:t>
      </w:r>
      <w:r w:rsidR="004F7051">
        <w:t xml:space="preserve"> </w:t>
      </w:r>
      <w:r>
        <w:t xml:space="preserve">peuvent modifier un type de ressource existant. Ils peuvent </w:t>
      </w:r>
      <w:r w:rsidRPr="00842C18">
        <w:rPr>
          <w:b/>
        </w:rPr>
        <w:t>mettre à jour tous les types de ressources créés dans l’outil de réservation</w:t>
      </w:r>
      <w:r>
        <w:t>, qu’ils aient créé ou non ce type de ressource et</w:t>
      </w:r>
      <w:r w:rsidR="00544A58">
        <w:t>,</w:t>
      </w:r>
      <w:r>
        <w:t xml:space="preserve"> qu’ils soient habilités ou non à réserver les ressources associées.</w:t>
      </w:r>
    </w:p>
    <w:p w:rsidR="0003368D" w:rsidRDefault="0003368D" w:rsidP="0003368D">
      <w:r>
        <w:t>Les données d’un type de ressources pouvant être modifiées sont :</w:t>
      </w:r>
    </w:p>
    <w:p w:rsidR="0003368D" w:rsidRPr="00842C18" w:rsidRDefault="0003368D" w:rsidP="0003368D">
      <w:pPr>
        <w:pStyle w:val="ENT-Puce"/>
        <w:rPr>
          <w:b/>
        </w:rPr>
      </w:pPr>
      <w:r w:rsidRPr="00842C18">
        <w:rPr>
          <w:b/>
        </w:rPr>
        <w:t>Son libellé</w:t>
      </w:r>
      <w:r>
        <w:rPr>
          <w:b/>
        </w:rPr>
        <w:t>,</w:t>
      </w:r>
    </w:p>
    <w:p w:rsidR="0003368D" w:rsidRPr="00842C18" w:rsidRDefault="0003368D" w:rsidP="0003368D">
      <w:pPr>
        <w:pStyle w:val="ENT-Puce"/>
        <w:rPr>
          <w:b/>
        </w:rPr>
      </w:pPr>
      <w:r w:rsidRPr="00842C18">
        <w:rPr>
          <w:b/>
        </w:rPr>
        <w:t>Les profils autorisés à réserver les ressources associées</w:t>
      </w:r>
      <w:r>
        <w:rPr>
          <w:b/>
        </w:rPr>
        <w:t>,</w:t>
      </w:r>
    </w:p>
    <w:p w:rsidR="0003368D" w:rsidRPr="0003368D" w:rsidRDefault="0003368D" w:rsidP="0003368D">
      <w:pPr>
        <w:pStyle w:val="ENT-Puce"/>
        <w:rPr>
          <w:b/>
        </w:rPr>
      </w:pPr>
      <w:r w:rsidRPr="0003368D">
        <w:rPr>
          <w:b/>
        </w:rPr>
        <w:t>Le circuit de validation.</w:t>
      </w:r>
    </w:p>
    <w:p w:rsidR="00842C18" w:rsidRDefault="000B66B5" w:rsidP="007A2EC8">
      <w:r>
        <w:t>Pour modifier</w:t>
      </w:r>
      <w:r w:rsidR="007A2EC8">
        <w:t xml:space="preserve"> </w:t>
      </w:r>
      <w:r w:rsidR="00842C18">
        <w:t xml:space="preserve">un type de ressource, les utilisateurs doivent accéder </w:t>
      </w:r>
      <w:r w:rsidR="004F7051">
        <w:t>au menu « </w:t>
      </w:r>
      <w:r w:rsidR="004F7051" w:rsidRPr="008A5A23">
        <w:rPr>
          <w:b/>
        </w:rPr>
        <w:t xml:space="preserve">Gestion des </w:t>
      </w:r>
      <w:r w:rsidR="004F7051">
        <w:rPr>
          <w:b/>
        </w:rPr>
        <w:t>ressources</w:t>
      </w:r>
      <w:r w:rsidR="004F7051">
        <w:t> » de l’outil de réservation de ressources.</w:t>
      </w:r>
    </w:p>
    <w:tbl>
      <w:tblPr>
        <w:tblW w:w="0" w:type="auto"/>
        <w:tblBorders>
          <w:bottom w:val="single" w:sz="18" w:space="0" w:color="1B9DD9"/>
        </w:tblBorders>
        <w:tblLook w:val="04A0"/>
      </w:tblPr>
      <w:tblGrid>
        <w:gridCol w:w="1176"/>
        <w:gridCol w:w="1909"/>
      </w:tblGrid>
      <w:tr w:rsidR="004F7051" w:rsidTr="004F7051">
        <w:trPr>
          <w:trHeight w:val="443"/>
        </w:trPr>
        <w:tc>
          <w:tcPr>
            <w:tcW w:w="1176" w:type="dxa"/>
          </w:tcPr>
          <w:p w:rsidR="004F7051" w:rsidRDefault="00541B92" w:rsidP="004F7051">
            <w:r>
              <w:rPr>
                <w:noProof/>
              </w:rPr>
              <w:drawing>
                <wp:inline distT="0" distB="0" distL="0" distR="0">
                  <wp:extent cx="548640" cy="548640"/>
                  <wp:effectExtent l="19050" t="0" r="3810" b="0"/>
                  <wp:docPr id="133" name="Image 133"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4F7051" w:rsidRDefault="004F7051" w:rsidP="004F7051">
            <w:pPr>
              <w:jc w:val="left"/>
            </w:pPr>
            <w:r>
              <w:rPr>
                <w:b/>
                <w:color w:val="1B9DD9"/>
              </w:rPr>
              <w:t>P</w:t>
            </w:r>
            <w:r w:rsidRPr="005D790B">
              <w:rPr>
                <w:b/>
                <w:color w:val="1B9DD9"/>
              </w:rPr>
              <w:t>as à pas</w:t>
            </w:r>
          </w:p>
        </w:tc>
      </w:tr>
    </w:tbl>
    <w:p w:rsidR="004F7051" w:rsidRDefault="004F7051" w:rsidP="004F7051"/>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4F7051" w:rsidRPr="00283C9F" w:rsidTr="004F7051">
        <w:trPr>
          <w:tblHeader/>
        </w:trPr>
        <w:tc>
          <w:tcPr>
            <w:tcW w:w="1101" w:type="dxa"/>
            <w:tcBorders>
              <w:top w:val="single" w:sz="4" w:space="0" w:color="548DD4"/>
              <w:left w:val="single" w:sz="4" w:space="0" w:color="auto"/>
              <w:bottom w:val="single" w:sz="4" w:space="0" w:color="auto"/>
              <w:right w:val="single" w:sz="4" w:space="0" w:color="auto"/>
            </w:tcBorders>
          </w:tcPr>
          <w:p w:rsidR="004F7051" w:rsidRPr="00283C9F" w:rsidRDefault="004F7051" w:rsidP="004F7051">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4F7051" w:rsidRPr="00283C9F" w:rsidRDefault="004F7051" w:rsidP="004F7051">
            <w:pPr>
              <w:pStyle w:val="BodyText"/>
              <w:jc w:val="center"/>
              <w:rPr>
                <w:b/>
                <w:szCs w:val="24"/>
              </w:rPr>
            </w:pPr>
            <w:r w:rsidRPr="00283C9F">
              <w:rPr>
                <w:b/>
                <w:szCs w:val="24"/>
              </w:rPr>
              <w:t>Description</w:t>
            </w:r>
          </w:p>
        </w:tc>
      </w:tr>
      <w:tr w:rsidR="004F7051" w:rsidTr="004F7051">
        <w:tc>
          <w:tcPr>
            <w:tcW w:w="1101" w:type="dxa"/>
          </w:tcPr>
          <w:p w:rsidR="004F7051" w:rsidRDefault="00541B92" w:rsidP="004F7051">
            <w:pPr>
              <w:jc w:val="center"/>
            </w:pPr>
            <w:r>
              <w:rPr>
                <w:noProof/>
              </w:rPr>
              <w:drawing>
                <wp:inline distT="0" distB="0" distL="0" distR="0">
                  <wp:extent cx="325755" cy="270510"/>
                  <wp:effectExtent l="19050" t="0" r="0" b="0"/>
                  <wp:docPr id="134"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4F7051" w:rsidRDefault="004F7051" w:rsidP="004F7051">
            <w:pPr>
              <w:pStyle w:val="ENT-Action"/>
              <w:tabs>
                <w:tab w:val="num" w:pos="600"/>
              </w:tabs>
              <w:ind w:left="600"/>
            </w:pPr>
            <w:r>
              <w:t xml:space="preserve">A partir de la page d’accueil du service Réservation de </w:t>
            </w:r>
            <w:r w:rsidR="006A7D26">
              <w:t>matériel</w:t>
            </w:r>
            <w:r>
              <w:t>, clique</w:t>
            </w:r>
            <w:r w:rsidR="00DE4B77">
              <w:t>r</w:t>
            </w:r>
            <w:r>
              <w:t xml:space="preserve"> sur le lien </w:t>
            </w:r>
            <w:r w:rsidR="00FE32AB">
              <w:t>Gérer les réservations</w:t>
            </w:r>
            <w:r>
              <w:t>.</w:t>
            </w:r>
          </w:p>
          <w:p w:rsidR="00842C18" w:rsidRDefault="00842C18" w:rsidP="00842C18">
            <w:pPr>
              <w:pStyle w:val="ENT-Rsultat"/>
            </w:pPr>
            <w:r>
              <w:t>Le menu « </w:t>
            </w:r>
            <w:r w:rsidR="002D5AA1">
              <w:t>Gestion d</w:t>
            </w:r>
            <w:r>
              <w:t>es réservations » s’affiche :</w:t>
            </w:r>
          </w:p>
          <w:p w:rsidR="00842C18" w:rsidRDefault="00842C18" w:rsidP="00842C18">
            <w:pPr>
              <w:pStyle w:val="ENT-Rsultat"/>
              <w:numPr>
                <w:ilvl w:val="0"/>
                <w:numId w:val="0"/>
              </w:numPr>
              <w:ind w:left="510" w:hanging="510"/>
            </w:pPr>
            <w:r>
              <w:rPr>
                <w:noProof/>
                <w:lang w:eastAsia="fr-FR"/>
              </w:rPr>
              <w:pict>
                <v:rect id="_x0000_s1788" style="position:absolute;left:0;text-align:left;margin-left:242.6pt;margin-top:-1.4pt;width:93.65pt;height:14.25pt;z-index:251666944" filled="f" strokecolor="red" strokeweight="2.25pt"/>
              </w:pict>
            </w:r>
            <w:r w:rsidR="00541B92">
              <w:rPr>
                <w:noProof/>
                <w:lang w:eastAsia="fr-FR"/>
              </w:rPr>
              <w:drawing>
                <wp:inline distT="0" distB="0" distL="0" distR="0">
                  <wp:extent cx="5772785" cy="1860550"/>
                  <wp:effectExtent l="19050" t="0" r="0" b="0"/>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78" cstate="print"/>
                          <a:srcRect/>
                          <a:stretch>
                            <a:fillRect/>
                          </a:stretch>
                        </pic:blipFill>
                        <pic:spPr bwMode="auto">
                          <a:xfrm>
                            <a:off x="0" y="0"/>
                            <a:ext cx="5772785" cy="1860550"/>
                          </a:xfrm>
                          <a:prstGeom prst="rect">
                            <a:avLst/>
                          </a:prstGeom>
                          <a:noFill/>
                          <a:ln w="9525">
                            <a:noFill/>
                            <a:miter lim="800000"/>
                            <a:headEnd/>
                            <a:tailEnd/>
                          </a:ln>
                        </pic:spPr>
                      </pic:pic>
                    </a:graphicData>
                  </a:graphic>
                </wp:inline>
              </w:drawing>
            </w:r>
          </w:p>
          <w:p w:rsidR="004F7051" w:rsidRDefault="00DE4B77" w:rsidP="004F7051">
            <w:pPr>
              <w:pStyle w:val="ENT-Action"/>
              <w:tabs>
                <w:tab w:val="num" w:pos="600"/>
              </w:tabs>
              <w:ind w:left="600"/>
            </w:pPr>
            <w:r>
              <w:t>Cliquer</w:t>
            </w:r>
            <w:r w:rsidR="004F7051">
              <w:t xml:space="preserve"> sur </w:t>
            </w:r>
            <w:r w:rsidR="00842C18">
              <w:t>le menu « Gestion des ressources</w:t>
            </w:r>
            <w:r w:rsidR="004F7051">
              <w:t> »</w:t>
            </w:r>
          </w:p>
          <w:p w:rsidR="004F7051" w:rsidRDefault="004F7051" w:rsidP="004F7051">
            <w:pPr>
              <w:pStyle w:val="ENT-Rsultat"/>
            </w:pPr>
            <w:r>
              <w:t xml:space="preserve">Le menu « Gestion des </w:t>
            </w:r>
            <w:r w:rsidR="00842C18">
              <w:t>ressources</w:t>
            </w:r>
            <w:r>
              <w:t xml:space="preserve"> » s’affiche : </w:t>
            </w:r>
          </w:p>
          <w:p w:rsidR="004F7051" w:rsidRDefault="004F7051" w:rsidP="00842C18">
            <w:r>
              <w:rPr>
                <w:noProof/>
              </w:rPr>
              <w:pict>
                <v:rect id="_x0000_s1789" style="position:absolute;left:0;text-align:left;margin-left:336.8pt;margin-top:14.95pt;width:93pt;height:14.25pt;z-index:251667968" filled="f" strokecolor="red" strokeweight="2.25pt"/>
              </w:pict>
            </w:r>
            <w:r>
              <w:t xml:space="preserve"> </w:t>
            </w:r>
            <w:r w:rsidR="00541B92">
              <w:rPr>
                <w:noProof/>
              </w:rPr>
              <w:drawing>
                <wp:inline distT="0" distB="0" distL="0" distR="0">
                  <wp:extent cx="5780405" cy="858520"/>
                  <wp:effectExtent l="19050" t="0" r="0" b="0"/>
                  <wp:docPr id="136" name="Imag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87" cstate="print"/>
                          <a:srcRect/>
                          <a:stretch>
                            <a:fillRect/>
                          </a:stretch>
                        </pic:blipFill>
                        <pic:spPr bwMode="auto">
                          <a:xfrm>
                            <a:off x="0" y="0"/>
                            <a:ext cx="5780405" cy="858520"/>
                          </a:xfrm>
                          <a:prstGeom prst="rect">
                            <a:avLst/>
                          </a:prstGeom>
                          <a:noFill/>
                          <a:ln w="9525">
                            <a:noFill/>
                            <a:miter lim="800000"/>
                            <a:headEnd/>
                            <a:tailEnd/>
                          </a:ln>
                        </pic:spPr>
                      </pic:pic>
                    </a:graphicData>
                  </a:graphic>
                </wp:inline>
              </w:drawing>
            </w:r>
          </w:p>
          <w:p w:rsidR="004F7051" w:rsidRDefault="00842C18" w:rsidP="004F7051">
            <w:pPr>
              <w:pStyle w:val="ENT-Action"/>
            </w:pPr>
            <w:r>
              <w:t>Sélectionne</w:t>
            </w:r>
            <w:r w:rsidR="00DE4B77">
              <w:t>r</w:t>
            </w:r>
            <w:r>
              <w:t xml:space="preserve"> un type de ressource existant dans le menu déroulant.</w:t>
            </w:r>
          </w:p>
          <w:p w:rsidR="004F7051" w:rsidRDefault="00842C18" w:rsidP="004F7051">
            <w:pPr>
              <w:pStyle w:val="ENT-Rsultat"/>
            </w:pPr>
            <w:r>
              <w:t>L’écran de gestion du type de ressource sélectionné s’affiche</w:t>
            </w:r>
            <w:r w:rsidR="00544A58">
              <w:t>,</w:t>
            </w:r>
            <w:r w:rsidR="004F7051">
              <w:t> </w:t>
            </w:r>
            <w:r w:rsidR="00544A58">
              <w:t>composé d’</w:t>
            </w:r>
            <w:r>
              <w:t xml:space="preserve">une barre d’outils de gestion des ressources complète ainsi que le tableau des ressources associées au type sélectionné </w:t>
            </w:r>
            <w:r w:rsidR="004F7051">
              <w:t xml:space="preserve">: </w:t>
            </w:r>
          </w:p>
          <w:p w:rsidR="004F7051" w:rsidRDefault="002D5AA1" w:rsidP="004F7051">
            <w:r>
              <w:rPr>
                <w:noProof/>
              </w:rPr>
              <w:pict>
                <v:rect id="_x0000_s1810" style="position:absolute;left:0;text-align:left;margin-left:4.7pt;margin-top:67pt;width:38.9pt;height:18.95pt;z-index:251679232" filled="f" strokecolor="red" strokeweight="2.25pt"/>
              </w:pict>
            </w:r>
            <w:r>
              <w:rPr>
                <w:noProof/>
              </w:rPr>
              <w:pict>
                <v:rect id="_x0000_s1809" style="position:absolute;left:0;text-align:left;margin-left:2.8pt;margin-top:29.55pt;width:448.5pt;height:19.85pt;z-index:251678208" filled="f" strokecolor="red" strokeweight="2.25pt"/>
              </w:pict>
            </w:r>
            <w:r w:rsidR="00541B92">
              <w:rPr>
                <w:noProof/>
              </w:rPr>
              <w:drawing>
                <wp:inline distT="0" distB="0" distL="0" distR="0">
                  <wp:extent cx="5772785" cy="1137285"/>
                  <wp:effectExtent l="19050" t="0" r="0" b="0"/>
                  <wp:docPr id="137" name="Imag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88" cstate="print"/>
                          <a:srcRect/>
                          <a:stretch>
                            <a:fillRect/>
                          </a:stretch>
                        </pic:blipFill>
                        <pic:spPr bwMode="auto">
                          <a:xfrm>
                            <a:off x="0" y="0"/>
                            <a:ext cx="5772785" cy="1137285"/>
                          </a:xfrm>
                          <a:prstGeom prst="rect">
                            <a:avLst/>
                          </a:prstGeom>
                          <a:noFill/>
                          <a:ln w="9525">
                            <a:noFill/>
                            <a:miter lim="800000"/>
                            <a:headEnd/>
                            <a:tailEnd/>
                          </a:ln>
                        </pic:spPr>
                      </pic:pic>
                    </a:graphicData>
                  </a:graphic>
                </wp:inline>
              </w:drawing>
            </w:r>
          </w:p>
        </w:tc>
      </w:tr>
      <w:tr w:rsidR="004F7051" w:rsidTr="004F7051">
        <w:tc>
          <w:tcPr>
            <w:tcW w:w="1101" w:type="dxa"/>
          </w:tcPr>
          <w:p w:rsidR="004F7051" w:rsidRDefault="00541B92" w:rsidP="004F7051">
            <w:pPr>
              <w:jc w:val="center"/>
            </w:pPr>
            <w:r>
              <w:rPr>
                <w:noProof/>
              </w:rPr>
              <w:drawing>
                <wp:inline distT="0" distB="0" distL="0" distR="0">
                  <wp:extent cx="341630" cy="270510"/>
                  <wp:effectExtent l="19050" t="0" r="0" b="0"/>
                  <wp:docPr id="13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4F7051" w:rsidRDefault="007A2EC8" w:rsidP="004F7051">
            <w:pPr>
              <w:pStyle w:val="ENT-Action"/>
              <w:tabs>
                <w:tab w:val="num" w:pos="600"/>
              </w:tabs>
              <w:ind w:left="600"/>
            </w:pPr>
            <w:r>
              <w:t>Pour modifier le type de ressource, c</w:t>
            </w:r>
            <w:r w:rsidR="000851FE">
              <w:t>lique</w:t>
            </w:r>
            <w:r w:rsidR="00DE4B77">
              <w:t>r</w:t>
            </w:r>
            <w:r w:rsidR="000851FE">
              <w:t xml:space="preserve"> sur « Modifier le type de ressource ».</w:t>
            </w:r>
          </w:p>
          <w:p w:rsidR="000851FE" w:rsidRDefault="000851FE" w:rsidP="000851FE">
            <w:pPr>
              <w:pStyle w:val="ENT-Rsultat"/>
            </w:pPr>
            <w:r>
              <w:t>L’écran de modification d’un type de ressource s’affiche :</w:t>
            </w:r>
          </w:p>
          <w:p w:rsidR="000851FE" w:rsidRDefault="00541B92" w:rsidP="000851FE">
            <w:pPr>
              <w:pStyle w:val="ENT-Rsultat"/>
              <w:numPr>
                <w:ilvl w:val="0"/>
                <w:numId w:val="0"/>
              </w:numPr>
              <w:ind w:left="510" w:hanging="510"/>
            </w:pPr>
            <w:r>
              <w:rPr>
                <w:noProof/>
                <w:lang w:eastAsia="fr-FR"/>
              </w:rPr>
              <w:drawing>
                <wp:inline distT="0" distB="0" distL="0" distR="0">
                  <wp:extent cx="5772785" cy="2250440"/>
                  <wp:effectExtent l="19050" t="0" r="0" b="0"/>
                  <wp:docPr id="139" name="Imag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89" cstate="print"/>
                          <a:srcRect/>
                          <a:stretch>
                            <a:fillRect/>
                          </a:stretch>
                        </pic:blipFill>
                        <pic:spPr bwMode="auto">
                          <a:xfrm>
                            <a:off x="0" y="0"/>
                            <a:ext cx="5772785" cy="2250440"/>
                          </a:xfrm>
                          <a:prstGeom prst="rect">
                            <a:avLst/>
                          </a:prstGeom>
                          <a:noFill/>
                          <a:ln w="9525">
                            <a:noFill/>
                            <a:miter lim="800000"/>
                            <a:headEnd/>
                            <a:tailEnd/>
                          </a:ln>
                        </pic:spPr>
                      </pic:pic>
                    </a:graphicData>
                  </a:graphic>
                </wp:inline>
              </w:drawing>
            </w:r>
          </w:p>
          <w:p w:rsidR="000851FE" w:rsidRDefault="004F7051" w:rsidP="004F7051">
            <w:pPr>
              <w:pStyle w:val="ENT-Action"/>
              <w:tabs>
                <w:tab w:val="num" w:pos="600"/>
              </w:tabs>
              <w:ind w:left="600"/>
            </w:pPr>
            <w:r>
              <w:t xml:space="preserve"> </w:t>
            </w:r>
            <w:r w:rsidR="000851FE">
              <w:t>Modifie</w:t>
            </w:r>
            <w:r w:rsidR="00DE4B77">
              <w:t>r</w:t>
            </w:r>
            <w:r w:rsidR="000851FE">
              <w:t xml:space="preserve"> une des données définissant le type de ressource sélectionné.</w:t>
            </w:r>
          </w:p>
          <w:p w:rsidR="000851FE" w:rsidRDefault="000851FE" w:rsidP="004F7051">
            <w:pPr>
              <w:pStyle w:val="ENT-Action"/>
              <w:tabs>
                <w:tab w:val="num" w:pos="600"/>
              </w:tabs>
              <w:ind w:left="600"/>
            </w:pPr>
            <w:r>
              <w:t>Enregistr</w:t>
            </w:r>
            <w:r w:rsidR="00DE4B77">
              <w:t>er</w:t>
            </w:r>
          </w:p>
          <w:p w:rsidR="004F7051" w:rsidRDefault="000851FE" w:rsidP="000851FE">
            <w:pPr>
              <w:pStyle w:val="ENT-Rsultat"/>
            </w:pPr>
            <w:r>
              <w:t>Un message vous confirme la prise en compte de la modification :</w:t>
            </w:r>
            <w:r w:rsidR="004F7051">
              <w:t xml:space="preserve"> </w:t>
            </w:r>
          </w:p>
          <w:p w:rsidR="004F7051" w:rsidRDefault="002D5AA1" w:rsidP="004F7051">
            <w:pPr>
              <w:pStyle w:val="ENT-Rsultat"/>
              <w:numPr>
                <w:ilvl w:val="0"/>
                <w:numId w:val="0"/>
              </w:numPr>
              <w:ind w:left="510" w:hanging="510"/>
            </w:pPr>
            <w:r>
              <w:rPr>
                <w:noProof/>
                <w:lang w:eastAsia="fr-FR"/>
              </w:rPr>
              <w:pict>
                <v:rect id="_x0000_s1811" style="position:absolute;left:0;text-align:left;margin-left:2.45pt;margin-top:14.3pt;width:85.85pt;height:14.25pt;z-index:251680256" filled="f" strokecolor="red" strokeweight="2.25pt"/>
              </w:pict>
            </w:r>
            <w:r w:rsidR="00541B92">
              <w:rPr>
                <w:noProof/>
                <w:lang w:eastAsia="fr-FR"/>
              </w:rPr>
              <w:drawing>
                <wp:inline distT="0" distB="0" distL="0" distR="0">
                  <wp:extent cx="5772785" cy="2456815"/>
                  <wp:effectExtent l="19050" t="0" r="0" b="0"/>
                  <wp:docPr id="140" name="Imag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90" cstate="print"/>
                          <a:srcRect/>
                          <a:stretch>
                            <a:fillRect/>
                          </a:stretch>
                        </pic:blipFill>
                        <pic:spPr bwMode="auto">
                          <a:xfrm>
                            <a:off x="0" y="0"/>
                            <a:ext cx="5772785" cy="2456815"/>
                          </a:xfrm>
                          <a:prstGeom prst="rect">
                            <a:avLst/>
                          </a:prstGeom>
                          <a:noFill/>
                          <a:ln w="9525">
                            <a:noFill/>
                            <a:miter lim="800000"/>
                            <a:headEnd/>
                            <a:tailEnd/>
                          </a:ln>
                        </pic:spPr>
                      </pic:pic>
                    </a:graphicData>
                  </a:graphic>
                </wp:inline>
              </w:drawing>
            </w:r>
          </w:p>
          <w:p w:rsidR="004F7051" w:rsidRDefault="000851FE" w:rsidP="00DE4B77">
            <w:pPr>
              <w:pStyle w:val="ENT-Action"/>
            </w:pPr>
            <w:r>
              <w:t>Pour revenir à l’écran de gestion des ressources initial, clique</w:t>
            </w:r>
            <w:r w:rsidR="00DE4B77">
              <w:t>r</w:t>
            </w:r>
            <w:r>
              <w:t xml:space="preserve"> sur « Gestion des ressources » dans le fil d’Ariane.</w:t>
            </w:r>
          </w:p>
        </w:tc>
      </w:tr>
    </w:tbl>
    <w:p w:rsidR="000B66B5" w:rsidRDefault="000B66B5" w:rsidP="000B66B5">
      <w:pPr>
        <w:pStyle w:val="Titre2"/>
        <w:numPr>
          <w:ilvl w:val="0"/>
          <w:numId w:val="0"/>
        </w:numPr>
      </w:pPr>
    </w:p>
    <w:p w:rsidR="000B66B5" w:rsidRDefault="000B66B5" w:rsidP="000B66B5">
      <w:pPr>
        <w:pStyle w:val="Titre2"/>
      </w:pPr>
      <w:bookmarkStart w:id="46" w:name="_Toc307309965"/>
      <w:r>
        <w:t>Comment supprimer un type de ressource ?</w:t>
      </w:r>
      <w:bookmarkEnd w:id="46"/>
    </w:p>
    <w:tbl>
      <w:tblPr>
        <w:tblW w:w="0" w:type="auto"/>
        <w:tblBorders>
          <w:bottom w:val="single" w:sz="18" w:space="0" w:color="1B9DD9"/>
        </w:tblBorders>
        <w:tblLook w:val="04A0"/>
      </w:tblPr>
      <w:tblGrid>
        <w:gridCol w:w="1242"/>
        <w:gridCol w:w="1843"/>
      </w:tblGrid>
      <w:tr w:rsidR="000B66B5" w:rsidTr="00BB5F63">
        <w:trPr>
          <w:trHeight w:val="489"/>
        </w:trPr>
        <w:tc>
          <w:tcPr>
            <w:tcW w:w="1242" w:type="dxa"/>
          </w:tcPr>
          <w:p w:rsidR="000B66B5" w:rsidRDefault="00541B92" w:rsidP="00BB5F63">
            <w:r>
              <w:rPr>
                <w:noProof/>
              </w:rPr>
              <w:drawing>
                <wp:inline distT="0" distB="0" distL="0" distR="0">
                  <wp:extent cx="596265" cy="596265"/>
                  <wp:effectExtent l="19050" t="0" r="0" b="0"/>
                  <wp:docPr id="141"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0B66B5" w:rsidRDefault="000B66B5" w:rsidP="00BB5F63">
            <w:pPr>
              <w:jc w:val="left"/>
            </w:pPr>
            <w:r w:rsidRPr="005D790B">
              <w:rPr>
                <w:b/>
                <w:color w:val="1B9DD9"/>
              </w:rPr>
              <w:t>Description</w:t>
            </w:r>
          </w:p>
        </w:tc>
      </w:tr>
    </w:tbl>
    <w:p w:rsidR="000B66B5" w:rsidRDefault="000B66B5" w:rsidP="000B66B5">
      <w:r>
        <w:t xml:space="preserve">Les </w:t>
      </w:r>
      <w:r w:rsidRPr="00C138BF">
        <w:rPr>
          <w:b/>
        </w:rPr>
        <w:t>utilisateurs gestionnaires</w:t>
      </w:r>
      <w:r>
        <w:t xml:space="preserve"> de service et </w:t>
      </w:r>
      <w:r w:rsidRPr="00C138BF">
        <w:rPr>
          <w:b/>
        </w:rPr>
        <w:t>l’</w:t>
      </w:r>
      <w:r>
        <w:rPr>
          <w:b/>
        </w:rPr>
        <w:t>administrateur local/superviseur</w:t>
      </w:r>
      <w:r>
        <w:t xml:space="preserve"> peuvent supprimer un type de ressource existant. Ils peuvent </w:t>
      </w:r>
      <w:r>
        <w:rPr>
          <w:b/>
        </w:rPr>
        <w:t>supprimer</w:t>
      </w:r>
      <w:r w:rsidRPr="00842C18">
        <w:rPr>
          <w:b/>
        </w:rPr>
        <w:t xml:space="preserve"> tous les types de ressources créés dans l’outil de réservation</w:t>
      </w:r>
      <w:r>
        <w:t>, qu’ils aient créé ou non ce type de ressource et qu’ils soient habilités ou non à réserver les ressources associées.</w:t>
      </w:r>
    </w:p>
    <w:p w:rsidR="000B66B5" w:rsidRDefault="000B66B5" w:rsidP="000B66B5">
      <w:r>
        <w:t>Les données d’un type de ressources pouvant être modifiées sont :</w:t>
      </w:r>
    </w:p>
    <w:p w:rsidR="000B66B5" w:rsidRPr="00842C18" w:rsidRDefault="000B66B5" w:rsidP="000B66B5">
      <w:pPr>
        <w:pStyle w:val="ENT-Puce"/>
        <w:rPr>
          <w:b/>
        </w:rPr>
      </w:pPr>
      <w:r w:rsidRPr="00842C18">
        <w:rPr>
          <w:b/>
        </w:rPr>
        <w:t>Son libellé</w:t>
      </w:r>
      <w:r>
        <w:rPr>
          <w:b/>
        </w:rPr>
        <w:t>,</w:t>
      </w:r>
    </w:p>
    <w:p w:rsidR="000B66B5" w:rsidRPr="00842C18" w:rsidRDefault="000B66B5" w:rsidP="000B66B5">
      <w:pPr>
        <w:pStyle w:val="ENT-Puce"/>
        <w:rPr>
          <w:b/>
        </w:rPr>
      </w:pPr>
      <w:r w:rsidRPr="00842C18">
        <w:rPr>
          <w:b/>
        </w:rPr>
        <w:t>Les profils autorisés à réserver les ressources associées</w:t>
      </w:r>
      <w:r>
        <w:rPr>
          <w:b/>
        </w:rPr>
        <w:t>,</w:t>
      </w:r>
    </w:p>
    <w:p w:rsidR="000B66B5" w:rsidRDefault="000B66B5" w:rsidP="000B66B5">
      <w:pPr>
        <w:pStyle w:val="ENT-Puce"/>
        <w:rPr>
          <w:b/>
        </w:rPr>
      </w:pPr>
      <w:r w:rsidRPr="0003368D">
        <w:rPr>
          <w:b/>
        </w:rPr>
        <w:t>Le circuit de validation.</w:t>
      </w:r>
    </w:p>
    <w:p w:rsidR="00FE32AB" w:rsidRPr="0003368D" w:rsidRDefault="00FE32AB" w:rsidP="00FE32AB">
      <w:pPr>
        <w:pStyle w:val="ENT-Puce"/>
        <w:numPr>
          <w:ilvl w:val="0"/>
          <w:numId w:val="0"/>
        </w:numPr>
        <w:ind w:left="720"/>
        <w:rPr>
          <w:b/>
        </w:rPr>
      </w:pPr>
    </w:p>
    <w:p w:rsidR="000B66B5" w:rsidRDefault="000B66B5" w:rsidP="000B66B5">
      <w:r>
        <w:t>Pour supprimer un type de ressource, les utilisateurs doivent accéder au menu « </w:t>
      </w:r>
      <w:r w:rsidRPr="008A5A23">
        <w:rPr>
          <w:b/>
        </w:rPr>
        <w:t xml:space="preserve">Gestion des </w:t>
      </w:r>
      <w:r>
        <w:rPr>
          <w:b/>
        </w:rPr>
        <w:t>ressources</w:t>
      </w:r>
      <w:r>
        <w:t> » de l’outil de réservation de ressources.</w:t>
      </w:r>
    </w:p>
    <w:p w:rsidR="000B66B5" w:rsidRDefault="000B66B5" w:rsidP="000B66B5"/>
    <w:p w:rsidR="000B66B5" w:rsidRDefault="000B66B5" w:rsidP="000B66B5"/>
    <w:tbl>
      <w:tblPr>
        <w:tblW w:w="0" w:type="auto"/>
        <w:tblBorders>
          <w:bottom w:val="single" w:sz="18" w:space="0" w:color="1B9DD9"/>
        </w:tblBorders>
        <w:tblLook w:val="04A0"/>
      </w:tblPr>
      <w:tblGrid>
        <w:gridCol w:w="1176"/>
        <w:gridCol w:w="1909"/>
      </w:tblGrid>
      <w:tr w:rsidR="000B66B5" w:rsidTr="00BB5F63">
        <w:trPr>
          <w:trHeight w:val="443"/>
        </w:trPr>
        <w:tc>
          <w:tcPr>
            <w:tcW w:w="1176" w:type="dxa"/>
          </w:tcPr>
          <w:p w:rsidR="000B66B5" w:rsidRDefault="00541B92" w:rsidP="00BB5F63">
            <w:r>
              <w:rPr>
                <w:noProof/>
              </w:rPr>
              <w:drawing>
                <wp:inline distT="0" distB="0" distL="0" distR="0">
                  <wp:extent cx="548640" cy="548640"/>
                  <wp:effectExtent l="19050" t="0" r="3810" b="0"/>
                  <wp:docPr id="142" name="Image 142"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0B66B5" w:rsidRDefault="000B66B5" w:rsidP="00BB5F63">
            <w:pPr>
              <w:jc w:val="left"/>
            </w:pPr>
            <w:r>
              <w:rPr>
                <w:b/>
                <w:color w:val="1B9DD9"/>
              </w:rPr>
              <w:t>P</w:t>
            </w:r>
            <w:r w:rsidRPr="005D790B">
              <w:rPr>
                <w:b/>
                <w:color w:val="1B9DD9"/>
              </w:rPr>
              <w:t>as à pas</w:t>
            </w:r>
          </w:p>
        </w:tc>
      </w:tr>
    </w:tbl>
    <w:p w:rsidR="000B66B5" w:rsidRDefault="000B66B5" w:rsidP="000B66B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0B66B5" w:rsidRPr="00283C9F" w:rsidTr="00BB5F63">
        <w:trPr>
          <w:tblHeader/>
        </w:trPr>
        <w:tc>
          <w:tcPr>
            <w:tcW w:w="1101" w:type="dxa"/>
            <w:tcBorders>
              <w:top w:val="single" w:sz="4" w:space="0" w:color="548DD4"/>
              <w:left w:val="single" w:sz="4" w:space="0" w:color="auto"/>
              <w:bottom w:val="single" w:sz="4" w:space="0" w:color="auto"/>
              <w:right w:val="single" w:sz="4" w:space="0" w:color="auto"/>
            </w:tcBorders>
          </w:tcPr>
          <w:p w:rsidR="000B66B5" w:rsidRPr="00283C9F" w:rsidRDefault="000B66B5" w:rsidP="00BB5F63">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0B66B5" w:rsidRPr="00283C9F" w:rsidRDefault="000B66B5" w:rsidP="00BB5F63">
            <w:pPr>
              <w:pStyle w:val="BodyText"/>
              <w:jc w:val="center"/>
              <w:rPr>
                <w:b/>
                <w:szCs w:val="24"/>
              </w:rPr>
            </w:pPr>
            <w:r w:rsidRPr="00283C9F">
              <w:rPr>
                <w:b/>
                <w:szCs w:val="24"/>
              </w:rPr>
              <w:t>Description</w:t>
            </w:r>
          </w:p>
        </w:tc>
      </w:tr>
      <w:tr w:rsidR="000B66B5" w:rsidTr="00BB5F63">
        <w:tc>
          <w:tcPr>
            <w:tcW w:w="1101" w:type="dxa"/>
          </w:tcPr>
          <w:p w:rsidR="000B66B5" w:rsidRDefault="000B66B5" w:rsidP="00BB5F63">
            <w:pPr>
              <w:jc w:val="center"/>
            </w:pPr>
          </w:p>
        </w:tc>
        <w:tc>
          <w:tcPr>
            <w:tcW w:w="9319" w:type="dxa"/>
          </w:tcPr>
          <w:p w:rsidR="000B66B5" w:rsidRDefault="000B66B5" w:rsidP="00BB5F63">
            <w:pPr>
              <w:pStyle w:val="ENT-Action"/>
              <w:tabs>
                <w:tab w:val="num" w:pos="600"/>
              </w:tabs>
              <w:ind w:left="600"/>
            </w:pPr>
            <w:r>
              <w:t>Pour supprimer un type de ressource, cliquer sur « Supprimer le type de ressource ».</w:t>
            </w:r>
          </w:p>
          <w:p w:rsidR="000B66B5" w:rsidRDefault="000B66B5" w:rsidP="00BB5F63">
            <w:pPr>
              <w:pStyle w:val="ENT-Rsultat"/>
            </w:pPr>
            <w:r>
              <w:t>Un message vous demande la confirmation de la suppression :</w:t>
            </w:r>
          </w:p>
          <w:p w:rsidR="000B66B5" w:rsidRDefault="000B66B5" w:rsidP="00BB5F63">
            <w:pPr>
              <w:pStyle w:val="ENT-Rsultat"/>
              <w:numPr>
                <w:ilvl w:val="0"/>
                <w:numId w:val="0"/>
              </w:numPr>
              <w:ind w:left="510" w:hanging="510"/>
            </w:pPr>
            <w:r>
              <w:object w:dxaOrig="14010" w:dyaOrig="3555">
                <v:shape id="_x0000_i1041" type="#_x0000_t75" style="width:454.55pt;height:110.8pt" o:ole="">
                  <v:imagedata r:id="rId91" o:title="" cropbottom="2503f"/>
                </v:shape>
                <o:OLEObject Type="Embed" ProgID="PBrush" ShapeID="_x0000_i1041" DrawAspect="Content" ObjectID="_1399381631" r:id="rId92"/>
              </w:object>
            </w:r>
          </w:p>
          <w:p w:rsidR="000B66B5" w:rsidRDefault="000B66B5" w:rsidP="00BB5F63">
            <w:pPr>
              <w:pStyle w:val="ENT-Pointdattention"/>
            </w:pPr>
            <w:r>
              <w:t>Toutes les ressources et réservations associées seront également supprimées.</w:t>
            </w:r>
          </w:p>
          <w:p w:rsidR="000B66B5" w:rsidRDefault="000B66B5" w:rsidP="00BB5F63">
            <w:pPr>
              <w:pStyle w:val="ENT-Action"/>
            </w:pPr>
            <w:r>
              <w:t>Valider</w:t>
            </w:r>
          </w:p>
          <w:p w:rsidR="000B66B5" w:rsidRDefault="000B66B5" w:rsidP="00BB5F63">
            <w:pPr>
              <w:pStyle w:val="ENT-Rsultat"/>
            </w:pPr>
            <w:r>
              <w:t>L’écran de gestion des ressources s’affiche, aucun type de ressource n’est plus sélectionné :</w:t>
            </w:r>
          </w:p>
          <w:p w:rsidR="000B66B5" w:rsidRDefault="00541B92" w:rsidP="00BB5F63">
            <w:pPr>
              <w:pStyle w:val="ENT-Rsultat"/>
              <w:numPr>
                <w:ilvl w:val="0"/>
                <w:numId w:val="0"/>
              </w:numPr>
              <w:ind w:left="510" w:hanging="510"/>
            </w:pPr>
            <w:r>
              <w:rPr>
                <w:noProof/>
                <w:lang w:eastAsia="fr-FR"/>
              </w:rPr>
              <w:drawing>
                <wp:inline distT="0" distB="0" distL="0" distR="0">
                  <wp:extent cx="5780405" cy="890270"/>
                  <wp:effectExtent l="19050" t="0" r="0" b="0"/>
                  <wp:docPr id="144" name="Imag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93" cstate="print"/>
                          <a:srcRect/>
                          <a:stretch>
                            <a:fillRect/>
                          </a:stretch>
                        </pic:blipFill>
                        <pic:spPr bwMode="auto">
                          <a:xfrm>
                            <a:off x="0" y="0"/>
                            <a:ext cx="5780405" cy="890270"/>
                          </a:xfrm>
                          <a:prstGeom prst="rect">
                            <a:avLst/>
                          </a:prstGeom>
                          <a:noFill/>
                          <a:ln w="9525">
                            <a:noFill/>
                            <a:miter lim="800000"/>
                            <a:headEnd/>
                            <a:tailEnd/>
                          </a:ln>
                        </pic:spPr>
                      </pic:pic>
                    </a:graphicData>
                  </a:graphic>
                </wp:inline>
              </w:drawing>
            </w:r>
          </w:p>
          <w:p w:rsidR="000B66B5" w:rsidRDefault="000B66B5" w:rsidP="00BB5F63">
            <w:pPr>
              <w:pStyle w:val="ENT-Rsultat"/>
              <w:numPr>
                <w:ilvl w:val="0"/>
                <w:numId w:val="0"/>
              </w:numPr>
              <w:ind w:left="510" w:hanging="510"/>
            </w:pPr>
          </w:p>
          <w:p w:rsidR="000B66B5" w:rsidRDefault="000B66B5" w:rsidP="00BB5F63">
            <w:pPr>
              <w:pStyle w:val="ENT-Rsultat"/>
              <w:numPr>
                <w:ilvl w:val="0"/>
                <w:numId w:val="0"/>
              </w:numPr>
              <w:ind w:left="510" w:hanging="510"/>
            </w:pPr>
          </w:p>
        </w:tc>
      </w:tr>
    </w:tbl>
    <w:p w:rsidR="000B66B5" w:rsidRDefault="000B66B5" w:rsidP="000B66B5"/>
    <w:p w:rsidR="00BB5F63" w:rsidRDefault="00BB5F63" w:rsidP="000B66B5"/>
    <w:p w:rsidR="00BB5F63" w:rsidRDefault="00BB5F63" w:rsidP="000B66B5"/>
    <w:p w:rsidR="00BB5F63" w:rsidRDefault="00BB5F63" w:rsidP="000B66B5"/>
    <w:p w:rsidR="00BB5F63" w:rsidRDefault="00BB5F63" w:rsidP="000B66B5"/>
    <w:p w:rsidR="00BB5F63" w:rsidRDefault="00BB5F63" w:rsidP="000B66B5"/>
    <w:p w:rsidR="00BB5F63" w:rsidRPr="000B66B5" w:rsidRDefault="00BB5F63" w:rsidP="000B66B5"/>
    <w:p w:rsidR="004C29FF" w:rsidRDefault="00BB5F63" w:rsidP="00C623AA">
      <w:pPr>
        <w:pStyle w:val="Titre2"/>
      </w:pPr>
      <w:bookmarkStart w:id="47" w:name="_Toc307309966"/>
      <w:r w:rsidRPr="00FE32AB">
        <w:t>C</w:t>
      </w:r>
      <w:r w:rsidR="004C29FF" w:rsidRPr="00FE32AB">
        <w:t>omment créer un type de</w:t>
      </w:r>
      <w:r w:rsidR="004C29FF">
        <w:t xml:space="preserve"> ressource ?</w:t>
      </w:r>
      <w:bookmarkEnd w:id="47"/>
    </w:p>
    <w:tbl>
      <w:tblPr>
        <w:tblW w:w="0" w:type="auto"/>
        <w:tblBorders>
          <w:bottom w:val="single" w:sz="18" w:space="0" w:color="1B9DD9"/>
        </w:tblBorders>
        <w:tblLook w:val="04A0"/>
      </w:tblPr>
      <w:tblGrid>
        <w:gridCol w:w="1242"/>
        <w:gridCol w:w="1843"/>
      </w:tblGrid>
      <w:tr w:rsidR="0084701F" w:rsidTr="007A2EC8">
        <w:trPr>
          <w:trHeight w:val="489"/>
        </w:trPr>
        <w:tc>
          <w:tcPr>
            <w:tcW w:w="1242" w:type="dxa"/>
          </w:tcPr>
          <w:p w:rsidR="0084701F" w:rsidRDefault="00541B92" w:rsidP="007A2EC8">
            <w:r>
              <w:rPr>
                <w:noProof/>
              </w:rPr>
              <w:drawing>
                <wp:inline distT="0" distB="0" distL="0" distR="0">
                  <wp:extent cx="596265" cy="596265"/>
                  <wp:effectExtent l="19050" t="0" r="0" b="0"/>
                  <wp:docPr id="145"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84701F" w:rsidRDefault="0084701F" w:rsidP="007A2EC8">
            <w:pPr>
              <w:jc w:val="left"/>
            </w:pPr>
            <w:r w:rsidRPr="005D790B">
              <w:rPr>
                <w:b/>
                <w:color w:val="1B9DD9"/>
              </w:rPr>
              <w:t>Description</w:t>
            </w:r>
          </w:p>
        </w:tc>
      </w:tr>
    </w:tbl>
    <w:p w:rsidR="0084701F" w:rsidRDefault="0084701F" w:rsidP="0084701F">
      <w:r>
        <w:t xml:space="preserve">Les </w:t>
      </w:r>
      <w:r w:rsidRPr="00C138BF">
        <w:rPr>
          <w:b/>
        </w:rPr>
        <w:t>utilisateurs gestionnaires</w:t>
      </w:r>
      <w:r>
        <w:t xml:space="preserve"> de service et </w:t>
      </w:r>
      <w:r w:rsidRPr="00C138BF">
        <w:rPr>
          <w:b/>
        </w:rPr>
        <w:t>l’</w:t>
      </w:r>
      <w:r w:rsidR="00E53B81">
        <w:rPr>
          <w:b/>
        </w:rPr>
        <w:t>administrateur local/ superviseur</w:t>
      </w:r>
      <w:r>
        <w:t xml:space="preserve"> peuvent créer un type de ressource.</w:t>
      </w:r>
    </w:p>
    <w:p w:rsidR="0084701F" w:rsidRDefault="0084701F" w:rsidP="0084701F">
      <w:r>
        <w:t xml:space="preserve">Une seule donnée est obligatoire à la création d’un type de ressource : son </w:t>
      </w:r>
      <w:r w:rsidRPr="0003368D">
        <w:rPr>
          <w:b/>
        </w:rPr>
        <w:t>libellé</w:t>
      </w:r>
      <w:r>
        <w:t>.</w:t>
      </w:r>
    </w:p>
    <w:p w:rsidR="0084701F" w:rsidRDefault="0084701F" w:rsidP="0084701F">
      <w:r>
        <w:t xml:space="preserve">Lors de la création d’un type de ressource, sont déterminés les </w:t>
      </w:r>
      <w:r w:rsidRPr="0003368D">
        <w:rPr>
          <w:b/>
        </w:rPr>
        <w:t xml:space="preserve">profils utilisateurs qui seront habilités à réserver les ressources qui </w:t>
      </w:r>
      <w:r w:rsidR="004E5B8E">
        <w:rPr>
          <w:b/>
        </w:rPr>
        <w:t>ser</w:t>
      </w:r>
      <w:r w:rsidRPr="0003368D">
        <w:rPr>
          <w:b/>
        </w:rPr>
        <w:t>ont associées</w:t>
      </w:r>
      <w:r>
        <w:t xml:space="preserve"> à ce type de ressources.</w:t>
      </w:r>
    </w:p>
    <w:p w:rsidR="0084701F" w:rsidRDefault="0084701F" w:rsidP="0084701F">
      <w:r>
        <w:t xml:space="preserve">Il est également possible de </w:t>
      </w:r>
      <w:r w:rsidRPr="0003368D">
        <w:rPr>
          <w:b/>
        </w:rPr>
        <w:t>définir un circuit de validation</w:t>
      </w:r>
      <w:r>
        <w:t xml:space="preserve"> si, pour ce type de ressource, les demandes de réservation doivent être validées</w:t>
      </w:r>
      <w:r w:rsidR="00BD36FE">
        <w:t xml:space="preserve"> (cf. § « Comment mettre en place un circuit de validation ? »).</w:t>
      </w:r>
    </w:p>
    <w:p w:rsidR="0003368D" w:rsidRDefault="0003368D" w:rsidP="0003368D">
      <w:r>
        <w:t>Pour créer un type de ressource, les utilisateurs doivent accéder au menu « </w:t>
      </w:r>
      <w:r w:rsidRPr="008A5A23">
        <w:rPr>
          <w:b/>
        </w:rPr>
        <w:t xml:space="preserve">Gestion des </w:t>
      </w:r>
      <w:r>
        <w:rPr>
          <w:b/>
        </w:rPr>
        <w:t>ressources</w:t>
      </w:r>
      <w:r>
        <w:t> » de l’outil de réservation de ressources.</w:t>
      </w:r>
    </w:p>
    <w:tbl>
      <w:tblPr>
        <w:tblW w:w="0" w:type="auto"/>
        <w:tblBorders>
          <w:bottom w:val="single" w:sz="18" w:space="0" w:color="1B9DD9"/>
        </w:tblBorders>
        <w:tblLook w:val="04A0"/>
      </w:tblPr>
      <w:tblGrid>
        <w:gridCol w:w="1176"/>
        <w:gridCol w:w="1909"/>
      </w:tblGrid>
      <w:tr w:rsidR="0084701F" w:rsidTr="007A2EC8">
        <w:trPr>
          <w:trHeight w:val="443"/>
        </w:trPr>
        <w:tc>
          <w:tcPr>
            <w:tcW w:w="1176" w:type="dxa"/>
          </w:tcPr>
          <w:p w:rsidR="0084701F" w:rsidRDefault="00541B92" w:rsidP="007A2EC8">
            <w:r>
              <w:rPr>
                <w:noProof/>
              </w:rPr>
              <w:drawing>
                <wp:inline distT="0" distB="0" distL="0" distR="0">
                  <wp:extent cx="548640" cy="548640"/>
                  <wp:effectExtent l="19050" t="0" r="3810" b="0"/>
                  <wp:docPr id="146" name="Image 146"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84701F" w:rsidRDefault="0084701F" w:rsidP="007A2EC8">
            <w:pPr>
              <w:jc w:val="left"/>
            </w:pPr>
            <w:r>
              <w:rPr>
                <w:b/>
                <w:color w:val="1B9DD9"/>
              </w:rPr>
              <w:t>P</w:t>
            </w:r>
            <w:r w:rsidRPr="005D790B">
              <w:rPr>
                <w:b/>
                <w:color w:val="1B9DD9"/>
              </w:rPr>
              <w:t>as à pas</w:t>
            </w:r>
          </w:p>
        </w:tc>
      </w:tr>
    </w:tbl>
    <w:p w:rsidR="0084701F" w:rsidRDefault="0084701F" w:rsidP="0084701F"/>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84701F" w:rsidRPr="00283C9F" w:rsidTr="007A2EC8">
        <w:trPr>
          <w:tblHeader/>
        </w:trPr>
        <w:tc>
          <w:tcPr>
            <w:tcW w:w="1101" w:type="dxa"/>
            <w:tcBorders>
              <w:top w:val="single" w:sz="4" w:space="0" w:color="548DD4"/>
              <w:left w:val="single" w:sz="4" w:space="0" w:color="auto"/>
              <w:bottom w:val="single" w:sz="4" w:space="0" w:color="auto"/>
              <w:right w:val="single" w:sz="4" w:space="0" w:color="auto"/>
            </w:tcBorders>
          </w:tcPr>
          <w:p w:rsidR="0084701F" w:rsidRPr="00283C9F" w:rsidRDefault="0084701F" w:rsidP="007A2EC8">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84701F" w:rsidRPr="00283C9F" w:rsidRDefault="0084701F" w:rsidP="007A2EC8">
            <w:pPr>
              <w:pStyle w:val="BodyText"/>
              <w:jc w:val="center"/>
              <w:rPr>
                <w:b/>
                <w:szCs w:val="24"/>
              </w:rPr>
            </w:pPr>
            <w:r w:rsidRPr="00283C9F">
              <w:rPr>
                <w:b/>
                <w:szCs w:val="24"/>
              </w:rPr>
              <w:t>Description</w:t>
            </w:r>
          </w:p>
        </w:tc>
      </w:tr>
      <w:tr w:rsidR="0084701F" w:rsidTr="007A2EC8">
        <w:tc>
          <w:tcPr>
            <w:tcW w:w="1101" w:type="dxa"/>
          </w:tcPr>
          <w:p w:rsidR="0084701F" w:rsidRDefault="00541B92" w:rsidP="007A2EC8">
            <w:pPr>
              <w:jc w:val="center"/>
            </w:pPr>
            <w:r>
              <w:rPr>
                <w:noProof/>
              </w:rPr>
              <w:drawing>
                <wp:inline distT="0" distB="0" distL="0" distR="0">
                  <wp:extent cx="325755" cy="270510"/>
                  <wp:effectExtent l="19050" t="0" r="0" b="0"/>
                  <wp:docPr id="14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84701F" w:rsidRDefault="0084701F" w:rsidP="007A2EC8">
            <w:pPr>
              <w:pStyle w:val="ENT-Action"/>
              <w:tabs>
                <w:tab w:val="num" w:pos="600"/>
              </w:tabs>
              <w:ind w:left="600"/>
            </w:pPr>
            <w:r>
              <w:t xml:space="preserve">A partir de la page d’accueil du service « Réservation de </w:t>
            </w:r>
            <w:r w:rsidR="006A7D26">
              <w:t>matériel</w:t>
            </w:r>
            <w:r>
              <w:t> », clique</w:t>
            </w:r>
            <w:r w:rsidR="00DE4B77">
              <w:t>r</w:t>
            </w:r>
            <w:r>
              <w:t xml:space="preserve"> sur le lien « Gérer les réservations ».</w:t>
            </w:r>
          </w:p>
          <w:p w:rsidR="0084701F" w:rsidRDefault="0084701F" w:rsidP="007A2EC8">
            <w:pPr>
              <w:pStyle w:val="ENT-Rsultat"/>
            </w:pPr>
            <w:r>
              <w:t>Le menu « </w:t>
            </w:r>
            <w:r w:rsidR="002D5AA1">
              <w:t>Gestion d</w:t>
            </w:r>
            <w:r>
              <w:t>es réservations » s’affiche :</w:t>
            </w:r>
          </w:p>
          <w:p w:rsidR="0084701F" w:rsidRDefault="0084701F" w:rsidP="007A2EC8">
            <w:pPr>
              <w:pStyle w:val="ENT-Rsultat"/>
              <w:numPr>
                <w:ilvl w:val="0"/>
                <w:numId w:val="0"/>
              </w:numPr>
              <w:ind w:left="510" w:hanging="510"/>
            </w:pPr>
            <w:r>
              <w:rPr>
                <w:noProof/>
                <w:lang w:eastAsia="fr-FR"/>
              </w:rPr>
              <w:pict>
                <v:rect id="_x0000_s1790" style="position:absolute;left:0;text-align:left;margin-left:242.6pt;margin-top:-1.4pt;width:93.65pt;height:14.25pt;z-index:251668992" filled="f" strokecolor="red" strokeweight="2.25pt"/>
              </w:pict>
            </w:r>
            <w:r w:rsidR="00541B92">
              <w:rPr>
                <w:noProof/>
                <w:lang w:eastAsia="fr-FR"/>
              </w:rPr>
              <w:drawing>
                <wp:inline distT="0" distB="0" distL="0" distR="0">
                  <wp:extent cx="5772785" cy="1860550"/>
                  <wp:effectExtent l="19050" t="0" r="0" b="0"/>
                  <wp:docPr id="148"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78" cstate="print"/>
                          <a:srcRect/>
                          <a:stretch>
                            <a:fillRect/>
                          </a:stretch>
                        </pic:blipFill>
                        <pic:spPr bwMode="auto">
                          <a:xfrm>
                            <a:off x="0" y="0"/>
                            <a:ext cx="5772785" cy="1860550"/>
                          </a:xfrm>
                          <a:prstGeom prst="rect">
                            <a:avLst/>
                          </a:prstGeom>
                          <a:noFill/>
                          <a:ln w="9525">
                            <a:noFill/>
                            <a:miter lim="800000"/>
                            <a:headEnd/>
                            <a:tailEnd/>
                          </a:ln>
                        </pic:spPr>
                      </pic:pic>
                    </a:graphicData>
                  </a:graphic>
                </wp:inline>
              </w:drawing>
            </w:r>
          </w:p>
          <w:p w:rsidR="0084701F" w:rsidRDefault="00DE4B77" w:rsidP="007A2EC8">
            <w:pPr>
              <w:pStyle w:val="ENT-Action"/>
              <w:tabs>
                <w:tab w:val="num" w:pos="600"/>
              </w:tabs>
              <w:ind w:left="600"/>
            </w:pPr>
            <w:r>
              <w:t>Cliquer</w:t>
            </w:r>
            <w:r w:rsidR="0084701F">
              <w:t xml:space="preserve"> sur le menu « Gestion des ressources »</w:t>
            </w:r>
          </w:p>
          <w:p w:rsidR="0084701F" w:rsidRDefault="0084701F" w:rsidP="007A2EC8">
            <w:pPr>
              <w:pStyle w:val="ENT-Rsultat"/>
            </w:pPr>
            <w:r>
              <w:t xml:space="preserve">Le menu « Gestion des ressources » s’affiche : </w:t>
            </w:r>
          </w:p>
          <w:p w:rsidR="0084701F" w:rsidRDefault="0084701F" w:rsidP="007A2EC8">
            <w:r>
              <w:t xml:space="preserve"> </w:t>
            </w:r>
            <w:r w:rsidR="00541B92">
              <w:rPr>
                <w:noProof/>
              </w:rPr>
              <w:drawing>
                <wp:inline distT="0" distB="0" distL="0" distR="0">
                  <wp:extent cx="5780405" cy="858520"/>
                  <wp:effectExtent l="19050" t="0" r="0" b="0"/>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87" cstate="print"/>
                          <a:srcRect/>
                          <a:stretch>
                            <a:fillRect/>
                          </a:stretch>
                        </pic:blipFill>
                        <pic:spPr bwMode="auto">
                          <a:xfrm>
                            <a:off x="0" y="0"/>
                            <a:ext cx="5780405" cy="858520"/>
                          </a:xfrm>
                          <a:prstGeom prst="rect">
                            <a:avLst/>
                          </a:prstGeom>
                          <a:noFill/>
                          <a:ln w="9525">
                            <a:noFill/>
                            <a:miter lim="800000"/>
                            <a:headEnd/>
                            <a:tailEnd/>
                          </a:ln>
                        </pic:spPr>
                      </pic:pic>
                    </a:graphicData>
                  </a:graphic>
                </wp:inline>
              </w:drawing>
            </w:r>
          </w:p>
          <w:p w:rsidR="0084701F" w:rsidRDefault="00F4580B" w:rsidP="007A2EC8">
            <w:pPr>
              <w:pStyle w:val="ENT-Action"/>
            </w:pPr>
            <w:r>
              <w:rPr>
                <w:noProof/>
              </w:rPr>
              <w:pict>
                <v:rect id="_x0000_s1791" style="position:absolute;left:0;text-align:left;margin-left:335.9pt;margin-top:-72.85pt;width:93pt;height:14.25pt;z-index:251670016" filled="f" strokecolor="red" strokeweight="2.25pt"/>
              </w:pict>
            </w:r>
            <w:r w:rsidR="00DE4B77">
              <w:t>Cliquer</w:t>
            </w:r>
            <w:r w:rsidR="00924A68">
              <w:t xml:space="preserve"> sur le lien « Créer un type de ressource »</w:t>
            </w:r>
            <w:r w:rsidR="0084701F">
              <w:t>.</w:t>
            </w:r>
          </w:p>
          <w:p w:rsidR="00383552" w:rsidRPr="00897E95" w:rsidRDefault="00383552" w:rsidP="00383552">
            <w:pPr>
              <w:pStyle w:val="Style1"/>
              <w:rPr>
                <w:rFonts w:cs="Arial"/>
                <w:lang w:val="fr-FR" w:eastAsia="fr-FR"/>
              </w:rPr>
            </w:pPr>
            <w:r w:rsidRPr="00897E95">
              <w:rPr>
                <w:rFonts w:cs="Arial"/>
                <w:lang w:val="fr-FR" w:eastAsia="fr-FR"/>
              </w:rPr>
              <w:t>Cette fonctionnalité est également disponible depuis l’écran </w:t>
            </w:r>
            <w:r w:rsidR="000B6E5A" w:rsidRPr="00897E95">
              <w:rPr>
                <w:rFonts w:cs="Arial"/>
                <w:lang w:val="fr-FR" w:eastAsia="fr-FR"/>
              </w:rPr>
              <w:t xml:space="preserve">de gestion des ressources </w:t>
            </w:r>
            <w:r w:rsidRPr="00897E95">
              <w:rPr>
                <w:rFonts w:cs="Arial"/>
                <w:lang w:val="fr-FR" w:eastAsia="fr-FR"/>
              </w:rPr>
              <w:t>ci-dessous qui s’affiche après sélection d’un type de ressource existant :</w:t>
            </w:r>
          </w:p>
          <w:p w:rsidR="00383552" w:rsidRDefault="00FD0A72" w:rsidP="00383552">
            <w:r>
              <w:rPr>
                <w:noProof/>
              </w:rPr>
              <w:pict>
                <v:rect id="_x0000_s1812" style="position:absolute;left:0;text-align:left;margin-left:350.75pt;margin-top:32.85pt;width:97.75pt;height:14.25pt;z-index:251681280" filled="f" strokecolor="red" strokeweight="2.25pt"/>
              </w:pict>
            </w:r>
            <w:r w:rsidR="00541B92">
              <w:rPr>
                <w:noProof/>
              </w:rPr>
              <w:drawing>
                <wp:inline distT="0" distB="0" distL="0" distR="0">
                  <wp:extent cx="5780405" cy="1153160"/>
                  <wp:effectExtent l="19050" t="0" r="0" b="0"/>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94" cstate="print"/>
                          <a:srcRect/>
                          <a:stretch>
                            <a:fillRect/>
                          </a:stretch>
                        </pic:blipFill>
                        <pic:spPr bwMode="auto">
                          <a:xfrm>
                            <a:off x="0" y="0"/>
                            <a:ext cx="5780405" cy="1153160"/>
                          </a:xfrm>
                          <a:prstGeom prst="rect">
                            <a:avLst/>
                          </a:prstGeom>
                          <a:noFill/>
                          <a:ln w="9525">
                            <a:noFill/>
                            <a:miter lim="800000"/>
                            <a:headEnd/>
                            <a:tailEnd/>
                          </a:ln>
                        </pic:spPr>
                      </pic:pic>
                    </a:graphicData>
                  </a:graphic>
                </wp:inline>
              </w:drawing>
            </w:r>
          </w:p>
          <w:p w:rsidR="0084701F" w:rsidRDefault="0084701F" w:rsidP="007A2EC8">
            <w:pPr>
              <w:pStyle w:val="ENT-Rsultat"/>
            </w:pPr>
            <w:r>
              <w:t xml:space="preserve">L’écran de </w:t>
            </w:r>
            <w:r w:rsidR="00924A68">
              <w:t>création</w:t>
            </w:r>
            <w:r>
              <w:t xml:space="preserve"> d</w:t>
            </w:r>
            <w:r w:rsidR="00924A68">
              <w:t>’</w:t>
            </w:r>
            <w:r>
              <w:t>u</w:t>
            </w:r>
            <w:r w:rsidR="00924A68">
              <w:t xml:space="preserve">n type de ressource </w:t>
            </w:r>
            <w:r>
              <w:t xml:space="preserve">s’affiche : </w:t>
            </w:r>
          </w:p>
          <w:p w:rsidR="0084701F" w:rsidRDefault="00FD0A72" w:rsidP="007A2EC8">
            <w:r>
              <w:rPr>
                <w:noProof/>
              </w:rPr>
              <w:pict>
                <v:rect id="_x0000_s1815" style="position:absolute;left:0;text-align:left;margin-left:93.45pt;margin-top:69.45pt;width:59.55pt;height:14.25pt;z-index:251683328" filled="f" strokecolor="red" strokeweight="2.25pt"/>
              </w:pict>
            </w:r>
            <w:r>
              <w:rPr>
                <w:noProof/>
              </w:rPr>
              <w:pict>
                <v:rect id="_x0000_s1813" style="position:absolute;left:0;text-align:left;margin-left:93.45pt;margin-top:120.8pt;width:97.75pt;height:14.25pt;z-index:251682304" filled="f" strokecolor="red" strokeweight="2.25pt"/>
              </w:pict>
            </w:r>
            <w:r w:rsidR="00541B92">
              <w:rPr>
                <w:noProof/>
              </w:rPr>
              <w:drawing>
                <wp:inline distT="0" distB="0" distL="0" distR="0">
                  <wp:extent cx="5772785" cy="2242185"/>
                  <wp:effectExtent l="19050" t="0" r="0" b="0"/>
                  <wp:docPr id="151" name="Imag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95" cstate="print"/>
                          <a:srcRect/>
                          <a:stretch>
                            <a:fillRect/>
                          </a:stretch>
                        </pic:blipFill>
                        <pic:spPr bwMode="auto">
                          <a:xfrm>
                            <a:off x="0" y="0"/>
                            <a:ext cx="5772785" cy="2242185"/>
                          </a:xfrm>
                          <a:prstGeom prst="rect">
                            <a:avLst/>
                          </a:prstGeom>
                          <a:noFill/>
                          <a:ln w="9525">
                            <a:noFill/>
                            <a:miter lim="800000"/>
                            <a:headEnd/>
                            <a:tailEnd/>
                          </a:ln>
                        </pic:spPr>
                      </pic:pic>
                    </a:graphicData>
                  </a:graphic>
                </wp:inline>
              </w:drawing>
            </w:r>
          </w:p>
          <w:p w:rsidR="00924A68" w:rsidRDefault="00924A68" w:rsidP="007A2EC8">
            <w:r>
              <w:t>L’établissement de l’utilisateur connecté est pré-rempli.</w:t>
            </w:r>
          </w:p>
          <w:p w:rsidR="00924A68" w:rsidRDefault="00924A68" w:rsidP="00FD0A72">
            <w:r>
              <w:t xml:space="preserve">Par défaut, </w:t>
            </w:r>
            <w:r w:rsidR="004E5B8E">
              <w:t>le</w:t>
            </w:r>
            <w:r w:rsidR="00FD0A72">
              <w:t>s</w:t>
            </w:r>
            <w:r w:rsidR="004E5B8E">
              <w:t xml:space="preserve"> profil</w:t>
            </w:r>
            <w:r w:rsidR="00FD0A72">
              <w:t>s</w:t>
            </w:r>
            <w:r w:rsidR="004E5B8E">
              <w:t xml:space="preserve"> des utilisateurs coché</w:t>
            </w:r>
            <w:r w:rsidR="00FD0A72">
              <w:t>s</w:t>
            </w:r>
            <w:r w:rsidR="004E5B8E">
              <w:t xml:space="preserve"> </w:t>
            </w:r>
            <w:r w:rsidR="00F72E18">
              <w:t>correspondent</w:t>
            </w:r>
            <w:r w:rsidR="004E5B8E">
              <w:t xml:space="preserve"> au profil du gestionnaire en train de créer le type de ressource.</w:t>
            </w:r>
          </w:p>
        </w:tc>
      </w:tr>
      <w:tr w:rsidR="0084701F" w:rsidTr="007A2EC8">
        <w:tc>
          <w:tcPr>
            <w:tcW w:w="1101" w:type="dxa"/>
          </w:tcPr>
          <w:p w:rsidR="0084701F" w:rsidRDefault="00541B92" w:rsidP="007A2EC8">
            <w:pPr>
              <w:jc w:val="center"/>
            </w:pPr>
            <w:r>
              <w:rPr>
                <w:noProof/>
              </w:rPr>
              <w:drawing>
                <wp:inline distT="0" distB="0" distL="0" distR="0">
                  <wp:extent cx="341630" cy="270510"/>
                  <wp:effectExtent l="19050" t="0" r="0" b="0"/>
                  <wp:docPr id="15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84701F" w:rsidRDefault="00DE4B77" w:rsidP="007A2EC8">
            <w:pPr>
              <w:pStyle w:val="ENT-Action"/>
              <w:tabs>
                <w:tab w:val="num" w:pos="600"/>
              </w:tabs>
              <w:ind w:left="600"/>
            </w:pPr>
            <w:r>
              <w:t>Renseigner</w:t>
            </w:r>
            <w:r w:rsidR="00FE32AB">
              <w:t xml:space="preserve"> le champ libellé et mettre</w:t>
            </w:r>
            <w:r w:rsidR="00F1534F">
              <w:t xml:space="preserve"> </w:t>
            </w:r>
            <w:r w:rsidR="004E5B8E">
              <w:t>à jour</w:t>
            </w:r>
            <w:r w:rsidR="00F1534F">
              <w:t xml:space="preserve">, si besoin, </w:t>
            </w:r>
            <w:r w:rsidR="004E5B8E">
              <w:t>les profils autorisés à réserver les ressources associées à ce type de ressource.</w:t>
            </w:r>
          </w:p>
          <w:p w:rsidR="004E5B8E" w:rsidRDefault="00DE4B77" w:rsidP="007A2EC8">
            <w:pPr>
              <w:pStyle w:val="ENT-Action"/>
              <w:tabs>
                <w:tab w:val="num" w:pos="600"/>
              </w:tabs>
              <w:ind w:left="600"/>
            </w:pPr>
            <w:r>
              <w:t>Valider</w:t>
            </w:r>
          </w:p>
          <w:p w:rsidR="0084701F" w:rsidRDefault="004E5B8E" w:rsidP="007A2EC8">
            <w:pPr>
              <w:pStyle w:val="ENT-Rsultat"/>
            </w:pPr>
            <w:r>
              <w:t>Un message vous confirme la création de votre nouveau type de ressource</w:t>
            </w:r>
            <w:r w:rsidR="0084701F">
              <w:t> :</w:t>
            </w:r>
          </w:p>
          <w:p w:rsidR="0084701F" w:rsidRDefault="00FD0A72" w:rsidP="007A2EC8">
            <w:pPr>
              <w:pStyle w:val="ENT-Rsultat"/>
              <w:numPr>
                <w:ilvl w:val="0"/>
                <w:numId w:val="0"/>
              </w:numPr>
              <w:ind w:left="510" w:hanging="510"/>
            </w:pPr>
            <w:r>
              <w:rPr>
                <w:b/>
                <w:noProof/>
              </w:rPr>
              <w:pict>
                <v:rect id="_x0000_s1816" style="position:absolute;left:0;text-align:left;margin-left:-.2pt;margin-top:14.9pt;width:84.95pt;height:14.25pt;z-index:251684352" filled="f" strokecolor="red" strokeweight="2.25pt"/>
              </w:pict>
            </w:r>
            <w:r w:rsidR="00541B92">
              <w:rPr>
                <w:noProof/>
                <w:lang w:eastAsia="fr-FR"/>
              </w:rPr>
              <w:drawing>
                <wp:inline distT="0" distB="0" distL="0" distR="0">
                  <wp:extent cx="5780405" cy="2488565"/>
                  <wp:effectExtent l="19050" t="0" r="0" b="0"/>
                  <wp:docPr id="153" name="Imag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96" cstate="print"/>
                          <a:srcRect/>
                          <a:stretch>
                            <a:fillRect/>
                          </a:stretch>
                        </pic:blipFill>
                        <pic:spPr bwMode="auto">
                          <a:xfrm>
                            <a:off x="0" y="0"/>
                            <a:ext cx="5780405" cy="2488565"/>
                          </a:xfrm>
                          <a:prstGeom prst="rect">
                            <a:avLst/>
                          </a:prstGeom>
                          <a:noFill/>
                          <a:ln w="9525">
                            <a:noFill/>
                            <a:miter lim="800000"/>
                            <a:headEnd/>
                            <a:tailEnd/>
                          </a:ln>
                        </pic:spPr>
                      </pic:pic>
                    </a:graphicData>
                  </a:graphic>
                </wp:inline>
              </w:drawing>
            </w:r>
          </w:p>
          <w:p w:rsidR="0084701F" w:rsidRDefault="0084701F" w:rsidP="00DE4B77">
            <w:pPr>
              <w:pStyle w:val="ENT-Action"/>
            </w:pPr>
            <w:r>
              <w:t xml:space="preserve"> </w:t>
            </w:r>
            <w:r w:rsidR="004E5B8E">
              <w:t>P</w:t>
            </w:r>
            <w:r>
              <w:t>our revenir à l’écran de gestion des ressources, clique</w:t>
            </w:r>
            <w:r w:rsidR="00DE4B77">
              <w:t>r</w:t>
            </w:r>
            <w:r>
              <w:t xml:space="preserve"> sur « Gestion des ressources » dans le fil d’Ariane.</w:t>
            </w:r>
          </w:p>
        </w:tc>
      </w:tr>
    </w:tbl>
    <w:p w:rsidR="004E5B8E" w:rsidRDefault="00383552" w:rsidP="00383552">
      <w:pPr>
        <w:pStyle w:val="Titre2"/>
      </w:pPr>
      <w:bookmarkStart w:id="48" w:name="_Toc307309967"/>
      <w:r>
        <w:t xml:space="preserve">Comment mettre en place </w:t>
      </w:r>
      <w:r w:rsidR="004E5B8E">
        <w:t>un circuit de validation ?</w:t>
      </w:r>
      <w:bookmarkEnd w:id="48"/>
    </w:p>
    <w:tbl>
      <w:tblPr>
        <w:tblW w:w="0" w:type="auto"/>
        <w:tblBorders>
          <w:bottom w:val="single" w:sz="18" w:space="0" w:color="1B9DD9"/>
        </w:tblBorders>
        <w:tblLook w:val="04A0"/>
      </w:tblPr>
      <w:tblGrid>
        <w:gridCol w:w="1242"/>
        <w:gridCol w:w="1843"/>
      </w:tblGrid>
      <w:tr w:rsidR="004E5B8E" w:rsidTr="007A2EC8">
        <w:trPr>
          <w:trHeight w:val="489"/>
        </w:trPr>
        <w:tc>
          <w:tcPr>
            <w:tcW w:w="1242" w:type="dxa"/>
          </w:tcPr>
          <w:p w:rsidR="004E5B8E" w:rsidRDefault="00541B92" w:rsidP="007A2EC8">
            <w:r>
              <w:rPr>
                <w:noProof/>
              </w:rPr>
              <w:drawing>
                <wp:inline distT="0" distB="0" distL="0" distR="0">
                  <wp:extent cx="596265" cy="596265"/>
                  <wp:effectExtent l="19050" t="0" r="0" b="0"/>
                  <wp:docPr id="154"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4E5B8E" w:rsidRDefault="004E5B8E" w:rsidP="007A2EC8">
            <w:pPr>
              <w:jc w:val="left"/>
            </w:pPr>
            <w:r w:rsidRPr="005D790B">
              <w:rPr>
                <w:b/>
                <w:color w:val="1B9DD9"/>
              </w:rPr>
              <w:t>Description</w:t>
            </w:r>
          </w:p>
        </w:tc>
      </w:tr>
    </w:tbl>
    <w:p w:rsidR="002C23EA" w:rsidRDefault="002C23EA" w:rsidP="002C23EA">
      <w:pPr>
        <w:rPr>
          <w:b/>
        </w:rPr>
      </w:pPr>
      <w:r w:rsidRPr="002C23EA">
        <w:rPr>
          <w:b/>
        </w:rPr>
        <w:t xml:space="preserve">Seuls les gestionnaires de service peuvent </w:t>
      </w:r>
      <w:r>
        <w:rPr>
          <w:b/>
        </w:rPr>
        <w:t>mettre en place un circuit de validation.</w:t>
      </w:r>
    </w:p>
    <w:p w:rsidR="002C23EA" w:rsidRDefault="00BD36FE" w:rsidP="002C23EA">
      <w:r>
        <w:t xml:space="preserve">Un circuit de validation des demandes de réservation est </w:t>
      </w:r>
      <w:r w:rsidRPr="00BD36FE">
        <w:rPr>
          <w:b/>
        </w:rPr>
        <w:t>défini par rapport à un type de ressource</w:t>
      </w:r>
      <w:r>
        <w:t xml:space="preserve"> et </w:t>
      </w:r>
      <w:r w:rsidRPr="00BD36FE">
        <w:rPr>
          <w:b/>
        </w:rPr>
        <w:t>s’applique à toutes les ressources associées</w:t>
      </w:r>
      <w:r>
        <w:t xml:space="preserve"> à ce type.</w:t>
      </w:r>
      <w:r w:rsidR="002C23EA" w:rsidRPr="002C23EA">
        <w:t xml:space="preserve"> </w:t>
      </w:r>
    </w:p>
    <w:p w:rsidR="004E5B8E" w:rsidRDefault="002C23EA" w:rsidP="004E5B8E">
      <w:r>
        <w:t xml:space="preserve">Le circuit de validation peut être </w:t>
      </w:r>
      <w:r w:rsidRPr="00F42D98">
        <w:rPr>
          <w:b/>
        </w:rPr>
        <w:t>défini à la création du type de ressource</w:t>
      </w:r>
      <w:r>
        <w:t xml:space="preserve"> ou bien </w:t>
      </w:r>
      <w:r w:rsidRPr="00F42D98">
        <w:t>être</w:t>
      </w:r>
      <w:r w:rsidRPr="00F42D98">
        <w:rPr>
          <w:b/>
        </w:rPr>
        <w:t xml:space="preserve"> ajouté (ou modifié) ultérieurement</w:t>
      </w:r>
      <w:r>
        <w:t xml:space="preserve"> en modifiant le type de ressource.</w:t>
      </w:r>
    </w:p>
    <w:p w:rsidR="00BD36FE" w:rsidRDefault="00BD36FE" w:rsidP="004E5B8E">
      <w:r>
        <w:t xml:space="preserve">Un circuit de validation est </w:t>
      </w:r>
      <w:r w:rsidRPr="00BD36FE">
        <w:rPr>
          <w:b/>
        </w:rPr>
        <w:t>optionnel</w:t>
      </w:r>
      <w:r>
        <w:t xml:space="preserve">. Toutes les demandes de réservation n’ont pas besoin d’être </w:t>
      </w:r>
      <w:r w:rsidR="00F42D98">
        <w:t>validées ou refusées</w:t>
      </w:r>
      <w:r>
        <w:t>.</w:t>
      </w:r>
    </w:p>
    <w:p w:rsidR="00F42D98" w:rsidRDefault="00BD36FE" w:rsidP="004E5B8E">
      <w:r>
        <w:t xml:space="preserve">En mettant en place un circuit de validation, le gestionnaire de service </w:t>
      </w:r>
      <w:r w:rsidRPr="00F42D98">
        <w:rPr>
          <w:b/>
        </w:rPr>
        <w:t>identifie les utilisateurs en charge du traitement des demandes de réservation</w:t>
      </w:r>
      <w:r>
        <w:t>.</w:t>
      </w:r>
      <w:r w:rsidR="00F42D98">
        <w:t xml:space="preserve"> </w:t>
      </w:r>
      <w:r>
        <w:t xml:space="preserve">Il s’agit </w:t>
      </w:r>
      <w:r w:rsidRPr="00F42D98">
        <w:rPr>
          <w:b/>
        </w:rPr>
        <w:t>d’utilisateur(s) individuel(s).</w:t>
      </w:r>
      <w:r>
        <w:t xml:space="preserve"> </w:t>
      </w:r>
    </w:p>
    <w:p w:rsidR="00BD36FE" w:rsidRDefault="00BD36FE" w:rsidP="004E5B8E">
      <w:r>
        <w:t xml:space="preserve">Par défaut, le gestionnaire de service, créateur du type de ressource, est valideur des demandes de réservation des ressources de ce type. Cependant, </w:t>
      </w:r>
      <w:r w:rsidRPr="00BD36FE">
        <w:rPr>
          <w:b/>
        </w:rPr>
        <w:t xml:space="preserve">un ou plusieurs autres utilisateurs peuvent être ajoutés au circuit de validation tandis que le gestionnaire sera enlevé. </w:t>
      </w:r>
      <w:r>
        <w:t xml:space="preserve">Ainsi seuls les utilisateurs identifiés visualiseront les demandes à traiter de ces ressources. Il s’agit toujours </w:t>
      </w:r>
      <w:r w:rsidRPr="00BD36FE">
        <w:rPr>
          <w:b/>
        </w:rPr>
        <w:t>d’utilisateurs individuels</w:t>
      </w:r>
      <w:r>
        <w:t xml:space="preserve"> et non de groupes d’utilisateurs.</w:t>
      </w:r>
    </w:p>
    <w:p w:rsidR="00BD36FE" w:rsidRDefault="00BD36FE" w:rsidP="004E5B8E">
      <w:r>
        <w:t>Pour qu’un utilisateur soit en mesure de traiter les demandes de réservation d’une ressource</w:t>
      </w:r>
      <w:r w:rsidR="00813EEB">
        <w:t>,</w:t>
      </w:r>
      <w:r w:rsidRPr="00BD36FE">
        <w:rPr>
          <w:b/>
        </w:rPr>
        <w:t xml:space="preserve"> son profil doit avoir été défini, </w:t>
      </w:r>
      <w:r w:rsidR="00813EEB" w:rsidRPr="00813EEB">
        <w:rPr>
          <w:b/>
        </w:rPr>
        <w:t>dans la console d’administration</w:t>
      </w:r>
      <w:r w:rsidRPr="00BD36FE">
        <w:rPr>
          <w:b/>
        </w:rPr>
        <w:t>, comme gestionnaire de service ou valideur</w:t>
      </w:r>
      <w:r w:rsidR="00813EEB">
        <w:rPr>
          <w:b/>
        </w:rPr>
        <w:t>.</w:t>
      </w:r>
    </w:p>
    <w:p w:rsidR="00BD36FE" w:rsidRDefault="00BD36FE" w:rsidP="004E5B8E"/>
    <w:tbl>
      <w:tblPr>
        <w:tblW w:w="0" w:type="auto"/>
        <w:tblBorders>
          <w:bottom w:val="single" w:sz="18" w:space="0" w:color="1B9DD9"/>
        </w:tblBorders>
        <w:tblLook w:val="04A0"/>
      </w:tblPr>
      <w:tblGrid>
        <w:gridCol w:w="1176"/>
        <w:gridCol w:w="1909"/>
      </w:tblGrid>
      <w:tr w:rsidR="004E5B8E" w:rsidTr="007A2EC8">
        <w:trPr>
          <w:trHeight w:val="443"/>
        </w:trPr>
        <w:tc>
          <w:tcPr>
            <w:tcW w:w="1176" w:type="dxa"/>
          </w:tcPr>
          <w:p w:rsidR="004E5B8E" w:rsidRDefault="00541B92" w:rsidP="007A2EC8">
            <w:r>
              <w:rPr>
                <w:noProof/>
              </w:rPr>
              <w:drawing>
                <wp:inline distT="0" distB="0" distL="0" distR="0">
                  <wp:extent cx="548640" cy="548640"/>
                  <wp:effectExtent l="19050" t="0" r="3810" b="0"/>
                  <wp:docPr id="155" name="Image 155"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4E5B8E" w:rsidRDefault="004E5B8E" w:rsidP="007A2EC8">
            <w:pPr>
              <w:jc w:val="left"/>
            </w:pPr>
            <w:r>
              <w:rPr>
                <w:b/>
                <w:color w:val="1B9DD9"/>
              </w:rPr>
              <w:t>P</w:t>
            </w:r>
            <w:r w:rsidRPr="005D790B">
              <w:rPr>
                <w:b/>
                <w:color w:val="1B9DD9"/>
              </w:rPr>
              <w:t>as à pas</w:t>
            </w:r>
          </w:p>
        </w:tc>
      </w:tr>
    </w:tbl>
    <w:p w:rsidR="004E5B8E" w:rsidRDefault="004E5B8E" w:rsidP="004E5B8E"/>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4E5B8E" w:rsidRPr="00283C9F" w:rsidTr="007A2EC8">
        <w:trPr>
          <w:tblHeader/>
        </w:trPr>
        <w:tc>
          <w:tcPr>
            <w:tcW w:w="1101" w:type="dxa"/>
            <w:tcBorders>
              <w:top w:val="single" w:sz="4" w:space="0" w:color="548DD4"/>
              <w:left w:val="single" w:sz="4" w:space="0" w:color="auto"/>
              <w:bottom w:val="single" w:sz="4" w:space="0" w:color="auto"/>
              <w:right w:val="single" w:sz="4" w:space="0" w:color="auto"/>
            </w:tcBorders>
          </w:tcPr>
          <w:p w:rsidR="004E5B8E" w:rsidRPr="00283C9F" w:rsidRDefault="004E5B8E" w:rsidP="007A2EC8">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4E5B8E" w:rsidRPr="00283C9F" w:rsidRDefault="004E5B8E" w:rsidP="007A2EC8">
            <w:pPr>
              <w:pStyle w:val="BodyText"/>
              <w:jc w:val="center"/>
              <w:rPr>
                <w:b/>
                <w:szCs w:val="24"/>
              </w:rPr>
            </w:pPr>
            <w:r w:rsidRPr="00283C9F">
              <w:rPr>
                <w:b/>
                <w:szCs w:val="24"/>
              </w:rPr>
              <w:t>Description</w:t>
            </w:r>
          </w:p>
        </w:tc>
      </w:tr>
      <w:tr w:rsidR="004E5B8E" w:rsidTr="007A2EC8">
        <w:tc>
          <w:tcPr>
            <w:tcW w:w="1101" w:type="dxa"/>
          </w:tcPr>
          <w:p w:rsidR="004E5B8E" w:rsidRDefault="00541B92" w:rsidP="007A2EC8">
            <w:pPr>
              <w:jc w:val="center"/>
            </w:pPr>
            <w:r>
              <w:rPr>
                <w:noProof/>
              </w:rPr>
              <w:drawing>
                <wp:inline distT="0" distB="0" distL="0" distR="0">
                  <wp:extent cx="325755" cy="270510"/>
                  <wp:effectExtent l="19050" t="0" r="0" b="0"/>
                  <wp:docPr id="15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0B6E5A" w:rsidRDefault="000B6E5A" w:rsidP="000B6E5A">
            <w:pPr>
              <w:pStyle w:val="ENT-Action"/>
              <w:tabs>
                <w:tab w:val="num" w:pos="600"/>
              </w:tabs>
              <w:ind w:left="600"/>
            </w:pPr>
            <w:r>
              <w:t>A partir de la page d’accueil du service « Ré</w:t>
            </w:r>
            <w:r w:rsidR="00DE4B77">
              <w:t>servation de matériel », cliquer</w:t>
            </w:r>
            <w:r>
              <w:t xml:space="preserve"> sur le lien « Gérer les réservations ».</w:t>
            </w:r>
          </w:p>
          <w:p w:rsidR="000B6E5A" w:rsidRDefault="000B6E5A" w:rsidP="000B6E5A">
            <w:pPr>
              <w:pStyle w:val="ENT-Rsultat"/>
            </w:pPr>
            <w:r>
              <w:t>Le menu « </w:t>
            </w:r>
            <w:r w:rsidR="00DE6273">
              <w:t>Gestion d</w:t>
            </w:r>
            <w:r>
              <w:t>es réservations » s’affiche :</w:t>
            </w:r>
          </w:p>
          <w:p w:rsidR="000B6E5A" w:rsidRDefault="000B6E5A" w:rsidP="000B6E5A">
            <w:pPr>
              <w:pStyle w:val="ENT-Rsultat"/>
              <w:numPr>
                <w:ilvl w:val="0"/>
                <w:numId w:val="0"/>
              </w:numPr>
              <w:ind w:left="510" w:hanging="510"/>
            </w:pPr>
            <w:r>
              <w:rPr>
                <w:noProof/>
                <w:lang w:eastAsia="fr-FR"/>
              </w:rPr>
              <w:pict>
                <v:rect id="_x0000_s1805" style="position:absolute;left:0;text-align:left;margin-left:242.6pt;margin-top:-1.4pt;width:93.65pt;height:14.25pt;z-index:251677184" filled="f" strokecolor="red" strokeweight="2.25pt"/>
              </w:pict>
            </w:r>
            <w:r w:rsidR="00541B92">
              <w:rPr>
                <w:noProof/>
                <w:lang w:eastAsia="fr-FR"/>
              </w:rPr>
              <w:drawing>
                <wp:inline distT="0" distB="0" distL="0" distR="0">
                  <wp:extent cx="5772785" cy="1860550"/>
                  <wp:effectExtent l="19050" t="0" r="0" b="0"/>
                  <wp:docPr id="157"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78" cstate="print"/>
                          <a:srcRect/>
                          <a:stretch>
                            <a:fillRect/>
                          </a:stretch>
                        </pic:blipFill>
                        <pic:spPr bwMode="auto">
                          <a:xfrm>
                            <a:off x="0" y="0"/>
                            <a:ext cx="5772785" cy="1860550"/>
                          </a:xfrm>
                          <a:prstGeom prst="rect">
                            <a:avLst/>
                          </a:prstGeom>
                          <a:noFill/>
                          <a:ln w="9525">
                            <a:noFill/>
                            <a:miter lim="800000"/>
                            <a:headEnd/>
                            <a:tailEnd/>
                          </a:ln>
                        </pic:spPr>
                      </pic:pic>
                    </a:graphicData>
                  </a:graphic>
                </wp:inline>
              </w:drawing>
            </w:r>
          </w:p>
          <w:p w:rsidR="000B6E5A" w:rsidRDefault="000B6E5A" w:rsidP="000B6E5A">
            <w:pPr>
              <w:pStyle w:val="ENT-Action"/>
              <w:tabs>
                <w:tab w:val="num" w:pos="600"/>
              </w:tabs>
              <w:ind w:left="600"/>
            </w:pPr>
            <w:r>
              <w:t>Clique</w:t>
            </w:r>
            <w:r w:rsidR="00DE4B77">
              <w:t>r</w:t>
            </w:r>
            <w:r>
              <w:t xml:space="preserve"> sur le menu « Gestion des ressources »</w:t>
            </w:r>
          </w:p>
          <w:p w:rsidR="000B6E5A" w:rsidRDefault="000B6E5A" w:rsidP="000B6E5A">
            <w:pPr>
              <w:pStyle w:val="ENT-Rsultat"/>
            </w:pPr>
            <w:r>
              <w:t xml:space="preserve">Le menu « Gestion des ressources » s’affiche : </w:t>
            </w:r>
          </w:p>
          <w:p w:rsidR="000B6E5A" w:rsidRDefault="000B6E5A" w:rsidP="000B6E5A">
            <w:r>
              <w:t xml:space="preserve"> </w:t>
            </w:r>
            <w:r w:rsidR="00541B92">
              <w:rPr>
                <w:noProof/>
              </w:rPr>
              <w:drawing>
                <wp:inline distT="0" distB="0" distL="0" distR="0">
                  <wp:extent cx="5780405" cy="858520"/>
                  <wp:effectExtent l="19050" t="0" r="0" b="0"/>
                  <wp:docPr id="158" name="Imag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87" cstate="print"/>
                          <a:srcRect/>
                          <a:stretch>
                            <a:fillRect/>
                          </a:stretch>
                        </pic:blipFill>
                        <pic:spPr bwMode="auto">
                          <a:xfrm>
                            <a:off x="0" y="0"/>
                            <a:ext cx="5780405" cy="858520"/>
                          </a:xfrm>
                          <a:prstGeom prst="rect">
                            <a:avLst/>
                          </a:prstGeom>
                          <a:noFill/>
                          <a:ln w="9525">
                            <a:noFill/>
                            <a:miter lim="800000"/>
                            <a:headEnd/>
                            <a:tailEnd/>
                          </a:ln>
                        </pic:spPr>
                      </pic:pic>
                    </a:graphicData>
                  </a:graphic>
                </wp:inline>
              </w:drawing>
            </w:r>
          </w:p>
          <w:p w:rsidR="000B6E5A" w:rsidRDefault="000B6E5A" w:rsidP="000B6E5A"/>
          <w:p w:rsidR="004E5B8E" w:rsidRDefault="000B6E5A" w:rsidP="000B6E5A">
            <w:pPr>
              <w:pStyle w:val="ENT-Action"/>
            </w:pPr>
            <w:r>
              <w:t>Sélectionne</w:t>
            </w:r>
            <w:r w:rsidR="00DE4B77">
              <w:t>r</w:t>
            </w:r>
            <w:r>
              <w:t xml:space="preserve"> un type de ressources</w:t>
            </w:r>
            <w:r w:rsidR="004E5B8E">
              <w:t>.</w:t>
            </w:r>
          </w:p>
          <w:p w:rsidR="000B6E5A" w:rsidRDefault="000B6E5A" w:rsidP="000B6E5A">
            <w:pPr>
              <w:pStyle w:val="ENT-Rsultat"/>
            </w:pPr>
            <w:r>
              <w:t>L’écran de gestion des ressources s’affiche :</w:t>
            </w:r>
          </w:p>
          <w:p w:rsidR="000B6E5A" w:rsidRDefault="00DE6273" w:rsidP="000B6E5A">
            <w:r>
              <w:rPr>
                <w:noProof/>
              </w:rPr>
              <w:pict>
                <v:rect id="_x0000_s1817" style="position:absolute;left:0;text-align:left;margin-left:128.35pt;margin-top:32.55pt;width:106.95pt;height:14.25pt;z-index:251685376" filled="f" strokecolor="red" strokeweight="2.25pt"/>
              </w:pict>
            </w:r>
            <w:r w:rsidR="00541B92">
              <w:rPr>
                <w:noProof/>
              </w:rPr>
              <w:drawing>
                <wp:inline distT="0" distB="0" distL="0" distR="0">
                  <wp:extent cx="5780405" cy="1304290"/>
                  <wp:effectExtent l="19050" t="0" r="0" b="0"/>
                  <wp:docPr id="159" name="Imag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97" cstate="print"/>
                          <a:srcRect/>
                          <a:stretch>
                            <a:fillRect/>
                          </a:stretch>
                        </pic:blipFill>
                        <pic:spPr bwMode="auto">
                          <a:xfrm>
                            <a:off x="0" y="0"/>
                            <a:ext cx="5780405" cy="1304290"/>
                          </a:xfrm>
                          <a:prstGeom prst="rect">
                            <a:avLst/>
                          </a:prstGeom>
                          <a:noFill/>
                          <a:ln w="9525">
                            <a:noFill/>
                            <a:miter lim="800000"/>
                            <a:headEnd/>
                            <a:tailEnd/>
                          </a:ln>
                        </pic:spPr>
                      </pic:pic>
                    </a:graphicData>
                  </a:graphic>
                </wp:inline>
              </w:drawing>
            </w:r>
          </w:p>
          <w:p w:rsidR="000B6E5A" w:rsidRDefault="00DE4B77" w:rsidP="000B6E5A">
            <w:pPr>
              <w:pStyle w:val="ENT-Action"/>
            </w:pPr>
            <w:r>
              <w:t>Cliquer</w:t>
            </w:r>
            <w:r w:rsidR="000B6E5A">
              <w:t xml:space="preserve"> sur « Modifier le type de ressource ».</w:t>
            </w:r>
          </w:p>
          <w:p w:rsidR="003327F0" w:rsidRDefault="00DE4B77" w:rsidP="003327F0">
            <w:pPr>
              <w:pStyle w:val="ENT-Action"/>
            </w:pPr>
            <w:r>
              <w:t>Cliquer</w:t>
            </w:r>
            <w:r w:rsidR="003327F0">
              <w:t xml:space="preserve"> sur « Circuit de validation ».</w:t>
            </w:r>
          </w:p>
          <w:p w:rsidR="004E5B8E" w:rsidRDefault="00F42D98" w:rsidP="007A2EC8">
            <w:pPr>
              <w:pStyle w:val="ENT-Rsultat"/>
            </w:pPr>
            <w:r>
              <w:t xml:space="preserve">L’écran </w:t>
            </w:r>
            <w:r w:rsidR="003327F0">
              <w:t>d’ajout du circuit de validation s’affiche</w:t>
            </w:r>
            <w:r>
              <w:t xml:space="preserve"> </w:t>
            </w:r>
            <w:r w:rsidR="004E5B8E">
              <w:t>:</w:t>
            </w:r>
          </w:p>
          <w:p w:rsidR="004E5B8E" w:rsidRDefault="00F42D98" w:rsidP="003327F0">
            <w:r>
              <w:t xml:space="preserve"> </w:t>
            </w:r>
            <w:r w:rsidR="00541B92">
              <w:rPr>
                <w:noProof/>
              </w:rPr>
              <w:drawing>
                <wp:inline distT="0" distB="0" distL="0" distR="0">
                  <wp:extent cx="5772785" cy="1526540"/>
                  <wp:effectExtent l="19050" t="0" r="0" b="0"/>
                  <wp:docPr id="160" name="Imag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98" cstate="print"/>
                          <a:srcRect/>
                          <a:stretch>
                            <a:fillRect/>
                          </a:stretch>
                        </pic:blipFill>
                        <pic:spPr bwMode="auto">
                          <a:xfrm>
                            <a:off x="0" y="0"/>
                            <a:ext cx="5772785" cy="1526540"/>
                          </a:xfrm>
                          <a:prstGeom prst="rect">
                            <a:avLst/>
                          </a:prstGeom>
                          <a:noFill/>
                          <a:ln w="9525">
                            <a:noFill/>
                            <a:miter lim="800000"/>
                            <a:headEnd/>
                            <a:tailEnd/>
                          </a:ln>
                        </pic:spPr>
                      </pic:pic>
                    </a:graphicData>
                  </a:graphic>
                </wp:inline>
              </w:drawing>
            </w:r>
          </w:p>
          <w:p w:rsidR="003327F0" w:rsidRDefault="003327F0" w:rsidP="003327F0">
            <w:pPr>
              <w:pStyle w:val="ENT-Action"/>
            </w:pPr>
            <w:r>
              <w:t>Clique</w:t>
            </w:r>
            <w:r w:rsidR="00DE4B77">
              <w:t>r</w:t>
            </w:r>
            <w:r>
              <w:t xml:space="preserve"> sur « Ajouter un circuit de validation ».</w:t>
            </w:r>
          </w:p>
          <w:p w:rsidR="00665684" w:rsidRPr="00897E95" w:rsidRDefault="00665684" w:rsidP="00665684">
            <w:pPr>
              <w:pStyle w:val="Style1"/>
              <w:rPr>
                <w:rFonts w:cs="Arial"/>
                <w:lang w:val="fr-FR" w:eastAsia="fr-FR"/>
              </w:rPr>
            </w:pPr>
            <w:r w:rsidRPr="00897E95">
              <w:rPr>
                <w:rFonts w:cs="Arial"/>
                <w:lang w:val="fr-FR" w:eastAsia="fr-FR"/>
              </w:rPr>
              <w:t xml:space="preserve">Le circuit de validation peut aussi être ajouté lors de la création d’un type de ressource en cliquant de la même façon sur « Circuit de validation » et « Ajouter un circuit de validation ». </w:t>
            </w:r>
          </w:p>
          <w:p w:rsidR="003327F0" w:rsidRDefault="003327F0" w:rsidP="003327F0">
            <w:pPr>
              <w:pStyle w:val="ENT-Rsultat"/>
            </w:pPr>
            <w:r>
              <w:t>L’écran des droits et permissions s’affiche :</w:t>
            </w:r>
          </w:p>
          <w:p w:rsidR="003327F0" w:rsidRDefault="00541B92" w:rsidP="003327F0">
            <w:pPr>
              <w:pStyle w:val="ENT-Rsultat"/>
              <w:numPr>
                <w:ilvl w:val="0"/>
                <w:numId w:val="0"/>
              </w:numPr>
              <w:ind w:left="510" w:hanging="510"/>
            </w:pPr>
            <w:r>
              <w:rPr>
                <w:noProof/>
                <w:lang w:eastAsia="fr-FR"/>
              </w:rPr>
              <w:drawing>
                <wp:inline distT="0" distB="0" distL="0" distR="0">
                  <wp:extent cx="5772785" cy="2027555"/>
                  <wp:effectExtent l="19050" t="0" r="0" b="0"/>
                  <wp:docPr id="161" name="Imag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99" cstate="print"/>
                          <a:srcRect/>
                          <a:stretch>
                            <a:fillRect/>
                          </a:stretch>
                        </pic:blipFill>
                        <pic:spPr bwMode="auto">
                          <a:xfrm>
                            <a:off x="0" y="0"/>
                            <a:ext cx="5772785" cy="2027555"/>
                          </a:xfrm>
                          <a:prstGeom prst="rect">
                            <a:avLst/>
                          </a:prstGeom>
                          <a:noFill/>
                          <a:ln w="9525">
                            <a:noFill/>
                            <a:miter lim="800000"/>
                            <a:headEnd/>
                            <a:tailEnd/>
                          </a:ln>
                        </pic:spPr>
                      </pic:pic>
                    </a:graphicData>
                  </a:graphic>
                </wp:inline>
              </w:drawing>
            </w:r>
          </w:p>
        </w:tc>
      </w:tr>
      <w:tr w:rsidR="004E5B8E" w:rsidTr="007A2EC8">
        <w:tc>
          <w:tcPr>
            <w:tcW w:w="1101" w:type="dxa"/>
          </w:tcPr>
          <w:p w:rsidR="004E5B8E" w:rsidRDefault="00541B92" w:rsidP="007A2EC8">
            <w:pPr>
              <w:jc w:val="center"/>
            </w:pPr>
            <w:r>
              <w:rPr>
                <w:noProof/>
              </w:rPr>
              <w:drawing>
                <wp:inline distT="0" distB="0" distL="0" distR="0">
                  <wp:extent cx="341630" cy="270510"/>
                  <wp:effectExtent l="19050" t="0" r="0" b="0"/>
                  <wp:docPr id="16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B94FC1" w:rsidRDefault="00DE4B77" w:rsidP="00B94FC1">
            <w:pPr>
              <w:pStyle w:val="ENT-Action"/>
              <w:tabs>
                <w:tab w:val="num" w:pos="600"/>
              </w:tabs>
              <w:ind w:left="600"/>
            </w:pPr>
            <w:r>
              <w:t>Ajouter</w:t>
            </w:r>
            <w:r w:rsidR="00B94FC1">
              <w:t xml:space="preserve"> des utilisateurs </w:t>
            </w:r>
            <w:r w:rsidR="00813EEB">
              <w:t>en fonction du circuit de validation à mettre en place, en cliquant sur l’icône</w:t>
            </w:r>
            <w:r w:rsidR="00541B92">
              <w:rPr>
                <w:noProof/>
                <w:lang w:eastAsia="fr-FR"/>
              </w:rPr>
              <w:drawing>
                <wp:inline distT="0" distB="0" distL="0" distR="0">
                  <wp:extent cx="254635" cy="270510"/>
                  <wp:effectExtent l="19050" t="0" r="0" b="0"/>
                  <wp:docPr id="163"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00" cstate="print"/>
                          <a:srcRect/>
                          <a:stretch>
                            <a:fillRect/>
                          </a:stretch>
                        </pic:blipFill>
                        <pic:spPr bwMode="auto">
                          <a:xfrm>
                            <a:off x="0" y="0"/>
                            <a:ext cx="254635" cy="270510"/>
                          </a:xfrm>
                          <a:prstGeom prst="rect">
                            <a:avLst/>
                          </a:prstGeom>
                          <a:noFill/>
                          <a:ln w="9525">
                            <a:noFill/>
                            <a:miter lim="800000"/>
                            <a:headEnd/>
                            <a:tailEnd/>
                          </a:ln>
                        </pic:spPr>
                      </pic:pic>
                    </a:graphicData>
                  </a:graphic>
                </wp:inline>
              </w:drawing>
            </w:r>
            <w:r w:rsidR="00B94FC1">
              <w:t>.</w:t>
            </w:r>
          </w:p>
          <w:p w:rsidR="00B94FC1" w:rsidRPr="00897E95" w:rsidRDefault="00B94FC1" w:rsidP="00B94FC1">
            <w:pPr>
              <w:pStyle w:val="Style1"/>
              <w:rPr>
                <w:rFonts w:cs="Arial"/>
                <w:lang w:val="fr-FR" w:eastAsia="fr-FR"/>
              </w:rPr>
            </w:pPr>
            <w:r w:rsidRPr="00897E95">
              <w:rPr>
                <w:rFonts w:cs="Arial"/>
                <w:lang w:val="fr-FR" w:eastAsia="fr-FR"/>
              </w:rPr>
              <w:t>Lors de votre recherche sur les noms d’utilisateurs, vous n’obtiendrez de résultat que pour les utilisateurs dont le profil a été paramétré dans la console d’administration comme gestionnaire ou valideur.</w:t>
            </w:r>
          </w:p>
          <w:p w:rsidR="00B94FC1" w:rsidRPr="00897E95" w:rsidRDefault="00B94FC1" w:rsidP="00B94FC1">
            <w:pPr>
              <w:pStyle w:val="Style1"/>
              <w:rPr>
                <w:rFonts w:cs="Arial"/>
                <w:lang w:val="fr-FR" w:eastAsia="fr-FR"/>
              </w:rPr>
            </w:pPr>
            <w:r w:rsidRPr="00897E95">
              <w:rPr>
                <w:rFonts w:cs="Arial"/>
                <w:lang w:val="fr-FR" w:eastAsia="fr-FR"/>
              </w:rPr>
              <w:t xml:space="preserve">Après avoir ajouté au moins un autre utilisateur, vous pourrez supprimer </w:t>
            </w:r>
            <w:r w:rsidR="007643DA" w:rsidRPr="00897E95">
              <w:rPr>
                <w:rFonts w:cs="Arial"/>
                <w:lang w:val="fr-FR" w:eastAsia="fr-FR"/>
              </w:rPr>
              <w:t>votre nom</w:t>
            </w:r>
            <w:r w:rsidRPr="00897E95">
              <w:rPr>
                <w:rFonts w:cs="Arial"/>
                <w:lang w:val="fr-FR" w:eastAsia="fr-FR"/>
              </w:rPr>
              <w:t xml:space="preserve"> af</w:t>
            </w:r>
            <w:r w:rsidR="007643DA" w:rsidRPr="00897E95">
              <w:rPr>
                <w:rFonts w:cs="Arial"/>
                <w:lang w:val="fr-FR" w:eastAsia="fr-FR"/>
              </w:rPr>
              <w:t>fiché initialement</w:t>
            </w:r>
            <w:r w:rsidR="00DE6273" w:rsidRPr="00897E95">
              <w:rPr>
                <w:rFonts w:cs="Arial"/>
                <w:lang w:val="fr-FR" w:eastAsia="fr-FR"/>
              </w:rPr>
              <w:t>,</w:t>
            </w:r>
            <w:r w:rsidR="007643DA" w:rsidRPr="00897E95">
              <w:rPr>
                <w:rFonts w:cs="Arial"/>
                <w:lang w:val="fr-FR" w:eastAsia="fr-FR"/>
              </w:rPr>
              <w:t xml:space="preserve"> et par défaut</w:t>
            </w:r>
            <w:r w:rsidR="00DE6273" w:rsidRPr="00897E95">
              <w:rPr>
                <w:rFonts w:cs="Arial"/>
                <w:lang w:val="fr-FR" w:eastAsia="fr-FR"/>
              </w:rPr>
              <w:t>,</w:t>
            </w:r>
            <w:r w:rsidR="007643DA" w:rsidRPr="00897E95">
              <w:rPr>
                <w:rFonts w:cs="Arial"/>
                <w:lang w:val="fr-FR" w:eastAsia="fr-FR"/>
              </w:rPr>
              <w:t xml:space="preserve"> dans l’écran des droits et permissions</w:t>
            </w:r>
            <w:r w:rsidRPr="00897E95">
              <w:rPr>
                <w:rFonts w:cs="Arial"/>
                <w:lang w:val="fr-FR" w:eastAsia="fr-FR"/>
              </w:rPr>
              <w:t>.</w:t>
            </w:r>
          </w:p>
          <w:p w:rsidR="00B94FC1" w:rsidRDefault="00B94FC1" w:rsidP="00B94FC1">
            <w:pPr>
              <w:pStyle w:val="ENT-Action"/>
            </w:pPr>
            <w:r>
              <w:t>Une fois votre circu</w:t>
            </w:r>
            <w:r w:rsidR="00DE4B77">
              <w:t>it de validation défini, cliquer</w:t>
            </w:r>
            <w:r>
              <w:t xml:space="preserve"> sur « Enregistrer ».</w:t>
            </w:r>
          </w:p>
          <w:p w:rsidR="00B94FC1" w:rsidRDefault="00B94FC1" w:rsidP="00B94FC1">
            <w:pPr>
              <w:pStyle w:val="ENT-Rsultat"/>
            </w:pPr>
            <w:r>
              <w:t xml:space="preserve">Un message vous confirme la mise à jour des permissions : </w:t>
            </w:r>
          </w:p>
          <w:p w:rsidR="00B94FC1" w:rsidRDefault="00541B92" w:rsidP="00B94FC1">
            <w:r>
              <w:rPr>
                <w:noProof/>
              </w:rPr>
              <w:drawing>
                <wp:inline distT="0" distB="0" distL="0" distR="0">
                  <wp:extent cx="5772785" cy="2083435"/>
                  <wp:effectExtent l="19050" t="0" r="0" b="0"/>
                  <wp:docPr id="164"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01" cstate="print"/>
                          <a:srcRect/>
                          <a:stretch>
                            <a:fillRect/>
                          </a:stretch>
                        </pic:blipFill>
                        <pic:spPr bwMode="auto">
                          <a:xfrm>
                            <a:off x="0" y="0"/>
                            <a:ext cx="5772785" cy="2083435"/>
                          </a:xfrm>
                          <a:prstGeom prst="rect">
                            <a:avLst/>
                          </a:prstGeom>
                          <a:noFill/>
                          <a:ln w="9525">
                            <a:noFill/>
                            <a:miter lim="800000"/>
                            <a:headEnd/>
                            <a:tailEnd/>
                          </a:ln>
                        </pic:spPr>
                      </pic:pic>
                    </a:graphicData>
                  </a:graphic>
                </wp:inline>
              </w:drawing>
            </w:r>
            <w:r w:rsidR="00B94FC1">
              <w:t xml:space="preserve"> </w:t>
            </w:r>
          </w:p>
          <w:p w:rsidR="004E5B8E" w:rsidRDefault="00B94FC1" w:rsidP="00B94FC1">
            <w:pPr>
              <w:pStyle w:val="ENT-Action"/>
            </w:pPr>
            <w:r>
              <w:t>Pour revenir à l’écran de</w:t>
            </w:r>
            <w:r w:rsidR="00DE4B77">
              <w:t xml:space="preserve"> gestion des ressources, cliquer</w:t>
            </w:r>
            <w:r>
              <w:t xml:space="preserve"> sur « Gestion des ressources » dans le fil d’Ariane.</w:t>
            </w:r>
          </w:p>
        </w:tc>
      </w:tr>
    </w:tbl>
    <w:p w:rsidR="004C29FF" w:rsidRDefault="004C29FF" w:rsidP="004C29FF">
      <w:pPr>
        <w:pStyle w:val="Titre2"/>
      </w:pPr>
      <w:bookmarkStart w:id="49" w:name="_Toc307309968"/>
      <w:r>
        <w:t>Comment créer une ressource ?</w:t>
      </w:r>
      <w:bookmarkEnd w:id="49"/>
    </w:p>
    <w:tbl>
      <w:tblPr>
        <w:tblW w:w="0" w:type="auto"/>
        <w:tblBorders>
          <w:bottom w:val="single" w:sz="18" w:space="0" w:color="1B9DD9"/>
        </w:tblBorders>
        <w:tblLook w:val="04A0"/>
      </w:tblPr>
      <w:tblGrid>
        <w:gridCol w:w="1242"/>
        <w:gridCol w:w="1843"/>
      </w:tblGrid>
      <w:tr w:rsidR="004F3BD9" w:rsidTr="007A2EC8">
        <w:trPr>
          <w:trHeight w:val="489"/>
        </w:trPr>
        <w:tc>
          <w:tcPr>
            <w:tcW w:w="1242" w:type="dxa"/>
          </w:tcPr>
          <w:p w:rsidR="004F3BD9" w:rsidRDefault="00541B92" w:rsidP="007A2EC8">
            <w:r>
              <w:rPr>
                <w:noProof/>
              </w:rPr>
              <w:drawing>
                <wp:inline distT="0" distB="0" distL="0" distR="0">
                  <wp:extent cx="596265" cy="596265"/>
                  <wp:effectExtent l="19050" t="0" r="0" b="0"/>
                  <wp:docPr id="165"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4F3BD9" w:rsidRDefault="004F3BD9" w:rsidP="007A2EC8">
            <w:pPr>
              <w:jc w:val="left"/>
            </w:pPr>
            <w:r w:rsidRPr="005D790B">
              <w:rPr>
                <w:b/>
                <w:color w:val="1B9DD9"/>
              </w:rPr>
              <w:t>Description</w:t>
            </w:r>
          </w:p>
        </w:tc>
      </w:tr>
    </w:tbl>
    <w:p w:rsidR="004F3BD9" w:rsidRDefault="004F3BD9" w:rsidP="004F3BD9">
      <w:r>
        <w:t xml:space="preserve">Une ressource est </w:t>
      </w:r>
      <w:r w:rsidRPr="00383552">
        <w:rPr>
          <w:b/>
        </w:rPr>
        <w:t>obligatoirement associée à un type de ressource</w:t>
      </w:r>
      <w:r>
        <w:t>.</w:t>
      </w:r>
    </w:p>
    <w:p w:rsidR="00383552" w:rsidRDefault="004F3BD9" w:rsidP="004F3BD9">
      <w:r>
        <w:t xml:space="preserve">De ce fait, pour créer une ressource, </w:t>
      </w:r>
      <w:r w:rsidRPr="00383552">
        <w:rPr>
          <w:b/>
        </w:rPr>
        <w:t xml:space="preserve">il faut au préalable avoir créé </w:t>
      </w:r>
      <w:r w:rsidR="00383552">
        <w:rPr>
          <w:b/>
        </w:rPr>
        <w:t>un</w:t>
      </w:r>
      <w:r w:rsidRPr="00383552">
        <w:rPr>
          <w:b/>
        </w:rPr>
        <w:t xml:space="preserve"> type de ressource</w:t>
      </w:r>
      <w:r>
        <w:t xml:space="preserve"> et, </w:t>
      </w:r>
      <w:r w:rsidR="00383552">
        <w:t xml:space="preserve">par conséquent, </w:t>
      </w:r>
      <w:r>
        <w:t xml:space="preserve">avoir </w:t>
      </w:r>
      <w:r w:rsidR="00383552">
        <w:t>défini :</w:t>
      </w:r>
    </w:p>
    <w:p w:rsidR="00383552" w:rsidRDefault="00383552" w:rsidP="00383552">
      <w:pPr>
        <w:pStyle w:val="ENT-Puce"/>
      </w:pPr>
      <w:r w:rsidRPr="002C23EA">
        <w:rPr>
          <w:b/>
        </w:rPr>
        <w:t xml:space="preserve">les profils autorisés à </w:t>
      </w:r>
      <w:r w:rsidR="002C23EA">
        <w:rPr>
          <w:b/>
        </w:rPr>
        <w:t>effectuer</w:t>
      </w:r>
      <w:r w:rsidRPr="002C23EA">
        <w:rPr>
          <w:b/>
        </w:rPr>
        <w:t xml:space="preserve"> des réservations</w:t>
      </w:r>
      <w:r>
        <w:t xml:space="preserve"> sur ce type de ressources </w:t>
      </w:r>
      <w:r w:rsidR="00DE6273">
        <w:t xml:space="preserve">(cf. § « Comment créer un type de ressource ? ») </w:t>
      </w:r>
      <w:r>
        <w:t xml:space="preserve">et, </w:t>
      </w:r>
    </w:p>
    <w:p w:rsidR="004F3BD9" w:rsidRDefault="00383552" w:rsidP="004F3BD9">
      <w:pPr>
        <w:pStyle w:val="ENT-Puce"/>
      </w:pPr>
      <w:r w:rsidRPr="002C23EA">
        <w:rPr>
          <w:b/>
        </w:rPr>
        <w:t>éventuellement, un circuit de validation</w:t>
      </w:r>
      <w:r>
        <w:t xml:space="preserve"> des demandes de réservation (cf. §  « Comment mettre en place un circuit de validation ? »).</w:t>
      </w:r>
    </w:p>
    <w:p w:rsidR="002C23EA" w:rsidRDefault="002C23EA" w:rsidP="002C23EA">
      <w:r w:rsidRPr="002C23EA">
        <w:rPr>
          <w:b/>
        </w:rPr>
        <w:t>Seuls les gestionnaires de service</w:t>
      </w:r>
      <w:r w:rsidR="00D15FFF">
        <w:rPr>
          <w:b/>
        </w:rPr>
        <w:t xml:space="preserve"> et l’</w:t>
      </w:r>
      <w:r w:rsidR="00FE32AB">
        <w:rPr>
          <w:b/>
        </w:rPr>
        <w:t>administrateur local/</w:t>
      </w:r>
      <w:r w:rsidR="00E53B81">
        <w:rPr>
          <w:b/>
        </w:rPr>
        <w:t>superviseur</w:t>
      </w:r>
      <w:r w:rsidRPr="002C23EA">
        <w:rPr>
          <w:b/>
        </w:rPr>
        <w:t xml:space="preserve"> peuvent créer une ressource</w:t>
      </w:r>
      <w:r>
        <w:t xml:space="preserve"> en accéd</w:t>
      </w:r>
      <w:r w:rsidR="00813EEB">
        <w:t xml:space="preserve">ant </w:t>
      </w:r>
      <w:r>
        <w:t xml:space="preserve"> au menu « </w:t>
      </w:r>
      <w:r w:rsidRPr="008F025F">
        <w:rPr>
          <w:b/>
        </w:rPr>
        <w:t>Gestion des ressources</w:t>
      </w:r>
      <w:r>
        <w:t> » de l’outil de réservation.</w:t>
      </w:r>
    </w:p>
    <w:tbl>
      <w:tblPr>
        <w:tblW w:w="0" w:type="auto"/>
        <w:tblBorders>
          <w:bottom w:val="single" w:sz="18" w:space="0" w:color="1B9DD9"/>
        </w:tblBorders>
        <w:tblLook w:val="04A0"/>
      </w:tblPr>
      <w:tblGrid>
        <w:gridCol w:w="1176"/>
        <w:gridCol w:w="1909"/>
      </w:tblGrid>
      <w:tr w:rsidR="004F3BD9" w:rsidTr="007A2EC8">
        <w:trPr>
          <w:trHeight w:val="443"/>
        </w:trPr>
        <w:tc>
          <w:tcPr>
            <w:tcW w:w="1176" w:type="dxa"/>
          </w:tcPr>
          <w:p w:rsidR="004F3BD9" w:rsidRDefault="00541B92" w:rsidP="007A2EC8">
            <w:r>
              <w:rPr>
                <w:noProof/>
              </w:rPr>
              <w:drawing>
                <wp:inline distT="0" distB="0" distL="0" distR="0">
                  <wp:extent cx="548640" cy="548640"/>
                  <wp:effectExtent l="19050" t="0" r="3810" b="0"/>
                  <wp:docPr id="166" name="Image 166"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4F3BD9" w:rsidRDefault="004F3BD9" w:rsidP="007A2EC8">
            <w:pPr>
              <w:jc w:val="left"/>
            </w:pPr>
            <w:r>
              <w:rPr>
                <w:b/>
                <w:color w:val="1B9DD9"/>
              </w:rPr>
              <w:t>P</w:t>
            </w:r>
            <w:r w:rsidRPr="005D790B">
              <w:rPr>
                <w:b/>
                <w:color w:val="1B9DD9"/>
              </w:rPr>
              <w:t>as à pas</w:t>
            </w:r>
          </w:p>
        </w:tc>
      </w:tr>
    </w:tbl>
    <w:p w:rsidR="004F3BD9" w:rsidRDefault="004F3BD9" w:rsidP="004F3BD9"/>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8F025F" w:rsidRPr="00283C9F" w:rsidTr="007A2EC8">
        <w:trPr>
          <w:tblHeader/>
        </w:trPr>
        <w:tc>
          <w:tcPr>
            <w:tcW w:w="1101" w:type="dxa"/>
            <w:tcBorders>
              <w:top w:val="single" w:sz="4" w:space="0" w:color="548DD4"/>
              <w:left w:val="single" w:sz="4" w:space="0" w:color="auto"/>
              <w:bottom w:val="single" w:sz="4" w:space="0" w:color="auto"/>
              <w:right w:val="single" w:sz="4" w:space="0" w:color="auto"/>
            </w:tcBorders>
          </w:tcPr>
          <w:p w:rsidR="008F025F" w:rsidRPr="00283C9F" w:rsidRDefault="008F025F" w:rsidP="007A2EC8">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8F025F" w:rsidRPr="00283C9F" w:rsidRDefault="008F025F" w:rsidP="007A2EC8">
            <w:pPr>
              <w:pStyle w:val="BodyText"/>
              <w:jc w:val="center"/>
              <w:rPr>
                <w:b/>
                <w:szCs w:val="24"/>
              </w:rPr>
            </w:pPr>
            <w:r w:rsidRPr="00283C9F">
              <w:rPr>
                <w:b/>
                <w:szCs w:val="24"/>
              </w:rPr>
              <w:t>Description</w:t>
            </w:r>
          </w:p>
        </w:tc>
      </w:tr>
      <w:tr w:rsidR="008F025F" w:rsidTr="007A2EC8">
        <w:tc>
          <w:tcPr>
            <w:tcW w:w="1101" w:type="dxa"/>
          </w:tcPr>
          <w:p w:rsidR="008F025F" w:rsidRDefault="00541B92" w:rsidP="007A2EC8">
            <w:pPr>
              <w:jc w:val="center"/>
            </w:pPr>
            <w:r>
              <w:rPr>
                <w:noProof/>
              </w:rPr>
              <w:drawing>
                <wp:inline distT="0" distB="0" distL="0" distR="0">
                  <wp:extent cx="325755" cy="270510"/>
                  <wp:effectExtent l="19050" t="0" r="0" b="0"/>
                  <wp:docPr id="16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8F025F" w:rsidRDefault="008F025F" w:rsidP="007A2EC8">
            <w:pPr>
              <w:pStyle w:val="ENT-Action"/>
              <w:tabs>
                <w:tab w:val="num" w:pos="600"/>
              </w:tabs>
              <w:ind w:left="600"/>
            </w:pPr>
            <w:r>
              <w:t xml:space="preserve">A partir de la page d’accueil du service « Réservation de </w:t>
            </w:r>
            <w:r w:rsidR="006A7D26">
              <w:t>matériel</w:t>
            </w:r>
            <w:r>
              <w:t> », clique</w:t>
            </w:r>
            <w:r w:rsidR="00DE4B77">
              <w:t>r</w:t>
            </w:r>
            <w:r>
              <w:t xml:space="preserve"> sur le lien « Gérer les réservations ».</w:t>
            </w:r>
          </w:p>
          <w:p w:rsidR="008F025F" w:rsidRDefault="008F025F" w:rsidP="007A2EC8">
            <w:pPr>
              <w:pStyle w:val="ENT-Rsultat"/>
            </w:pPr>
            <w:r>
              <w:t>Le menu « </w:t>
            </w:r>
            <w:r w:rsidR="00DE6273">
              <w:t>Gestion d</w:t>
            </w:r>
            <w:r>
              <w:t>es réservations » s’affiche :</w:t>
            </w:r>
          </w:p>
          <w:p w:rsidR="008F025F" w:rsidRDefault="008F025F" w:rsidP="007A2EC8">
            <w:pPr>
              <w:pStyle w:val="ENT-Rsultat"/>
              <w:numPr>
                <w:ilvl w:val="0"/>
                <w:numId w:val="0"/>
              </w:numPr>
              <w:ind w:left="510" w:hanging="510"/>
            </w:pPr>
            <w:r>
              <w:rPr>
                <w:noProof/>
                <w:lang w:eastAsia="fr-FR"/>
              </w:rPr>
              <w:pict>
                <v:rect id="_x0000_s1794" style="position:absolute;left:0;text-align:left;margin-left:242.6pt;margin-top:-1.4pt;width:93.65pt;height:14.25pt;z-index:251671040" filled="f" strokecolor="red" strokeweight="2.25pt"/>
              </w:pict>
            </w:r>
            <w:r w:rsidR="00541B92">
              <w:rPr>
                <w:noProof/>
                <w:lang w:eastAsia="fr-FR"/>
              </w:rPr>
              <w:drawing>
                <wp:inline distT="0" distB="0" distL="0" distR="0">
                  <wp:extent cx="5772785" cy="1860550"/>
                  <wp:effectExtent l="19050" t="0" r="0" b="0"/>
                  <wp:docPr id="168" name="Imag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78" cstate="print"/>
                          <a:srcRect/>
                          <a:stretch>
                            <a:fillRect/>
                          </a:stretch>
                        </pic:blipFill>
                        <pic:spPr bwMode="auto">
                          <a:xfrm>
                            <a:off x="0" y="0"/>
                            <a:ext cx="5772785" cy="1860550"/>
                          </a:xfrm>
                          <a:prstGeom prst="rect">
                            <a:avLst/>
                          </a:prstGeom>
                          <a:noFill/>
                          <a:ln w="9525">
                            <a:noFill/>
                            <a:miter lim="800000"/>
                            <a:headEnd/>
                            <a:tailEnd/>
                          </a:ln>
                        </pic:spPr>
                      </pic:pic>
                    </a:graphicData>
                  </a:graphic>
                </wp:inline>
              </w:drawing>
            </w:r>
          </w:p>
          <w:p w:rsidR="008F025F" w:rsidRDefault="00DE4B77" w:rsidP="007A2EC8">
            <w:pPr>
              <w:pStyle w:val="ENT-Action"/>
              <w:tabs>
                <w:tab w:val="num" w:pos="600"/>
              </w:tabs>
              <w:ind w:left="600"/>
            </w:pPr>
            <w:r>
              <w:t>Cliquer</w:t>
            </w:r>
            <w:r w:rsidR="008F025F">
              <w:t xml:space="preserve"> sur le menu « Gestion des ressources »</w:t>
            </w:r>
          </w:p>
          <w:p w:rsidR="008F025F" w:rsidRDefault="008F025F" w:rsidP="007A2EC8">
            <w:pPr>
              <w:pStyle w:val="ENT-Rsultat"/>
            </w:pPr>
            <w:r>
              <w:t xml:space="preserve">Le menu « Gestion des ressources » s’affiche : </w:t>
            </w:r>
          </w:p>
          <w:p w:rsidR="008F025F" w:rsidRDefault="008F025F" w:rsidP="007A2EC8">
            <w:r>
              <w:t xml:space="preserve"> </w:t>
            </w:r>
            <w:r w:rsidR="00541B92">
              <w:rPr>
                <w:noProof/>
              </w:rPr>
              <w:drawing>
                <wp:inline distT="0" distB="0" distL="0" distR="0">
                  <wp:extent cx="5780405" cy="858520"/>
                  <wp:effectExtent l="19050" t="0" r="0" b="0"/>
                  <wp:docPr id="16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87" cstate="print"/>
                          <a:srcRect/>
                          <a:stretch>
                            <a:fillRect/>
                          </a:stretch>
                        </pic:blipFill>
                        <pic:spPr bwMode="auto">
                          <a:xfrm>
                            <a:off x="0" y="0"/>
                            <a:ext cx="5780405" cy="858520"/>
                          </a:xfrm>
                          <a:prstGeom prst="rect">
                            <a:avLst/>
                          </a:prstGeom>
                          <a:noFill/>
                          <a:ln w="9525">
                            <a:noFill/>
                            <a:miter lim="800000"/>
                            <a:headEnd/>
                            <a:tailEnd/>
                          </a:ln>
                        </pic:spPr>
                      </pic:pic>
                    </a:graphicData>
                  </a:graphic>
                </wp:inline>
              </w:drawing>
            </w:r>
          </w:p>
          <w:p w:rsidR="00DE4B77" w:rsidRDefault="00C623AA" w:rsidP="008F025F">
            <w:pPr>
              <w:pStyle w:val="ENT-Action"/>
            </w:pPr>
            <w:r>
              <w:rPr>
                <w:noProof/>
              </w:rPr>
              <w:pict>
                <v:rect id="_x0000_s1795" style="position:absolute;left:0;text-align:left;margin-left:336.8pt;margin-top:-74.4pt;width:93pt;height:14.25pt;z-index:251672064" filled="f" strokecolor="red" strokeweight="2.25pt"/>
              </w:pict>
            </w:r>
            <w:r w:rsidR="008F025F">
              <w:t>Sélectionne</w:t>
            </w:r>
            <w:r w:rsidR="00DE4B77">
              <w:t>r</w:t>
            </w:r>
            <w:r w:rsidR="008F025F">
              <w:t xml:space="preserve"> le type de ressource </w:t>
            </w:r>
          </w:p>
          <w:p w:rsidR="008F025F" w:rsidRDefault="008F025F" w:rsidP="00DE4B77">
            <w:pPr>
              <w:pStyle w:val="ENT-Rsultat"/>
            </w:pPr>
            <w:r>
              <w:t xml:space="preserve">La barre d’outils du menu « Gestion des ressources » s’affiche et un message vous informe qu’aucune ressource n’a pour l’instant était créée : </w:t>
            </w:r>
          </w:p>
          <w:p w:rsidR="00043692" w:rsidRDefault="005357D8" w:rsidP="00043692">
            <w:pPr>
              <w:pStyle w:val="ENT-Rsultat"/>
              <w:numPr>
                <w:ilvl w:val="0"/>
                <w:numId w:val="0"/>
              </w:numPr>
              <w:ind w:left="510" w:hanging="510"/>
            </w:pPr>
            <w:r>
              <w:rPr>
                <w:b/>
                <w:noProof/>
                <w:lang w:eastAsia="fr-FR"/>
              </w:rPr>
              <w:pict>
                <v:rect id="_x0000_s1819" style="position:absolute;left:0;text-align:left;margin-left:350.7pt;margin-top:32.95pt;width:101.55pt;height:14.25pt;z-index:251687424" filled="f" strokecolor="red" strokeweight="2.25pt"/>
              </w:pict>
            </w:r>
            <w:r>
              <w:rPr>
                <w:b/>
                <w:noProof/>
              </w:rPr>
              <w:pict>
                <v:rect id="_x0000_s1818" style="position:absolute;left:0;text-align:left;margin-left:.95pt;margin-top:66.6pt;width:449.4pt;height:20.75pt;z-index:251686400" filled="f" strokecolor="red" strokeweight="2.25pt"/>
              </w:pict>
            </w:r>
            <w:r w:rsidR="00541B92">
              <w:rPr>
                <w:noProof/>
                <w:lang w:eastAsia="fr-FR"/>
              </w:rPr>
              <w:drawing>
                <wp:inline distT="0" distB="0" distL="0" distR="0">
                  <wp:extent cx="5780405" cy="1081405"/>
                  <wp:effectExtent l="19050" t="0" r="0" b="0"/>
                  <wp:docPr id="170" name="Imag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02" cstate="print"/>
                          <a:srcRect/>
                          <a:stretch>
                            <a:fillRect/>
                          </a:stretch>
                        </pic:blipFill>
                        <pic:spPr bwMode="auto">
                          <a:xfrm>
                            <a:off x="0" y="0"/>
                            <a:ext cx="5780405" cy="1081405"/>
                          </a:xfrm>
                          <a:prstGeom prst="rect">
                            <a:avLst/>
                          </a:prstGeom>
                          <a:noFill/>
                          <a:ln w="9525">
                            <a:noFill/>
                            <a:miter lim="800000"/>
                            <a:headEnd/>
                            <a:tailEnd/>
                          </a:ln>
                        </pic:spPr>
                      </pic:pic>
                    </a:graphicData>
                  </a:graphic>
                </wp:inline>
              </w:drawing>
            </w:r>
            <w:r w:rsidR="008F025F">
              <w:t xml:space="preserve"> </w:t>
            </w:r>
          </w:p>
        </w:tc>
      </w:tr>
      <w:tr w:rsidR="008F025F" w:rsidTr="007A2EC8">
        <w:tc>
          <w:tcPr>
            <w:tcW w:w="1101" w:type="dxa"/>
          </w:tcPr>
          <w:p w:rsidR="008F025F" w:rsidRDefault="00541B92" w:rsidP="007A2EC8">
            <w:pPr>
              <w:jc w:val="center"/>
            </w:pPr>
            <w:r>
              <w:rPr>
                <w:noProof/>
              </w:rPr>
              <w:drawing>
                <wp:inline distT="0" distB="0" distL="0" distR="0">
                  <wp:extent cx="341630" cy="270510"/>
                  <wp:effectExtent l="19050" t="0" r="0" b="0"/>
                  <wp:docPr id="17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043692" w:rsidRDefault="00043692" w:rsidP="00043692">
            <w:pPr>
              <w:pStyle w:val="ENT-Action"/>
            </w:pPr>
            <w:r>
              <w:t>Clique</w:t>
            </w:r>
            <w:r w:rsidR="00DE4B77">
              <w:t>r</w:t>
            </w:r>
            <w:r>
              <w:t xml:space="preserve"> sur « Créer une ressource ».</w:t>
            </w:r>
          </w:p>
          <w:p w:rsidR="00043692" w:rsidRDefault="00043692" w:rsidP="00043692">
            <w:pPr>
              <w:pStyle w:val="ENT-Rsultat"/>
            </w:pPr>
            <w:r>
              <w:t>L’écran de création d’une ressource s’affiche compte tenu du type de ressource sélectionné :</w:t>
            </w:r>
          </w:p>
          <w:p w:rsidR="00043692" w:rsidRDefault="00541B92" w:rsidP="00043692">
            <w:r>
              <w:rPr>
                <w:noProof/>
              </w:rPr>
              <w:drawing>
                <wp:inline distT="0" distB="0" distL="0" distR="0">
                  <wp:extent cx="5780405" cy="2472690"/>
                  <wp:effectExtent l="19050" t="0" r="0" b="0"/>
                  <wp:docPr id="172" name="Imag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03" cstate="print"/>
                          <a:srcRect/>
                          <a:stretch>
                            <a:fillRect/>
                          </a:stretch>
                        </pic:blipFill>
                        <pic:spPr bwMode="auto">
                          <a:xfrm>
                            <a:off x="0" y="0"/>
                            <a:ext cx="5780405" cy="2472690"/>
                          </a:xfrm>
                          <a:prstGeom prst="rect">
                            <a:avLst/>
                          </a:prstGeom>
                          <a:noFill/>
                          <a:ln w="9525">
                            <a:noFill/>
                            <a:miter lim="800000"/>
                            <a:headEnd/>
                            <a:tailEnd/>
                          </a:ln>
                        </pic:spPr>
                      </pic:pic>
                    </a:graphicData>
                  </a:graphic>
                </wp:inline>
              </w:drawing>
            </w:r>
          </w:p>
          <w:p w:rsidR="00043692" w:rsidRDefault="00043692" w:rsidP="00043692">
            <w:pPr>
              <w:pStyle w:val="ENT-Action"/>
            </w:pPr>
            <w:r>
              <w:t>Renseigne</w:t>
            </w:r>
            <w:r w:rsidR="00DE4B77">
              <w:t>r</w:t>
            </w:r>
            <w:r>
              <w:t xml:space="preserve"> les champs obligatoires </w:t>
            </w:r>
            <w:r w:rsidR="00813EEB">
              <w:t>(</w:t>
            </w:r>
            <w:r>
              <w:t>signalés par une étoile rouge</w:t>
            </w:r>
            <w:r w:rsidR="00813EEB">
              <w:t>)</w:t>
            </w:r>
            <w:r>
              <w:t>.</w:t>
            </w:r>
          </w:p>
          <w:p w:rsidR="00043692" w:rsidRPr="00897E95" w:rsidRDefault="00043692" w:rsidP="0081496A">
            <w:pPr>
              <w:pStyle w:val="Style1"/>
              <w:rPr>
                <w:rFonts w:cs="Arial"/>
                <w:lang w:val="fr-FR" w:eastAsia="fr-FR"/>
              </w:rPr>
            </w:pPr>
            <w:r w:rsidRPr="00897E95">
              <w:rPr>
                <w:rFonts w:cs="Arial"/>
                <w:lang w:val="fr-FR" w:eastAsia="fr-FR"/>
              </w:rPr>
              <w:t>Vous pouvez définir une « Durée d’ouverture à la réservation » spécifique à cette ressource. Ce champ permet d’indiquer jusqu'à combien de jours en avance un utilisateur peut réserver une ressource. La valeur par défaut est 0. Elle signifie qu’il n’y a pas de limite, l’utilisateur pourra donc réserver une ressource pour dans X années s’il le souhaite. Seuls les administrateurs</w:t>
            </w:r>
            <w:r w:rsidR="00EB4BDA" w:rsidRPr="00897E95">
              <w:rPr>
                <w:rFonts w:cs="Arial"/>
                <w:lang w:val="fr-FR" w:eastAsia="fr-FR"/>
              </w:rPr>
              <w:t>/superviseurs</w:t>
            </w:r>
            <w:r w:rsidRPr="00897E95">
              <w:rPr>
                <w:rFonts w:cs="Arial"/>
                <w:lang w:val="fr-FR" w:eastAsia="fr-FR"/>
              </w:rPr>
              <w:t xml:space="preserve"> et gestionnaires du service peuvent contourner cette règle, ainsi que les gestionnaires du type de la ressource.</w:t>
            </w:r>
          </w:p>
          <w:p w:rsidR="005357D8" w:rsidRDefault="0081496A" w:rsidP="00043692">
            <w:pPr>
              <w:pStyle w:val="ENT-Action"/>
            </w:pPr>
            <w:r>
              <w:t>A</w:t>
            </w:r>
            <w:r w:rsidR="00043692">
              <w:t>jouter une description et modifier l’état de la ressource.</w:t>
            </w:r>
          </w:p>
          <w:p w:rsidR="00043692" w:rsidRPr="00897E95" w:rsidRDefault="00043692" w:rsidP="005357D8">
            <w:pPr>
              <w:pStyle w:val="Style1"/>
              <w:rPr>
                <w:rFonts w:cs="Arial"/>
                <w:lang w:val="fr-FR" w:eastAsia="fr-FR"/>
              </w:rPr>
            </w:pPr>
            <w:r w:rsidRPr="00897E95">
              <w:rPr>
                <w:rFonts w:cs="Arial"/>
                <w:lang w:val="fr-FR" w:eastAsia="fr-FR"/>
              </w:rPr>
              <w:t xml:space="preserve"> Toute ressource « Hors service » ne pourra être réservée.</w:t>
            </w:r>
          </w:p>
          <w:p w:rsidR="00043692" w:rsidRDefault="0081496A" w:rsidP="00043692">
            <w:pPr>
              <w:pStyle w:val="ENT-Action"/>
            </w:pPr>
            <w:r>
              <w:t>Enregistrer</w:t>
            </w:r>
          </w:p>
          <w:p w:rsidR="008F025F" w:rsidRDefault="008F025F" w:rsidP="00043692">
            <w:pPr>
              <w:pStyle w:val="ENT-Rsultat"/>
            </w:pPr>
            <w:r>
              <w:t>Un message vous confirme la création de votre ressource :</w:t>
            </w:r>
          </w:p>
          <w:p w:rsidR="008F025F" w:rsidRDefault="00541B92" w:rsidP="007A2EC8">
            <w:pPr>
              <w:pStyle w:val="ENT-Rsultat"/>
              <w:numPr>
                <w:ilvl w:val="0"/>
                <w:numId w:val="0"/>
              </w:numPr>
              <w:ind w:left="510" w:hanging="510"/>
            </w:pPr>
            <w:r>
              <w:rPr>
                <w:noProof/>
                <w:lang w:eastAsia="fr-FR"/>
              </w:rPr>
              <w:drawing>
                <wp:inline distT="0" distB="0" distL="0" distR="0">
                  <wp:extent cx="5780405" cy="2743200"/>
                  <wp:effectExtent l="19050" t="0" r="0" b="0"/>
                  <wp:docPr id="173" name="Image 173" descr="copi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copie4"/>
                          <pic:cNvPicPr>
                            <a:picLocks noChangeAspect="1" noChangeArrowheads="1"/>
                          </pic:cNvPicPr>
                        </pic:nvPicPr>
                        <pic:blipFill>
                          <a:blip r:embed="rId104" cstate="print"/>
                          <a:srcRect/>
                          <a:stretch>
                            <a:fillRect/>
                          </a:stretch>
                        </pic:blipFill>
                        <pic:spPr bwMode="auto">
                          <a:xfrm>
                            <a:off x="0" y="0"/>
                            <a:ext cx="5780405" cy="2743200"/>
                          </a:xfrm>
                          <a:prstGeom prst="rect">
                            <a:avLst/>
                          </a:prstGeom>
                          <a:noFill/>
                          <a:ln w="9525">
                            <a:noFill/>
                            <a:miter lim="800000"/>
                            <a:headEnd/>
                            <a:tailEnd/>
                          </a:ln>
                        </pic:spPr>
                      </pic:pic>
                    </a:graphicData>
                  </a:graphic>
                </wp:inline>
              </w:drawing>
            </w:r>
          </w:p>
          <w:p w:rsidR="0077666D" w:rsidRDefault="008F025F" w:rsidP="007A2EC8">
            <w:pPr>
              <w:pStyle w:val="ENT-Action"/>
            </w:pPr>
            <w:r>
              <w:t xml:space="preserve"> </w:t>
            </w:r>
            <w:r w:rsidR="0077666D">
              <w:t>Un bouton permet d’enchaîner les création</w:t>
            </w:r>
            <w:r w:rsidR="00AA3C76">
              <w:t>s</w:t>
            </w:r>
            <w:r w:rsidR="0077666D">
              <w:t xml:space="preserve"> de ressources d’un même type.</w:t>
            </w:r>
          </w:p>
          <w:p w:rsidR="008F025F" w:rsidRDefault="008F025F" w:rsidP="007A2EC8">
            <w:pPr>
              <w:pStyle w:val="ENT-Action"/>
            </w:pPr>
            <w:r>
              <w:t>Pour revenir à l’écran de gestion des ressources, cliquez sur « Gestion des ressources » dans le fil d’Ariane.</w:t>
            </w:r>
          </w:p>
          <w:p w:rsidR="00043692" w:rsidRDefault="00043692" w:rsidP="00043692">
            <w:pPr>
              <w:pStyle w:val="ENT-Rsultat"/>
            </w:pPr>
            <w:r>
              <w:t>L’écran de gestion des ressources s’affiche avec un tableau listant la ressource que vous venez de créer :</w:t>
            </w:r>
          </w:p>
          <w:p w:rsidR="00043692" w:rsidRDefault="00043692" w:rsidP="00043692">
            <w:pPr>
              <w:pStyle w:val="ENT-Rsultat"/>
              <w:numPr>
                <w:ilvl w:val="0"/>
                <w:numId w:val="0"/>
              </w:numPr>
              <w:ind w:left="510" w:hanging="510"/>
            </w:pPr>
            <w:r>
              <w:rPr>
                <w:noProof/>
                <w:lang w:eastAsia="fr-FR"/>
              </w:rPr>
              <w:pict>
                <v:rect id="_x0000_s1796" style="position:absolute;left:0;text-align:left;margin-left:7.5pt;margin-top:68.4pt;width:442.85pt;height:18.95pt;z-index:251673088" filled="f" strokecolor="red" strokeweight="2.25pt"/>
              </w:pict>
            </w:r>
            <w:r w:rsidR="00541B92">
              <w:rPr>
                <w:noProof/>
                <w:lang w:eastAsia="fr-FR"/>
              </w:rPr>
              <w:drawing>
                <wp:inline distT="0" distB="0" distL="0" distR="0">
                  <wp:extent cx="5780405" cy="1144905"/>
                  <wp:effectExtent l="19050" t="0" r="0" b="0"/>
                  <wp:docPr id="174" name="Imag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05" cstate="print"/>
                          <a:srcRect/>
                          <a:stretch>
                            <a:fillRect/>
                          </a:stretch>
                        </pic:blipFill>
                        <pic:spPr bwMode="auto">
                          <a:xfrm>
                            <a:off x="0" y="0"/>
                            <a:ext cx="5780405" cy="1144905"/>
                          </a:xfrm>
                          <a:prstGeom prst="rect">
                            <a:avLst/>
                          </a:prstGeom>
                          <a:noFill/>
                          <a:ln w="9525">
                            <a:noFill/>
                            <a:miter lim="800000"/>
                            <a:headEnd/>
                            <a:tailEnd/>
                          </a:ln>
                        </pic:spPr>
                      </pic:pic>
                    </a:graphicData>
                  </a:graphic>
                </wp:inline>
              </w:drawing>
            </w:r>
          </w:p>
        </w:tc>
      </w:tr>
    </w:tbl>
    <w:p w:rsidR="00750C84" w:rsidRDefault="00750C84" w:rsidP="004C29FF">
      <w:pPr>
        <w:pStyle w:val="Titre2"/>
      </w:pPr>
      <w:bookmarkStart w:id="50" w:name="_Toc307309969"/>
      <w:r>
        <w:t xml:space="preserve">Comment mettre à jour </w:t>
      </w:r>
      <w:r w:rsidR="00D15FFF">
        <w:t xml:space="preserve">ou supprimer </w:t>
      </w:r>
      <w:r>
        <w:t>une ressource ?</w:t>
      </w:r>
      <w:bookmarkEnd w:id="50"/>
    </w:p>
    <w:tbl>
      <w:tblPr>
        <w:tblW w:w="0" w:type="auto"/>
        <w:tblBorders>
          <w:bottom w:val="single" w:sz="18" w:space="0" w:color="1B9DD9"/>
        </w:tblBorders>
        <w:tblLook w:val="04A0"/>
      </w:tblPr>
      <w:tblGrid>
        <w:gridCol w:w="1242"/>
        <w:gridCol w:w="1843"/>
      </w:tblGrid>
      <w:tr w:rsidR="00750C84" w:rsidTr="007A2EC8">
        <w:trPr>
          <w:trHeight w:val="489"/>
        </w:trPr>
        <w:tc>
          <w:tcPr>
            <w:tcW w:w="1242" w:type="dxa"/>
          </w:tcPr>
          <w:p w:rsidR="00750C84" w:rsidRDefault="00541B92" w:rsidP="007A2EC8">
            <w:r>
              <w:rPr>
                <w:noProof/>
              </w:rPr>
              <w:drawing>
                <wp:inline distT="0" distB="0" distL="0" distR="0">
                  <wp:extent cx="596265" cy="596265"/>
                  <wp:effectExtent l="19050" t="0" r="0" b="0"/>
                  <wp:docPr id="175"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2"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750C84" w:rsidRDefault="00750C84" w:rsidP="007A2EC8">
            <w:pPr>
              <w:jc w:val="left"/>
            </w:pPr>
            <w:r w:rsidRPr="005D790B">
              <w:rPr>
                <w:b/>
                <w:color w:val="1B9DD9"/>
              </w:rPr>
              <w:t>Description</w:t>
            </w:r>
          </w:p>
        </w:tc>
      </w:tr>
    </w:tbl>
    <w:p w:rsidR="00750C84" w:rsidRDefault="00750C84" w:rsidP="00750C84">
      <w:r>
        <w:t>Une ressource existante peut être modif</w:t>
      </w:r>
      <w:r w:rsidR="00D15FFF">
        <w:t>i</w:t>
      </w:r>
      <w:r>
        <w:t>ée</w:t>
      </w:r>
      <w:r w:rsidR="00D15FFF">
        <w:t xml:space="preserve"> ou supprimée par les </w:t>
      </w:r>
      <w:r w:rsidR="00D15FFF" w:rsidRPr="00D15FFF">
        <w:rPr>
          <w:b/>
        </w:rPr>
        <w:t>gestionnaires de service</w:t>
      </w:r>
      <w:r w:rsidR="00D15FFF">
        <w:t xml:space="preserve"> et </w:t>
      </w:r>
      <w:r w:rsidR="00D15FFF" w:rsidRPr="00D15FFF">
        <w:rPr>
          <w:b/>
        </w:rPr>
        <w:t>l’administrateur local</w:t>
      </w:r>
      <w:r w:rsidR="00EB4BDA">
        <w:rPr>
          <w:b/>
        </w:rPr>
        <w:t>/superviseur</w:t>
      </w:r>
      <w:r w:rsidR="00D15FFF">
        <w:t>.</w:t>
      </w:r>
    </w:p>
    <w:p w:rsidR="00EB4BDA" w:rsidRDefault="00EB4BDA" w:rsidP="00750C84"/>
    <w:p w:rsidR="00EB4BDA" w:rsidRDefault="00EB4BDA" w:rsidP="00750C84"/>
    <w:tbl>
      <w:tblPr>
        <w:tblW w:w="0" w:type="auto"/>
        <w:tblBorders>
          <w:bottom w:val="single" w:sz="18" w:space="0" w:color="1B9DD9"/>
        </w:tblBorders>
        <w:tblLook w:val="04A0"/>
      </w:tblPr>
      <w:tblGrid>
        <w:gridCol w:w="1176"/>
        <w:gridCol w:w="1909"/>
      </w:tblGrid>
      <w:tr w:rsidR="00750C84" w:rsidTr="007A2EC8">
        <w:trPr>
          <w:trHeight w:val="443"/>
        </w:trPr>
        <w:tc>
          <w:tcPr>
            <w:tcW w:w="1176" w:type="dxa"/>
          </w:tcPr>
          <w:p w:rsidR="00750C84" w:rsidRDefault="00B00F3A" w:rsidP="007A2EC8">
            <w:r>
              <w:br w:type="page"/>
            </w:r>
            <w:r w:rsidR="00541B92">
              <w:rPr>
                <w:noProof/>
              </w:rPr>
              <w:drawing>
                <wp:inline distT="0" distB="0" distL="0" distR="0">
                  <wp:extent cx="548640" cy="548640"/>
                  <wp:effectExtent l="19050" t="0" r="3810" b="0"/>
                  <wp:docPr id="176" name="Image 176"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action"/>
                          <pic:cNvPicPr>
                            <a:picLocks noChangeAspect="1" noChangeArrowheads="1"/>
                          </pic:cNvPicPr>
                        </pic:nvPicPr>
                        <pic:blipFill>
                          <a:blip r:embed="rId23"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750C84" w:rsidRDefault="00750C84" w:rsidP="007A2EC8">
            <w:pPr>
              <w:jc w:val="left"/>
            </w:pPr>
            <w:r>
              <w:rPr>
                <w:b/>
                <w:color w:val="1B9DD9"/>
              </w:rPr>
              <w:t>P</w:t>
            </w:r>
            <w:r w:rsidRPr="005D790B">
              <w:rPr>
                <w:b/>
                <w:color w:val="1B9DD9"/>
              </w:rPr>
              <w:t>as à pas</w:t>
            </w:r>
          </w:p>
        </w:tc>
      </w:tr>
    </w:tbl>
    <w:p w:rsidR="00750C84" w:rsidRDefault="00750C84" w:rsidP="00750C8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750C84" w:rsidRPr="00283C9F" w:rsidTr="007A2EC8">
        <w:trPr>
          <w:tblHeader/>
        </w:trPr>
        <w:tc>
          <w:tcPr>
            <w:tcW w:w="1101" w:type="dxa"/>
            <w:tcBorders>
              <w:top w:val="single" w:sz="4" w:space="0" w:color="548DD4"/>
              <w:left w:val="single" w:sz="4" w:space="0" w:color="auto"/>
              <w:bottom w:val="single" w:sz="4" w:space="0" w:color="auto"/>
              <w:right w:val="single" w:sz="4" w:space="0" w:color="auto"/>
            </w:tcBorders>
          </w:tcPr>
          <w:p w:rsidR="00750C84" w:rsidRPr="00283C9F" w:rsidRDefault="00750C84" w:rsidP="007A2EC8">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750C84" w:rsidRPr="00283C9F" w:rsidRDefault="00750C84" w:rsidP="007A2EC8">
            <w:pPr>
              <w:pStyle w:val="BodyText"/>
              <w:jc w:val="center"/>
              <w:rPr>
                <w:b/>
                <w:szCs w:val="24"/>
              </w:rPr>
            </w:pPr>
            <w:r w:rsidRPr="00283C9F">
              <w:rPr>
                <w:b/>
                <w:szCs w:val="24"/>
              </w:rPr>
              <w:t>Description</w:t>
            </w:r>
          </w:p>
        </w:tc>
      </w:tr>
      <w:tr w:rsidR="00750C84" w:rsidTr="007A2EC8">
        <w:tc>
          <w:tcPr>
            <w:tcW w:w="1101" w:type="dxa"/>
          </w:tcPr>
          <w:p w:rsidR="00750C84" w:rsidRDefault="00541B92" w:rsidP="007A2EC8">
            <w:pPr>
              <w:jc w:val="center"/>
            </w:pPr>
            <w:r>
              <w:rPr>
                <w:noProof/>
              </w:rPr>
              <w:drawing>
                <wp:inline distT="0" distB="0" distL="0" distR="0">
                  <wp:extent cx="325755" cy="270510"/>
                  <wp:effectExtent l="19050" t="0" r="0" b="0"/>
                  <wp:docPr id="17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5"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319" w:type="dxa"/>
          </w:tcPr>
          <w:p w:rsidR="00750C84" w:rsidRDefault="00750C84" w:rsidP="007A2EC8">
            <w:pPr>
              <w:pStyle w:val="ENT-Action"/>
              <w:tabs>
                <w:tab w:val="num" w:pos="600"/>
              </w:tabs>
              <w:ind w:left="600"/>
            </w:pPr>
            <w:r>
              <w:t xml:space="preserve">A partir de la page d’accueil du service « Réservation de </w:t>
            </w:r>
            <w:r w:rsidR="006A7D26">
              <w:t>matériel</w:t>
            </w:r>
            <w:r w:rsidR="0081496A">
              <w:t> », cliquer</w:t>
            </w:r>
            <w:r>
              <w:t xml:space="preserve"> sur le lien « Gérer les réservations ».</w:t>
            </w:r>
          </w:p>
          <w:p w:rsidR="00750C84" w:rsidRDefault="00750C84" w:rsidP="007A2EC8">
            <w:pPr>
              <w:pStyle w:val="ENT-Rsultat"/>
            </w:pPr>
            <w:r>
              <w:t>Le menu « </w:t>
            </w:r>
            <w:r w:rsidR="005357D8">
              <w:t>Gestion d</w:t>
            </w:r>
            <w:r>
              <w:t>es réservations » s’affiche :</w:t>
            </w:r>
          </w:p>
          <w:p w:rsidR="00750C84" w:rsidRDefault="00750C84" w:rsidP="007A2EC8">
            <w:pPr>
              <w:pStyle w:val="ENT-Rsultat"/>
              <w:numPr>
                <w:ilvl w:val="0"/>
                <w:numId w:val="0"/>
              </w:numPr>
              <w:ind w:left="510" w:hanging="510"/>
            </w:pPr>
            <w:r>
              <w:rPr>
                <w:noProof/>
                <w:lang w:eastAsia="fr-FR"/>
              </w:rPr>
              <w:pict>
                <v:rect id="_x0000_s1797" style="position:absolute;left:0;text-align:left;margin-left:242.6pt;margin-top:-1.4pt;width:93.65pt;height:14.25pt;z-index:251674112" filled="f" strokecolor="red" strokeweight="2.25pt"/>
              </w:pict>
            </w:r>
            <w:r w:rsidR="00541B92">
              <w:rPr>
                <w:noProof/>
                <w:lang w:eastAsia="fr-FR"/>
              </w:rPr>
              <w:drawing>
                <wp:inline distT="0" distB="0" distL="0" distR="0">
                  <wp:extent cx="5772785" cy="1860550"/>
                  <wp:effectExtent l="19050" t="0" r="0" b="0"/>
                  <wp:docPr id="178" name="Imag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78" cstate="print"/>
                          <a:srcRect/>
                          <a:stretch>
                            <a:fillRect/>
                          </a:stretch>
                        </pic:blipFill>
                        <pic:spPr bwMode="auto">
                          <a:xfrm>
                            <a:off x="0" y="0"/>
                            <a:ext cx="5772785" cy="1860550"/>
                          </a:xfrm>
                          <a:prstGeom prst="rect">
                            <a:avLst/>
                          </a:prstGeom>
                          <a:noFill/>
                          <a:ln w="9525">
                            <a:noFill/>
                            <a:miter lim="800000"/>
                            <a:headEnd/>
                            <a:tailEnd/>
                          </a:ln>
                        </pic:spPr>
                      </pic:pic>
                    </a:graphicData>
                  </a:graphic>
                </wp:inline>
              </w:drawing>
            </w:r>
          </w:p>
          <w:p w:rsidR="00750C84" w:rsidRDefault="0081496A" w:rsidP="007A2EC8">
            <w:pPr>
              <w:pStyle w:val="ENT-Action"/>
              <w:tabs>
                <w:tab w:val="num" w:pos="600"/>
              </w:tabs>
              <w:ind w:left="600"/>
            </w:pPr>
            <w:r>
              <w:t>Cliquer</w:t>
            </w:r>
            <w:r w:rsidR="00750C84">
              <w:t xml:space="preserve"> sur le menu « Gestion des ressources »</w:t>
            </w:r>
            <w:r w:rsidR="00813EEB">
              <w:t>.</w:t>
            </w:r>
          </w:p>
          <w:p w:rsidR="00750C84" w:rsidRDefault="00750C84" w:rsidP="007A2EC8">
            <w:pPr>
              <w:pStyle w:val="ENT-Rsultat"/>
            </w:pPr>
            <w:r>
              <w:t xml:space="preserve">Le menu « Gestion des ressources » s’affiche : </w:t>
            </w:r>
          </w:p>
          <w:p w:rsidR="00750C84" w:rsidRDefault="00750C84" w:rsidP="007A2EC8">
            <w:r>
              <w:rPr>
                <w:noProof/>
              </w:rPr>
              <w:pict>
                <v:rect id="_x0000_s1798" style="position:absolute;left:0;text-align:left;margin-left:336.8pt;margin-top:14.95pt;width:93pt;height:14.25pt;z-index:251675136" filled="f" strokecolor="red" strokeweight="2.25pt"/>
              </w:pict>
            </w:r>
            <w:r>
              <w:t xml:space="preserve"> </w:t>
            </w:r>
            <w:r w:rsidR="00541B92">
              <w:rPr>
                <w:noProof/>
              </w:rPr>
              <w:drawing>
                <wp:inline distT="0" distB="0" distL="0" distR="0">
                  <wp:extent cx="5780405" cy="858520"/>
                  <wp:effectExtent l="19050" t="0" r="0" b="0"/>
                  <wp:docPr id="179" name="Imag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87" cstate="print"/>
                          <a:srcRect/>
                          <a:stretch>
                            <a:fillRect/>
                          </a:stretch>
                        </pic:blipFill>
                        <pic:spPr bwMode="auto">
                          <a:xfrm>
                            <a:off x="0" y="0"/>
                            <a:ext cx="5780405" cy="858520"/>
                          </a:xfrm>
                          <a:prstGeom prst="rect">
                            <a:avLst/>
                          </a:prstGeom>
                          <a:noFill/>
                          <a:ln w="9525">
                            <a:noFill/>
                            <a:miter lim="800000"/>
                            <a:headEnd/>
                            <a:tailEnd/>
                          </a:ln>
                        </pic:spPr>
                      </pic:pic>
                    </a:graphicData>
                  </a:graphic>
                </wp:inline>
              </w:drawing>
            </w:r>
          </w:p>
          <w:p w:rsidR="00750C84" w:rsidRDefault="0081496A" w:rsidP="007A2EC8">
            <w:pPr>
              <w:pStyle w:val="ENT-Action"/>
            </w:pPr>
            <w:r>
              <w:t>Sélectionner</w:t>
            </w:r>
            <w:r w:rsidR="00750C84">
              <w:t xml:space="preserve"> le type de ressource pour lequel vous souhaitez </w:t>
            </w:r>
            <w:r w:rsidR="007A2EC8">
              <w:t xml:space="preserve">mettre à jour/ supprimer les </w:t>
            </w:r>
            <w:r w:rsidR="00750C84">
              <w:t>ressources</w:t>
            </w:r>
            <w:r w:rsidR="007A2EC8">
              <w:t xml:space="preserve"> associées</w:t>
            </w:r>
            <w:r w:rsidR="00750C84">
              <w:t>.</w:t>
            </w:r>
          </w:p>
          <w:p w:rsidR="00750C84" w:rsidRDefault="005357D8" w:rsidP="007A2EC8">
            <w:pPr>
              <w:pStyle w:val="ENT-Rsultat"/>
            </w:pPr>
            <w:r>
              <w:t xml:space="preserve">La liste des ressources associées au type sélectionné s’affiche </w:t>
            </w:r>
            <w:r w:rsidR="00750C84">
              <w:t xml:space="preserve">: </w:t>
            </w:r>
          </w:p>
          <w:p w:rsidR="00750C84" w:rsidRDefault="005357D8" w:rsidP="007A2EC8">
            <w:pPr>
              <w:pStyle w:val="ENT-Rsultat"/>
              <w:numPr>
                <w:ilvl w:val="0"/>
                <w:numId w:val="0"/>
              </w:numPr>
              <w:ind w:left="510" w:hanging="510"/>
            </w:pPr>
            <w:r>
              <w:rPr>
                <w:noProof/>
                <w:lang w:eastAsia="fr-FR"/>
              </w:rPr>
              <w:pict>
                <v:rect id="_x0000_s1821" style="position:absolute;left:0;text-align:left;margin-left:417.7pt;margin-top:73.05pt;width:34.6pt;height:14.25pt;z-index:251688448" filled="f" strokecolor="red" strokeweight="2.25pt"/>
              </w:pict>
            </w:r>
            <w:r w:rsidR="00541B92">
              <w:rPr>
                <w:noProof/>
                <w:lang w:eastAsia="fr-FR"/>
              </w:rPr>
              <w:drawing>
                <wp:inline distT="0" distB="0" distL="0" distR="0">
                  <wp:extent cx="5780405" cy="1144905"/>
                  <wp:effectExtent l="19050" t="0" r="0" b="0"/>
                  <wp:docPr id="180" name="Imag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05" cstate="print"/>
                          <a:srcRect/>
                          <a:stretch>
                            <a:fillRect/>
                          </a:stretch>
                        </pic:blipFill>
                        <pic:spPr bwMode="auto">
                          <a:xfrm>
                            <a:off x="0" y="0"/>
                            <a:ext cx="5780405" cy="1144905"/>
                          </a:xfrm>
                          <a:prstGeom prst="rect">
                            <a:avLst/>
                          </a:prstGeom>
                          <a:noFill/>
                          <a:ln w="9525">
                            <a:noFill/>
                            <a:miter lim="800000"/>
                            <a:headEnd/>
                            <a:tailEnd/>
                          </a:ln>
                        </pic:spPr>
                      </pic:pic>
                    </a:graphicData>
                  </a:graphic>
                </wp:inline>
              </w:drawing>
            </w:r>
          </w:p>
        </w:tc>
      </w:tr>
      <w:tr w:rsidR="00750C84" w:rsidTr="007A2EC8">
        <w:tc>
          <w:tcPr>
            <w:tcW w:w="1101" w:type="dxa"/>
          </w:tcPr>
          <w:p w:rsidR="00750C84" w:rsidRDefault="00541B92" w:rsidP="007A2EC8">
            <w:pPr>
              <w:jc w:val="center"/>
            </w:pPr>
            <w:r>
              <w:rPr>
                <w:noProof/>
              </w:rPr>
              <w:drawing>
                <wp:inline distT="0" distB="0" distL="0" distR="0">
                  <wp:extent cx="341630" cy="270510"/>
                  <wp:effectExtent l="19050" t="0" r="0" b="0"/>
                  <wp:docPr id="18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319" w:type="dxa"/>
          </w:tcPr>
          <w:p w:rsidR="00750C84" w:rsidRDefault="0081496A" w:rsidP="007A2EC8">
            <w:pPr>
              <w:pStyle w:val="ENT-Action"/>
            </w:pPr>
            <w:r>
              <w:t>Cliquer</w:t>
            </w:r>
            <w:r w:rsidR="00750C84">
              <w:t xml:space="preserve"> sur</w:t>
            </w:r>
            <w:r w:rsidR="00D15FFF">
              <w:t xml:space="preserve"> l’icône du crayon vert </w:t>
            </w:r>
            <w:r>
              <w:t>pour</w:t>
            </w:r>
            <w:r w:rsidR="00D15FFF">
              <w:t xml:space="preserve"> modifier</w:t>
            </w:r>
            <w:r>
              <w:t xml:space="preserve"> une ressource</w:t>
            </w:r>
            <w:r w:rsidR="00D15FFF">
              <w:t>.</w:t>
            </w:r>
          </w:p>
          <w:p w:rsidR="00750C84" w:rsidRDefault="00750C84" w:rsidP="007A2EC8">
            <w:pPr>
              <w:pStyle w:val="ENT-Rsultat"/>
            </w:pPr>
            <w:r>
              <w:t xml:space="preserve">L’écran de </w:t>
            </w:r>
            <w:r w:rsidR="00D15FFF">
              <w:t xml:space="preserve">mise à jour de la </w:t>
            </w:r>
            <w:r>
              <w:t>ressource s’affiche :</w:t>
            </w:r>
          </w:p>
          <w:p w:rsidR="00750C84" w:rsidRDefault="00541B92" w:rsidP="007A2EC8">
            <w:r>
              <w:rPr>
                <w:noProof/>
              </w:rPr>
              <w:drawing>
                <wp:inline distT="0" distB="0" distL="0" distR="0">
                  <wp:extent cx="5780405" cy="2433320"/>
                  <wp:effectExtent l="19050" t="0" r="0" b="0"/>
                  <wp:docPr id="182" name="Imag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06" cstate="print"/>
                          <a:srcRect/>
                          <a:stretch>
                            <a:fillRect/>
                          </a:stretch>
                        </pic:blipFill>
                        <pic:spPr bwMode="auto">
                          <a:xfrm>
                            <a:off x="0" y="0"/>
                            <a:ext cx="5780405" cy="2433320"/>
                          </a:xfrm>
                          <a:prstGeom prst="rect">
                            <a:avLst/>
                          </a:prstGeom>
                          <a:noFill/>
                          <a:ln w="9525">
                            <a:noFill/>
                            <a:miter lim="800000"/>
                            <a:headEnd/>
                            <a:tailEnd/>
                          </a:ln>
                        </pic:spPr>
                      </pic:pic>
                    </a:graphicData>
                  </a:graphic>
                </wp:inline>
              </w:drawing>
            </w:r>
          </w:p>
          <w:p w:rsidR="00750C84" w:rsidRDefault="00D15FFF" w:rsidP="007A2EC8">
            <w:pPr>
              <w:pStyle w:val="ENT-Action"/>
              <w:spacing w:before="60" w:after="20"/>
            </w:pPr>
            <w:r>
              <w:t>Modifie</w:t>
            </w:r>
            <w:r w:rsidR="0081496A">
              <w:t>r</w:t>
            </w:r>
            <w:r>
              <w:t xml:space="preserve"> les champs.</w:t>
            </w:r>
          </w:p>
          <w:p w:rsidR="00750C84" w:rsidRDefault="00750C84" w:rsidP="007A2EC8">
            <w:pPr>
              <w:pStyle w:val="ENT-Action"/>
            </w:pPr>
            <w:r>
              <w:t>Enregistre</w:t>
            </w:r>
            <w:r w:rsidR="0081496A">
              <w:t>r</w:t>
            </w:r>
          </w:p>
          <w:p w:rsidR="00750C84" w:rsidRDefault="00750C84" w:rsidP="007A2EC8">
            <w:pPr>
              <w:pStyle w:val="ENT-Rsultat"/>
            </w:pPr>
            <w:r>
              <w:t xml:space="preserve">Un message vous confirme la </w:t>
            </w:r>
            <w:r w:rsidR="00D15FFF">
              <w:t>modification</w:t>
            </w:r>
            <w:r>
              <w:t xml:space="preserve"> de votre ressource :</w:t>
            </w:r>
          </w:p>
          <w:p w:rsidR="00750C84" w:rsidRDefault="005357D8" w:rsidP="007A2EC8">
            <w:pPr>
              <w:pStyle w:val="ENT-Rsultat"/>
              <w:numPr>
                <w:ilvl w:val="0"/>
                <w:numId w:val="0"/>
              </w:numPr>
              <w:ind w:left="510" w:hanging="510"/>
            </w:pPr>
            <w:r>
              <w:rPr>
                <w:noProof/>
                <w:lang w:eastAsia="fr-FR"/>
              </w:rPr>
              <w:pict>
                <v:rect id="_x0000_s1822" style="position:absolute;left:0;text-align:left;margin-left:1.9pt;margin-top:14.05pt;width:81.9pt;height:14.25pt;z-index:251689472" filled="f" strokecolor="red" strokeweight="2.25pt"/>
              </w:pict>
            </w:r>
            <w:r w:rsidR="00541B92">
              <w:rPr>
                <w:noProof/>
                <w:lang w:eastAsia="fr-FR"/>
              </w:rPr>
              <w:drawing>
                <wp:inline distT="0" distB="0" distL="0" distR="0">
                  <wp:extent cx="5780405" cy="2703195"/>
                  <wp:effectExtent l="19050" t="0" r="0" b="0"/>
                  <wp:docPr id="183" name="Imag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07" cstate="print"/>
                          <a:srcRect/>
                          <a:stretch>
                            <a:fillRect/>
                          </a:stretch>
                        </pic:blipFill>
                        <pic:spPr bwMode="auto">
                          <a:xfrm>
                            <a:off x="0" y="0"/>
                            <a:ext cx="5780405" cy="2703195"/>
                          </a:xfrm>
                          <a:prstGeom prst="rect">
                            <a:avLst/>
                          </a:prstGeom>
                          <a:noFill/>
                          <a:ln w="9525">
                            <a:noFill/>
                            <a:miter lim="800000"/>
                            <a:headEnd/>
                            <a:tailEnd/>
                          </a:ln>
                        </pic:spPr>
                      </pic:pic>
                    </a:graphicData>
                  </a:graphic>
                </wp:inline>
              </w:drawing>
            </w:r>
          </w:p>
          <w:p w:rsidR="00750C84" w:rsidRDefault="00750C84" w:rsidP="00571F9A">
            <w:pPr>
              <w:pStyle w:val="ENT-Action"/>
            </w:pPr>
            <w:r>
              <w:t xml:space="preserve"> Pour revenir à l’écran de</w:t>
            </w:r>
            <w:r w:rsidR="0081496A">
              <w:t xml:space="preserve"> gestion des ressources, cliquer</w:t>
            </w:r>
            <w:r>
              <w:t xml:space="preserve"> sur « Gestion des ressources » dans le fil d’Ariane.</w:t>
            </w:r>
          </w:p>
        </w:tc>
      </w:tr>
      <w:tr w:rsidR="00571F9A" w:rsidTr="007A2EC8">
        <w:tc>
          <w:tcPr>
            <w:tcW w:w="1101" w:type="dxa"/>
          </w:tcPr>
          <w:p w:rsidR="00571F9A" w:rsidRDefault="00541B92" w:rsidP="007A2EC8">
            <w:pPr>
              <w:jc w:val="center"/>
            </w:pPr>
            <w:r>
              <w:rPr>
                <w:noProof/>
              </w:rPr>
              <w:drawing>
                <wp:anchor distT="0" distB="0" distL="114300" distR="114300" simplePos="0" relativeHeight="251676160" behindDoc="0" locked="0" layoutInCell="1" allowOverlap="1">
                  <wp:simplePos x="0" y="0"/>
                  <wp:positionH relativeFrom="column">
                    <wp:posOffset>104140</wp:posOffset>
                  </wp:positionH>
                  <wp:positionV relativeFrom="paragraph">
                    <wp:posOffset>139700</wp:posOffset>
                  </wp:positionV>
                  <wp:extent cx="329565" cy="276225"/>
                  <wp:effectExtent l="19050" t="0" r="0" b="0"/>
                  <wp:wrapNone/>
                  <wp:docPr id="778"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7" cstate="print"/>
                          <a:srcRect l="-2684" t="-4218" r="-1343" b="-4218"/>
                          <a:stretch>
                            <a:fillRect/>
                          </a:stretch>
                        </pic:blipFill>
                        <pic:spPr bwMode="auto">
                          <a:xfrm>
                            <a:off x="0" y="0"/>
                            <a:ext cx="329565" cy="276225"/>
                          </a:xfrm>
                          <a:prstGeom prst="rect">
                            <a:avLst/>
                          </a:prstGeom>
                          <a:noFill/>
                          <a:ln w="9525">
                            <a:noFill/>
                            <a:miter lim="800000"/>
                            <a:headEnd/>
                            <a:tailEnd/>
                          </a:ln>
                        </pic:spPr>
                      </pic:pic>
                    </a:graphicData>
                  </a:graphic>
                </wp:anchor>
              </w:drawing>
            </w:r>
          </w:p>
        </w:tc>
        <w:tc>
          <w:tcPr>
            <w:tcW w:w="9319" w:type="dxa"/>
          </w:tcPr>
          <w:p w:rsidR="00571F9A" w:rsidRDefault="0081496A" w:rsidP="00571F9A">
            <w:pPr>
              <w:pStyle w:val="ENT-Action"/>
            </w:pPr>
            <w:r>
              <w:t>C</w:t>
            </w:r>
            <w:r w:rsidR="00571F9A">
              <w:t>lique</w:t>
            </w:r>
            <w:r>
              <w:t>r</w:t>
            </w:r>
            <w:r w:rsidR="00571F9A">
              <w:t xml:space="preserve"> sur l’icône de la croix rouge </w:t>
            </w:r>
            <w:r>
              <w:t>pour supprimer une ressource</w:t>
            </w:r>
            <w:r w:rsidR="00571F9A">
              <w:t>.</w:t>
            </w:r>
          </w:p>
          <w:p w:rsidR="00571F9A" w:rsidRDefault="00571F9A" w:rsidP="00571F9A">
            <w:pPr>
              <w:pStyle w:val="ENT-Rsultat"/>
            </w:pPr>
            <w:r>
              <w:t>Un message vous demandant de confirmer la suppression s’affiche :</w:t>
            </w:r>
          </w:p>
          <w:p w:rsidR="00571F9A" w:rsidRDefault="00EE16B9" w:rsidP="00571F9A">
            <w:r>
              <w:object w:dxaOrig="13965" w:dyaOrig="3600">
                <v:shape id="_x0000_i1042" type="#_x0000_t75" style="width:454.55pt;height:117.1pt" o:ole="">
                  <v:imagedata r:id="rId108" o:title=""/>
                </v:shape>
                <o:OLEObject Type="Embed" ProgID="PBrush" ShapeID="_x0000_i1042" DrawAspect="Content" ObjectID="_1399381632" r:id="rId109"/>
              </w:object>
            </w:r>
          </w:p>
          <w:p w:rsidR="00571F9A" w:rsidRDefault="00571F9A" w:rsidP="00571F9A">
            <w:pPr>
              <w:pStyle w:val="ENT-Pointdattention"/>
            </w:pPr>
            <w:r>
              <w:t>Toutes les réservations associées seront également supprimées.</w:t>
            </w:r>
          </w:p>
          <w:p w:rsidR="00571F9A" w:rsidRDefault="0081496A" w:rsidP="00571F9A">
            <w:pPr>
              <w:pStyle w:val="ENT-Action"/>
            </w:pPr>
            <w:r>
              <w:t>Valider</w:t>
            </w:r>
          </w:p>
          <w:p w:rsidR="00571F9A" w:rsidRDefault="00571F9A" w:rsidP="00571F9A">
            <w:pPr>
              <w:pStyle w:val="ENT-Rsultat"/>
            </w:pPr>
            <w:r>
              <w:t>Le tableau des ressources a été mis à jour :</w:t>
            </w:r>
          </w:p>
          <w:p w:rsidR="00571F9A" w:rsidRDefault="00541B92" w:rsidP="00571F9A">
            <w:pPr>
              <w:pStyle w:val="ENT-Rsultat"/>
              <w:numPr>
                <w:ilvl w:val="0"/>
                <w:numId w:val="0"/>
              </w:numPr>
              <w:ind w:left="510" w:hanging="510"/>
            </w:pPr>
            <w:r>
              <w:rPr>
                <w:noProof/>
                <w:lang w:eastAsia="fr-FR"/>
              </w:rPr>
              <w:drawing>
                <wp:inline distT="0" distB="0" distL="0" distR="0">
                  <wp:extent cx="5772785" cy="1057275"/>
                  <wp:effectExtent l="19050" t="0" r="0" b="0"/>
                  <wp:docPr id="185" name="Imag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10" cstate="print"/>
                          <a:srcRect/>
                          <a:stretch>
                            <a:fillRect/>
                          </a:stretch>
                        </pic:blipFill>
                        <pic:spPr bwMode="auto">
                          <a:xfrm>
                            <a:off x="0" y="0"/>
                            <a:ext cx="5772785" cy="1057275"/>
                          </a:xfrm>
                          <a:prstGeom prst="rect">
                            <a:avLst/>
                          </a:prstGeom>
                          <a:noFill/>
                          <a:ln w="9525">
                            <a:noFill/>
                            <a:miter lim="800000"/>
                            <a:headEnd/>
                            <a:tailEnd/>
                          </a:ln>
                        </pic:spPr>
                      </pic:pic>
                    </a:graphicData>
                  </a:graphic>
                </wp:inline>
              </w:drawing>
            </w:r>
          </w:p>
        </w:tc>
      </w:tr>
    </w:tbl>
    <w:p w:rsidR="00750C84" w:rsidRPr="00750C84" w:rsidRDefault="00750C84" w:rsidP="00750C84"/>
    <w:p w:rsidR="004C29FF" w:rsidRPr="004C29FF" w:rsidRDefault="004C29FF" w:rsidP="004C29FF"/>
    <w:p w:rsidR="00571302" w:rsidRPr="00571302" w:rsidRDefault="00571302" w:rsidP="00571302"/>
    <w:p w:rsidR="00124A19" w:rsidRPr="00384353" w:rsidRDefault="00124A19" w:rsidP="00384353"/>
    <w:sectPr w:rsidR="00124A19" w:rsidRPr="00384353" w:rsidSect="00C623AA">
      <w:headerReference w:type="default" r:id="rId111"/>
      <w:footerReference w:type="default" r:id="rId112"/>
      <w:pgSz w:w="11906" w:h="16838" w:code="9"/>
      <w:pgMar w:top="1560" w:right="851" w:bottom="1418"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65BA6" w:rsidRDefault="00A65BA6">
      <w:r>
        <w:separator/>
      </w:r>
    </w:p>
  </w:endnote>
  <w:endnote w:type="continuationSeparator" w:id="0">
    <w:p w:rsidR="00A65BA6" w:rsidRDefault="00A65BA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204B" w:usb2="00000000" w:usb3="00000000" w:csb0="0000009F" w:csb1="00000000"/>
  </w:font>
  <w:font w:name="Tahoma">
    <w:panose1 w:val="020B0604030504040204"/>
    <w:charset w:val="00"/>
    <w:family w:val="swiss"/>
    <w:pitch w:val="variable"/>
    <w:sig w:usb0="61002A87" w:usb1="80000000" w:usb2="00000008" w:usb3="00000000" w:csb0="000101FF"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5843D3" w:rsidRPr="00522682" w:rsidTr="002C3AA5">
      <w:trPr>
        <w:trHeight w:val="28"/>
        <w:jc w:val="center"/>
      </w:trPr>
      <w:tc>
        <w:tcPr>
          <w:tcW w:w="1427" w:type="dxa"/>
          <w:vAlign w:val="center"/>
        </w:tcPr>
        <w:p w:rsidR="005843D3" w:rsidRPr="00522682" w:rsidRDefault="005843D3" w:rsidP="002C3AA5">
          <w:pPr>
            <w:pStyle w:val="Pieddepage"/>
            <w:spacing w:before="0" w:after="0"/>
            <w:rPr>
              <w:color w:val="8D979B"/>
              <w:sz w:val="16"/>
              <w:szCs w:val="16"/>
            </w:rPr>
          </w:pPr>
        </w:p>
      </w:tc>
      <w:tc>
        <w:tcPr>
          <w:tcW w:w="9079" w:type="dxa"/>
          <w:vAlign w:val="center"/>
        </w:tcPr>
        <w:p w:rsidR="005843D3" w:rsidRDefault="005843D3" w:rsidP="00D97BD9">
          <w:pPr>
            <w:pStyle w:val="Pieddepage"/>
            <w:spacing w:before="0" w:after="0"/>
            <w:rPr>
              <w:color w:val="8D979B"/>
              <w:sz w:val="16"/>
              <w:szCs w:val="16"/>
            </w:rPr>
          </w:pPr>
        </w:p>
        <w:p w:rsidR="005843D3" w:rsidRPr="00522682" w:rsidRDefault="005843D3" w:rsidP="0053692F">
          <w:pPr>
            <w:pStyle w:val="Pieddepage"/>
            <w:spacing w:before="0" w:after="0"/>
            <w:rPr>
              <w:color w:val="8D979B"/>
              <w:sz w:val="16"/>
              <w:szCs w:val="16"/>
            </w:rPr>
          </w:pPr>
          <w:fldSimple w:instr=" FILENAME   \* MERGEFORMAT ">
            <w:r>
              <w:rPr>
                <w:noProof/>
                <w:color w:val="8D979B"/>
                <w:sz w:val="16"/>
                <w:szCs w:val="16"/>
              </w:rPr>
              <w:t>Manuel utilisateur Réservation de matériel_2.7.doc</w:t>
            </w:r>
          </w:fldSimple>
          <w:r>
            <w:rPr>
              <w:color w:val="8D979B"/>
              <w:sz w:val="16"/>
              <w:szCs w:val="16"/>
            </w:rPr>
            <w:t xml:space="preserve"> </w:t>
          </w:r>
        </w:p>
      </w:tc>
      <w:tc>
        <w:tcPr>
          <w:tcW w:w="1134" w:type="dxa"/>
          <w:vAlign w:val="center"/>
        </w:tcPr>
        <w:p w:rsidR="005843D3" w:rsidRPr="00522682" w:rsidRDefault="005843D3" w:rsidP="002C3AA5">
          <w:pPr>
            <w:pStyle w:val="Pieddepage"/>
            <w:spacing w:before="0" w:after="0"/>
            <w:rPr>
              <w:color w:val="8D979B"/>
              <w:sz w:val="16"/>
              <w:szCs w:val="16"/>
            </w:rPr>
          </w:pPr>
          <w:r w:rsidRPr="00522682">
            <w:rPr>
              <w:color w:val="8D979B"/>
              <w:sz w:val="16"/>
              <w:szCs w:val="16"/>
            </w:rPr>
            <w:t xml:space="preserve">Page </w:t>
          </w:r>
          <w:r w:rsidRPr="00522682">
            <w:rPr>
              <w:color w:val="8D979B"/>
              <w:sz w:val="16"/>
              <w:szCs w:val="16"/>
            </w:rPr>
            <w:fldChar w:fldCharType="begin"/>
          </w:r>
          <w:r w:rsidRPr="00522682">
            <w:rPr>
              <w:color w:val="8D979B"/>
              <w:sz w:val="16"/>
              <w:szCs w:val="16"/>
            </w:rPr>
            <w:instrText xml:space="preserve"> PAGE   \* MERGEFORMAT </w:instrText>
          </w:r>
          <w:r w:rsidRPr="00522682">
            <w:rPr>
              <w:color w:val="8D979B"/>
              <w:sz w:val="16"/>
              <w:szCs w:val="16"/>
            </w:rPr>
            <w:fldChar w:fldCharType="separate"/>
          </w:r>
          <w:r w:rsidR="00541B92">
            <w:rPr>
              <w:noProof/>
              <w:color w:val="8D979B"/>
              <w:sz w:val="16"/>
              <w:szCs w:val="16"/>
            </w:rPr>
            <w:t>1</w:t>
          </w:r>
          <w:r w:rsidRPr="00522682">
            <w:rPr>
              <w:color w:val="8D979B"/>
              <w:sz w:val="16"/>
              <w:szCs w:val="16"/>
            </w:rPr>
            <w:fldChar w:fldCharType="end"/>
          </w:r>
          <w:r w:rsidRPr="00522682">
            <w:rPr>
              <w:color w:val="8D979B"/>
              <w:sz w:val="16"/>
              <w:szCs w:val="16"/>
            </w:rPr>
            <w:t xml:space="preserve"> de </w:t>
          </w:r>
          <w:fldSimple w:instr=" NUMPAGES   \* MERGEFORMAT ">
            <w:r w:rsidR="00541B92">
              <w:rPr>
                <w:noProof/>
                <w:color w:val="8D979B"/>
                <w:sz w:val="16"/>
                <w:szCs w:val="16"/>
              </w:rPr>
              <w:t>3</w:t>
            </w:r>
          </w:fldSimple>
        </w:p>
      </w:tc>
    </w:tr>
  </w:tbl>
  <w:p w:rsidR="005843D3" w:rsidRPr="00F75762" w:rsidRDefault="005843D3" w:rsidP="0033128C">
    <w:pPr>
      <w:pStyle w:val="Pieddepage"/>
      <w:tabs>
        <w:tab w:val="clear" w:pos="4536"/>
        <w:tab w:val="clear" w:pos="9072"/>
        <w:tab w:val="left" w:pos="2110"/>
      </w:tabs>
      <w:spacing w:before="0" w:after="0"/>
      <w:rPr>
        <w:sz w:val="2"/>
        <w:szCs w:val="2"/>
      </w:rPr>
    </w:pPr>
    <w:r>
      <w:rPr>
        <w:sz w:val="2"/>
        <w:szCs w:val="2"/>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65BA6" w:rsidRDefault="00A65BA6">
      <w:r>
        <w:separator/>
      </w:r>
    </w:p>
  </w:footnote>
  <w:footnote w:type="continuationSeparator" w:id="0">
    <w:p w:rsidR="00A65BA6" w:rsidRDefault="00A65BA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5843D3" w:rsidTr="002B72B2">
      <w:trPr>
        <w:trHeight w:hRule="exact" w:val="992"/>
      </w:trPr>
      <w:tc>
        <w:tcPr>
          <w:tcW w:w="1620" w:type="dxa"/>
          <w:shd w:val="clear" w:color="auto" w:fill="auto"/>
          <w:vAlign w:val="bottom"/>
        </w:tcPr>
        <w:p w:rsidR="005843D3" w:rsidRPr="00334345" w:rsidRDefault="005843D3" w:rsidP="00522682">
          <w:pPr>
            <w:pStyle w:val="En-tte"/>
          </w:pPr>
          <w:r>
            <w:t xml:space="preserve">    </w:t>
          </w:r>
          <w:r w:rsidR="00541B92">
            <w:rPr>
              <w:noProof/>
            </w:rPr>
            <w:drawing>
              <wp:inline distT="0" distB="0" distL="0" distR="0">
                <wp:extent cx="580390" cy="309880"/>
                <wp:effectExtent l="19050" t="0" r="0" b="0"/>
                <wp:docPr id="186" name="Imag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
                        <a:srcRect/>
                        <a:stretch>
                          <a:fillRect/>
                        </a:stretch>
                      </pic:blipFill>
                      <pic:spPr bwMode="auto">
                        <a:xfrm>
                          <a:off x="0" y="0"/>
                          <a:ext cx="580390" cy="309880"/>
                        </a:xfrm>
                        <a:prstGeom prst="rect">
                          <a:avLst/>
                        </a:prstGeom>
                        <a:noFill/>
                        <a:ln w="9525">
                          <a:noFill/>
                          <a:miter lim="800000"/>
                          <a:headEnd/>
                          <a:tailEnd/>
                        </a:ln>
                      </pic:spPr>
                    </pic:pic>
                  </a:graphicData>
                </a:graphic>
              </wp:inline>
            </w:drawing>
          </w:r>
        </w:p>
      </w:tc>
      <w:tc>
        <w:tcPr>
          <w:tcW w:w="8303" w:type="dxa"/>
          <w:shd w:val="clear" w:color="auto" w:fill="auto"/>
          <w:vAlign w:val="bottom"/>
        </w:tcPr>
        <w:p w:rsidR="005843D3" w:rsidRDefault="005843D3" w:rsidP="00522682">
          <w:pPr>
            <w:pStyle w:val="En-tte"/>
            <w:jc w:val="center"/>
          </w:pPr>
          <w:fldSimple w:instr=" TITLE   \* MERGEFORMAT ">
            <w:r>
              <w:t>ENT</w:t>
            </w:r>
          </w:fldSimple>
        </w:p>
        <w:p w:rsidR="005843D3" w:rsidRPr="004F1A46" w:rsidRDefault="005843D3" w:rsidP="007D7B6B">
          <w:pPr>
            <w:pStyle w:val="En-tte"/>
            <w:jc w:val="center"/>
            <w:rPr>
              <w:rStyle w:val="Numrodepage"/>
            </w:rPr>
          </w:pPr>
          <w:fldSimple w:instr=" SUBJECT   \* MERGEFORMAT ">
            <w:r>
              <w:t>Manuel Utilisateur</w:t>
            </w:r>
          </w:fldSimple>
          <w:r>
            <w:t xml:space="preserve"> – Réservation de matériel</w:t>
          </w:r>
        </w:p>
      </w:tc>
      <w:tc>
        <w:tcPr>
          <w:tcW w:w="1984" w:type="dxa"/>
          <w:shd w:val="clear" w:color="auto" w:fill="auto"/>
          <w:vAlign w:val="bottom"/>
        </w:tcPr>
        <w:p w:rsidR="005843D3" w:rsidRPr="009A7670" w:rsidRDefault="005843D3" w:rsidP="009A7670"/>
      </w:tc>
    </w:tr>
  </w:tbl>
  <w:p w:rsidR="005843D3" w:rsidRPr="00266C20" w:rsidRDefault="005843D3"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4" type="#_x0000_t75" style="width:95.8pt;height:95.8pt" o:bullet="t">
        <v:imagedata r:id="rId1" o:title="4important-128x128"/>
      </v:shape>
    </w:pict>
  </w:numPicBullet>
  <w:numPicBullet w:numPicBulletId="1">
    <w:pict>
      <v:shape id="_x0000_i1112" type="#_x0000_t75" style="width:95.8pt;height:95.8pt" o:bullet="t">
        <v:imagedata r:id="rId2" o:title="loopnone"/>
      </v:shape>
    </w:pict>
  </w:numPicBullet>
  <w:numPicBullet w:numPicBulletId="2">
    <w:pict>
      <v:shape id="_x0000_i1113" type="#_x0000_t75" style="width:95.8pt;height:95.8pt" o:bullet="t">
        <v:imagedata r:id="rId3" o:title="ti-dialog-information-128x128"/>
      </v:shape>
    </w:pict>
  </w:numPicBullet>
  <w:numPicBullet w:numPicBulletId="3">
    <w:pict>
      <v:shape id="_x0000_i1115" type="#_x0000_t75" style="width:95.8pt;height:95.8pt" o:bullet="t">
        <v:imagedata r:id="rId4" o:title="mycomputer"/>
      </v:shape>
    </w:pict>
  </w:numPicBullet>
  <w:numPicBullet w:numPicBulletId="4">
    <w:pict>
      <v:shape id="_x0000_i1117" type="#_x0000_t75" style="width:173.45pt;height:174.05pt" o:bullet="t">
        <v:imagedata r:id="rId5" o:title="Livres"/>
      </v:shape>
    </w:pict>
  </w:numPicBullet>
  <w:numPicBullet w:numPicBulletId="5">
    <w:pict>
      <v:shape id="_x0000_i1118" type="#_x0000_t75" style="width:346.25pt;height:348.1pt" o:bullet="t">
        <v:imagedata r:id="rId6" o:title="Livres"/>
      </v:shape>
    </w:pict>
  </w:numPicBullet>
  <w:numPicBullet w:numPicBulletId="6">
    <w:pict>
      <v:shape id="_x0000_i1119" type="#_x0000_t75" style="width:95.8pt;height:95.8pt" o:bullet="t">
        <v:imagedata r:id="rId7" o:title="action"/>
      </v:shape>
    </w:pict>
  </w:numPicBullet>
  <w:numPicBullet w:numPicBulletId="7">
    <w:pict>
      <v:shape id="_x0000_i1116" type="#_x0000_t75" style="width:31.95pt;height:31.95pt" o:bullet="t">
        <v:imagedata r:id="rId8" o:title="highlight"/>
      </v:shape>
    </w:pict>
  </w:numPicBullet>
  <w:abstractNum w:abstractNumId="0">
    <w:nsid w:val="026E6B10"/>
    <w:multiLevelType w:val="hybridMultilevel"/>
    <w:tmpl w:val="6C70A4D4"/>
    <w:lvl w:ilvl="0" w:tplc="BCCC6BE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nsid w:val="157D1DE2"/>
    <w:multiLevelType w:val="multilevel"/>
    <w:tmpl w:val="C792BF4C"/>
    <w:numStyleLink w:val="Rsultatlcran"/>
  </w:abstractNum>
  <w:abstractNum w:abstractNumId="3">
    <w:nsid w:val="195B6520"/>
    <w:multiLevelType w:val="singleLevel"/>
    <w:tmpl w:val="7B806230"/>
    <w:lvl w:ilvl="0">
      <w:start w:val="1"/>
      <w:numFmt w:val="bullet"/>
      <w:pStyle w:val="Titre10"/>
      <w:lvlText w:val=""/>
      <w:lvlJc w:val="left"/>
      <w:pPr>
        <w:tabs>
          <w:tab w:val="num" w:pos="360"/>
        </w:tabs>
        <w:ind w:left="340" w:hanging="340"/>
      </w:pPr>
      <w:rPr>
        <w:rFonts w:ascii="Wingdings" w:hAnsi="Wingdings" w:hint="default"/>
      </w:rPr>
    </w:lvl>
  </w:abstractNum>
  <w:abstractNum w:abstractNumId="4">
    <w:nsid w:val="1A1C4C56"/>
    <w:multiLevelType w:val="hybridMultilevel"/>
    <w:tmpl w:val="926E22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6">
    <w:nsid w:val="24895271"/>
    <w:multiLevelType w:val="hybridMultilevel"/>
    <w:tmpl w:val="1F5ECC2E"/>
    <w:lvl w:ilvl="0" w:tplc="040C0001">
      <w:start w:val="1"/>
      <w:numFmt w:val="bullet"/>
      <w:lvlText w:val=""/>
      <w:lvlJc w:val="left"/>
      <w:pPr>
        <w:ind w:left="720" w:hanging="360"/>
      </w:pPr>
      <w:rPr>
        <w:rFonts w:ascii="Symbol" w:hAnsi="Symbol" w:hint="default"/>
        <w:color w:val="0070C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2BCD15D1"/>
    <w:multiLevelType w:val="multilevel"/>
    <w:tmpl w:val="572A3810"/>
    <w:numStyleLink w:val="Astuceoutil"/>
  </w:abstractNum>
  <w:abstractNum w:abstractNumId="9">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30444F1F"/>
    <w:multiLevelType w:val="hybridMultilevel"/>
    <w:tmpl w:val="6C70A4D4"/>
    <w:lvl w:ilvl="0" w:tplc="BCCC6BE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nsid w:val="42172EB1"/>
    <w:multiLevelType w:val="multilevel"/>
    <w:tmpl w:val="EC1A4FE8"/>
    <w:numStyleLink w:val="Attention"/>
  </w:abstractNum>
  <w:abstractNum w:abstractNumId="13">
    <w:nsid w:val="53104CCB"/>
    <w:multiLevelType w:val="hybridMultilevel"/>
    <w:tmpl w:val="87FA026E"/>
    <w:lvl w:ilvl="0" w:tplc="040C000F">
      <w:start w:val="1"/>
      <w:numFmt w:val="decimal"/>
      <w:lvlText w:val="%1."/>
      <w:lvlJc w:val="left"/>
      <w:pPr>
        <w:ind w:left="720" w:hanging="360"/>
      </w:pPr>
      <w:rPr>
        <w:rFonts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600B6297"/>
    <w:multiLevelType w:val="hybridMultilevel"/>
    <w:tmpl w:val="1DFE0BC6"/>
    <w:lvl w:ilvl="0" w:tplc="C88C4E3A">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70BA4DD4"/>
    <w:multiLevelType w:val="hybridMultilevel"/>
    <w:tmpl w:val="B91AB86E"/>
    <w:lvl w:ilvl="0" w:tplc="FBB271A4">
      <w:start w:val="1"/>
      <w:numFmt w:val="bullet"/>
      <w:pStyle w:val="ENT-Puce"/>
      <w:lvlText w:val=""/>
      <w:lvlJc w:val="left"/>
      <w:pPr>
        <w:ind w:left="720" w:hanging="360"/>
      </w:pPr>
      <w:rPr>
        <w:rFonts w:ascii="Symbol" w:hAnsi="Symbol" w:hint="default"/>
        <w:color w:val="0000FF"/>
      </w:rPr>
    </w:lvl>
    <w:lvl w:ilvl="1" w:tplc="E35E248E">
      <w:start w:val="1"/>
      <w:numFmt w:val="decimal"/>
      <w:lvlText w:val="%2."/>
      <w:lvlJc w:val="left"/>
      <w:pPr>
        <w:ind w:left="1440" w:hanging="360"/>
      </w:pPr>
      <w:rPr>
        <w:rFonts w:hint="default"/>
        <w:color w:val="0070C0"/>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1257699"/>
    <w:multiLevelType w:val="multilevel"/>
    <w:tmpl w:val="390CF006"/>
    <w:lvl w:ilvl="0">
      <w:start w:val="1"/>
      <w:numFmt w:val="bullet"/>
      <w:pStyle w:val="ENT-Action"/>
      <w:lvlText w:val=""/>
      <w:lvlPicBulletId w:val="1"/>
      <w:lvlJc w:val="left"/>
      <w:pPr>
        <w:tabs>
          <w:tab w:val="num" w:pos="1362"/>
        </w:tabs>
        <w:ind w:left="1362"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num w:numId="1">
    <w:abstractNumId w:val="5"/>
  </w:num>
  <w:num w:numId="2">
    <w:abstractNumId w:val="1"/>
  </w:num>
  <w:num w:numId="3">
    <w:abstractNumId w:val="19"/>
  </w:num>
  <w:num w:numId="4">
    <w:abstractNumId w:val="16"/>
  </w:num>
  <w:num w:numId="5">
    <w:abstractNumId w:val="9"/>
  </w:num>
  <w:num w:numId="6">
    <w:abstractNumId w:val="12"/>
  </w:num>
  <w:num w:numId="7">
    <w:abstractNumId w:val="15"/>
  </w:num>
  <w:num w:numId="8">
    <w:abstractNumId w:val="17"/>
  </w:num>
  <w:num w:numId="9">
    <w:abstractNumId w:val="18"/>
  </w:num>
  <w:num w:numId="10">
    <w:abstractNumId w:val="7"/>
  </w:num>
  <w:num w:numId="11">
    <w:abstractNumId w:val="2"/>
  </w:num>
  <w:num w:numId="12">
    <w:abstractNumId w:val="8"/>
  </w:num>
  <w:num w:numId="13">
    <w:abstractNumId w:val="11"/>
  </w:num>
  <w:num w:numId="14">
    <w:abstractNumId w:val="13"/>
  </w:num>
  <w:num w:numId="15">
    <w:abstractNumId w:val="10"/>
  </w:num>
  <w:num w:numId="16">
    <w:abstractNumId w:val="0"/>
  </w:num>
  <w:num w:numId="17">
    <w:abstractNumId w:val="4"/>
  </w:num>
  <w:num w:numId="18">
    <w:abstractNumId w:val="3"/>
  </w:num>
  <w:num w:numId="19">
    <w:abstractNumId w:val="6"/>
  </w:num>
  <w:num w:numId="20">
    <w:abstractNumId w:val="14"/>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ttachedTemplate r:id="rId1"/>
  <w:stylePaneFormatFilter w:val="3F01"/>
  <w:defaultTabStop w:val="708"/>
  <w:hyphenationZone w:val="425"/>
  <w:characterSpacingControl w:val="doNotCompress"/>
  <w:hdrShapeDefaults>
    <o:shapedefaults v:ext="edit" spidmax="3074">
      <o:colormenu v:ext="edit" fillcolor="none" strokecolor="red"/>
    </o:shapedefaults>
  </w:hdrShapeDefaults>
  <w:footnotePr>
    <w:footnote w:id="-1"/>
    <w:footnote w:id="0"/>
  </w:footnotePr>
  <w:endnotePr>
    <w:endnote w:id="-1"/>
    <w:endnote w:id="0"/>
  </w:endnotePr>
  <w:compat/>
  <w:rsids>
    <w:rsidRoot w:val="00896B2F"/>
    <w:rsid w:val="00003C89"/>
    <w:rsid w:val="00004C95"/>
    <w:rsid w:val="00005341"/>
    <w:rsid w:val="00007282"/>
    <w:rsid w:val="00010C89"/>
    <w:rsid w:val="00017149"/>
    <w:rsid w:val="00024675"/>
    <w:rsid w:val="00024AE0"/>
    <w:rsid w:val="0002628D"/>
    <w:rsid w:val="00031E10"/>
    <w:rsid w:val="00031EFC"/>
    <w:rsid w:val="0003368D"/>
    <w:rsid w:val="00035DB8"/>
    <w:rsid w:val="000366F9"/>
    <w:rsid w:val="00037D87"/>
    <w:rsid w:val="00043692"/>
    <w:rsid w:val="00050CC0"/>
    <w:rsid w:val="00050D2E"/>
    <w:rsid w:val="00051577"/>
    <w:rsid w:val="000543F1"/>
    <w:rsid w:val="00055F32"/>
    <w:rsid w:val="000578C8"/>
    <w:rsid w:val="000608F1"/>
    <w:rsid w:val="00060CD2"/>
    <w:rsid w:val="00062BE8"/>
    <w:rsid w:val="00065437"/>
    <w:rsid w:val="00071050"/>
    <w:rsid w:val="00072457"/>
    <w:rsid w:val="0007483F"/>
    <w:rsid w:val="0008177C"/>
    <w:rsid w:val="000851FE"/>
    <w:rsid w:val="00095A98"/>
    <w:rsid w:val="00095FF7"/>
    <w:rsid w:val="000A228F"/>
    <w:rsid w:val="000A331A"/>
    <w:rsid w:val="000A7633"/>
    <w:rsid w:val="000B1CE3"/>
    <w:rsid w:val="000B23EA"/>
    <w:rsid w:val="000B2DE2"/>
    <w:rsid w:val="000B53B8"/>
    <w:rsid w:val="000B6026"/>
    <w:rsid w:val="000B6295"/>
    <w:rsid w:val="000B66B5"/>
    <w:rsid w:val="000B6E5A"/>
    <w:rsid w:val="000C2EC3"/>
    <w:rsid w:val="000C5D77"/>
    <w:rsid w:val="000C6C46"/>
    <w:rsid w:val="000D0D51"/>
    <w:rsid w:val="000D4D32"/>
    <w:rsid w:val="000D5F0D"/>
    <w:rsid w:val="000E2609"/>
    <w:rsid w:val="000E4D51"/>
    <w:rsid w:val="000F2A4E"/>
    <w:rsid w:val="000F4536"/>
    <w:rsid w:val="000F4E56"/>
    <w:rsid w:val="000F7312"/>
    <w:rsid w:val="000F73CB"/>
    <w:rsid w:val="000F7FA0"/>
    <w:rsid w:val="00102574"/>
    <w:rsid w:val="00103EE1"/>
    <w:rsid w:val="00107CD9"/>
    <w:rsid w:val="00111E02"/>
    <w:rsid w:val="001120D8"/>
    <w:rsid w:val="00112231"/>
    <w:rsid w:val="00115DBF"/>
    <w:rsid w:val="00120072"/>
    <w:rsid w:val="00120371"/>
    <w:rsid w:val="00121F86"/>
    <w:rsid w:val="00122207"/>
    <w:rsid w:val="001236C8"/>
    <w:rsid w:val="00124A19"/>
    <w:rsid w:val="001276E3"/>
    <w:rsid w:val="00130D57"/>
    <w:rsid w:val="001318DB"/>
    <w:rsid w:val="00131E0C"/>
    <w:rsid w:val="00141C3E"/>
    <w:rsid w:val="0014577E"/>
    <w:rsid w:val="00147DEA"/>
    <w:rsid w:val="00150251"/>
    <w:rsid w:val="00162CC0"/>
    <w:rsid w:val="00172B0A"/>
    <w:rsid w:val="00173374"/>
    <w:rsid w:val="001771B8"/>
    <w:rsid w:val="00177D3C"/>
    <w:rsid w:val="00181A1C"/>
    <w:rsid w:val="001823E3"/>
    <w:rsid w:val="00182F7C"/>
    <w:rsid w:val="00184585"/>
    <w:rsid w:val="001877EA"/>
    <w:rsid w:val="00187DAE"/>
    <w:rsid w:val="00192324"/>
    <w:rsid w:val="0019406D"/>
    <w:rsid w:val="001940BA"/>
    <w:rsid w:val="00194763"/>
    <w:rsid w:val="00196EBF"/>
    <w:rsid w:val="001A67DF"/>
    <w:rsid w:val="001A6FFB"/>
    <w:rsid w:val="001A7EC0"/>
    <w:rsid w:val="001B2E1A"/>
    <w:rsid w:val="001B3248"/>
    <w:rsid w:val="001B380F"/>
    <w:rsid w:val="001C0040"/>
    <w:rsid w:val="001C190B"/>
    <w:rsid w:val="001C4926"/>
    <w:rsid w:val="001C4F2F"/>
    <w:rsid w:val="001D0B2B"/>
    <w:rsid w:val="001D0F32"/>
    <w:rsid w:val="001D2CBC"/>
    <w:rsid w:val="001D2D07"/>
    <w:rsid w:val="001E50D2"/>
    <w:rsid w:val="001F01F1"/>
    <w:rsid w:val="001F1752"/>
    <w:rsid w:val="001F64FC"/>
    <w:rsid w:val="002049EB"/>
    <w:rsid w:val="00205F9F"/>
    <w:rsid w:val="002070A5"/>
    <w:rsid w:val="00211405"/>
    <w:rsid w:val="00222B82"/>
    <w:rsid w:val="0022707D"/>
    <w:rsid w:val="0023705F"/>
    <w:rsid w:val="00240282"/>
    <w:rsid w:val="002520E2"/>
    <w:rsid w:val="002573EC"/>
    <w:rsid w:val="00260AD2"/>
    <w:rsid w:val="00262CD6"/>
    <w:rsid w:val="002632F3"/>
    <w:rsid w:val="00264123"/>
    <w:rsid w:val="002662B1"/>
    <w:rsid w:val="002670B9"/>
    <w:rsid w:val="00272303"/>
    <w:rsid w:val="00277AA1"/>
    <w:rsid w:val="0028231E"/>
    <w:rsid w:val="00282509"/>
    <w:rsid w:val="0028586B"/>
    <w:rsid w:val="00290162"/>
    <w:rsid w:val="0029222A"/>
    <w:rsid w:val="0029621F"/>
    <w:rsid w:val="002A0100"/>
    <w:rsid w:val="002A2D74"/>
    <w:rsid w:val="002A3791"/>
    <w:rsid w:val="002A4ECE"/>
    <w:rsid w:val="002A5010"/>
    <w:rsid w:val="002A60E4"/>
    <w:rsid w:val="002B040F"/>
    <w:rsid w:val="002B2704"/>
    <w:rsid w:val="002B72B2"/>
    <w:rsid w:val="002C01F0"/>
    <w:rsid w:val="002C23EA"/>
    <w:rsid w:val="002C3AA5"/>
    <w:rsid w:val="002C4280"/>
    <w:rsid w:val="002C591C"/>
    <w:rsid w:val="002D2E18"/>
    <w:rsid w:val="002D5AA1"/>
    <w:rsid w:val="002E50EE"/>
    <w:rsid w:val="002F10BA"/>
    <w:rsid w:val="002F13DD"/>
    <w:rsid w:val="0030061E"/>
    <w:rsid w:val="00304A92"/>
    <w:rsid w:val="00304AF2"/>
    <w:rsid w:val="0030503F"/>
    <w:rsid w:val="00307690"/>
    <w:rsid w:val="00311AC8"/>
    <w:rsid w:val="00311ECF"/>
    <w:rsid w:val="003133CA"/>
    <w:rsid w:val="003145E1"/>
    <w:rsid w:val="0031541A"/>
    <w:rsid w:val="0032024E"/>
    <w:rsid w:val="003211E5"/>
    <w:rsid w:val="0032190B"/>
    <w:rsid w:val="00323E6B"/>
    <w:rsid w:val="00325CDC"/>
    <w:rsid w:val="00330564"/>
    <w:rsid w:val="00330CDC"/>
    <w:rsid w:val="00330F82"/>
    <w:rsid w:val="0033128C"/>
    <w:rsid w:val="00332374"/>
    <w:rsid w:val="003327F0"/>
    <w:rsid w:val="0034068E"/>
    <w:rsid w:val="00342C04"/>
    <w:rsid w:val="003441B9"/>
    <w:rsid w:val="00352DBD"/>
    <w:rsid w:val="003544AE"/>
    <w:rsid w:val="00356A74"/>
    <w:rsid w:val="00356D0F"/>
    <w:rsid w:val="00360307"/>
    <w:rsid w:val="00363A7E"/>
    <w:rsid w:val="0036507D"/>
    <w:rsid w:val="00366E2A"/>
    <w:rsid w:val="00374084"/>
    <w:rsid w:val="00374ADF"/>
    <w:rsid w:val="0038248D"/>
    <w:rsid w:val="00383552"/>
    <w:rsid w:val="00384353"/>
    <w:rsid w:val="00384912"/>
    <w:rsid w:val="003940AA"/>
    <w:rsid w:val="003A03F1"/>
    <w:rsid w:val="003A1757"/>
    <w:rsid w:val="003B05A7"/>
    <w:rsid w:val="003B32A0"/>
    <w:rsid w:val="003B3D9F"/>
    <w:rsid w:val="003B47F5"/>
    <w:rsid w:val="003B4E01"/>
    <w:rsid w:val="003B59AF"/>
    <w:rsid w:val="003B5BBB"/>
    <w:rsid w:val="003B6983"/>
    <w:rsid w:val="003B7305"/>
    <w:rsid w:val="003C74FE"/>
    <w:rsid w:val="003D13D4"/>
    <w:rsid w:val="003D1665"/>
    <w:rsid w:val="003D36FD"/>
    <w:rsid w:val="003D75F9"/>
    <w:rsid w:val="003E04DF"/>
    <w:rsid w:val="003E1AEA"/>
    <w:rsid w:val="003E2DAA"/>
    <w:rsid w:val="003E737E"/>
    <w:rsid w:val="003E7CDF"/>
    <w:rsid w:val="003F0117"/>
    <w:rsid w:val="003F355A"/>
    <w:rsid w:val="003F5275"/>
    <w:rsid w:val="003F552B"/>
    <w:rsid w:val="0040367E"/>
    <w:rsid w:val="00410A64"/>
    <w:rsid w:val="00410BA1"/>
    <w:rsid w:val="0041397E"/>
    <w:rsid w:val="00413A81"/>
    <w:rsid w:val="00414308"/>
    <w:rsid w:val="00420956"/>
    <w:rsid w:val="004213AA"/>
    <w:rsid w:val="00427A16"/>
    <w:rsid w:val="00434CBC"/>
    <w:rsid w:val="004357FC"/>
    <w:rsid w:val="004401C9"/>
    <w:rsid w:val="00444B3C"/>
    <w:rsid w:val="004467BE"/>
    <w:rsid w:val="00447970"/>
    <w:rsid w:val="00452092"/>
    <w:rsid w:val="00454C67"/>
    <w:rsid w:val="00460DBE"/>
    <w:rsid w:val="00470931"/>
    <w:rsid w:val="00471350"/>
    <w:rsid w:val="0047198F"/>
    <w:rsid w:val="00471D2D"/>
    <w:rsid w:val="004751D3"/>
    <w:rsid w:val="0047532D"/>
    <w:rsid w:val="00480065"/>
    <w:rsid w:val="00483F71"/>
    <w:rsid w:val="00485B41"/>
    <w:rsid w:val="00491C83"/>
    <w:rsid w:val="0049341C"/>
    <w:rsid w:val="004A0935"/>
    <w:rsid w:val="004A1E73"/>
    <w:rsid w:val="004A4199"/>
    <w:rsid w:val="004A438F"/>
    <w:rsid w:val="004A509E"/>
    <w:rsid w:val="004A554F"/>
    <w:rsid w:val="004A62DD"/>
    <w:rsid w:val="004A6BFD"/>
    <w:rsid w:val="004C29FF"/>
    <w:rsid w:val="004C5484"/>
    <w:rsid w:val="004C58D6"/>
    <w:rsid w:val="004D1B92"/>
    <w:rsid w:val="004D4C17"/>
    <w:rsid w:val="004D5D31"/>
    <w:rsid w:val="004E559A"/>
    <w:rsid w:val="004E5B8E"/>
    <w:rsid w:val="004E604A"/>
    <w:rsid w:val="004F1EEE"/>
    <w:rsid w:val="004F2279"/>
    <w:rsid w:val="004F2B5B"/>
    <w:rsid w:val="004F3BD9"/>
    <w:rsid w:val="004F4F12"/>
    <w:rsid w:val="004F6F7E"/>
    <w:rsid w:val="004F7051"/>
    <w:rsid w:val="004F73B3"/>
    <w:rsid w:val="004F7646"/>
    <w:rsid w:val="0050205E"/>
    <w:rsid w:val="00502072"/>
    <w:rsid w:val="005148BB"/>
    <w:rsid w:val="00515F4B"/>
    <w:rsid w:val="00516EBB"/>
    <w:rsid w:val="00522682"/>
    <w:rsid w:val="00526F83"/>
    <w:rsid w:val="00527BBC"/>
    <w:rsid w:val="005314B5"/>
    <w:rsid w:val="005332F7"/>
    <w:rsid w:val="005333DE"/>
    <w:rsid w:val="0053415E"/>
    <w:rsid w:val="005344D4"/>
    <w:rsid w:val="005357D8"/>
    <w:rsid w:val="0053692F"/>
    <w:rsid w:val="00536B71"/>
    <w:rsid w:val="00540C73"/>
    <w:rsid w:val="00541B92"/>
    <w:rsid w:val="00544A58"/>
    <w:rsid w:val="0054576E"/>
    <w:rsid w:val="00546725"/>
    <w:rsid w:val="005516DB"/>
    <w:rsid w:val="005519CB"/>
    <w:rsid w:val="00554BC7"/>
    <w:rsid w:val="0055733E"/>
    <w:rsid w:val="00557C29"/>
    <w:rsid w:val="005600C4"/>
    <w:rsid w:val="0056349B"/>
    <w:rsid w:val="00565A0C"/>
    <w:rsid w:val="0056699F"/>
    <w:rsid w:val="00566BC7"/>
    <w:rsid w:val="00567A8E"/>
    <w:rsid w:val="00571302"/>
    <w:rsid w:val="00571F9A"/>
    <w:rsid w:val="005740F4"/>
    <w:rsid w:val="005825F9"/>
    <w:rsid w:val="0058335E"/>
    <w:rsid w:val="005834C7"/>
    <w:rsid w:val="005843D3"/>
    <w:rsid w:val="00590A9A"/>
    <w:rsid w:val="005A02D5"/>
    <w:rsid w:val="005A21EA"/>
    <w:rsid w:val="005A29DB"/>
    <w:rsid w:val="005A2F87"/>
    <w:rsid w:val="005A6928"/>
    <w:rsid w:val="005A78F4"/>
    <w:rsid w:val="005C1CA6"/>
    <w:rsid w:val="005C4CDC"/>
    <w:rsid w:val="005C5E4E"/>
    <w:rsid w:val="005C5F47"/>
    <w:rsid w:val="005D22F7"/>
    <w:rsid w:val="005D790B"/>
    <w:rsid w:val="005E077B"/>
    <w:rsid w:val="005E07B8"/>
    <w:rsid w:val="005E130F"/>
    <w:rsid w:val="005E3A6E"/>
    <w:rsid w:val="005E44A5"/>
    <w:rsid w:val="005F2E21"/>
    <w:rsid w:val="005F59E9"/>
    <w:rsid w:val="005F7597"/>
    <w:rsid w:val="00600954"/>
    <w:rsid w:val="00601100"/>
    <w:rsid w:val="00601674"/>
    <w:rsid w:val="00610A4B"/>
    <w:rsid w:val="006131DF"/>
    <w:rsid w:val="00613D27"/>
    <w:rsid w:val="006214AC"/>
    <w:rsid w:val="00627D7D"/>
    <w:rsid w:val="006323A8"/>
    <w:rsid w:val="00632EE1"/>
    <w:rsid w:val="00633397"/>
    <w:rsid w:val="0064424E"/>
    <w:rsid w:val="0064496E"/>
    <w:rsid w:val="00645450"/>
    <w:rsid w:val="00647BC1"/>
    <w:rsid w:val="006511DA"/>
    <w:rsid w:val="00665684"/>
    <w:rsid w:val="006665A4"/>
    <w:rsid w:val="006673A6"/>
    <w:rsid w:val="0068065A"/>
    <w:rsid w:val="00680BE5"/>
    <w:rsid w:val="00683867"/>
    <w:rsid w:val="00684B31"/>
    <w:rsid w:val="00685B52"/>
    <w:rsid w:val="00686812"/>
    <w:rsid w:val="00690E84"/>
    <w:rsid w:val="00691E03"/>
    <w:rsid w:val="00696D45"/>
    <w:rsid w:val="006A10A4"/>
    <w:rsid w:val="006A632F"/>
    <w:rsid w:val="006A63FF"/>
    <w:rsid w:val="006A6A17"/>
    <w:rsid w:val="006A70CD"/>
    <w:rsid w:val="006A7D26"/>
    <w:rsid w:val="006B48AD"/>
    <w:rsid w:val="006B4989"/>
    <w:rsid w:val="006C01FA"/>
    <w:rsid w:val="006C7D38"/>
    <w:rsid w:val="006D262A"/>
    <w:rsid w:val="006D3738"/>
    <w:rsid w:val="006D721A"/>
    <w:rsid w:val="006E3ACE"/>
    <w:rsid w:val="006E53D5"/>
    <w:rsid w:val="006F14D5"/>
    <w:rsid w:val="00702E81"/>
    <w:rsid w:val="00710C95"/>
    <w:rsid w:val="00713EA1"/>
    <w:rsid w:val="0071420F"/>
    <w:rsid w:val="00720CA2"/>
    <w:rsid w:val="0072138C"/>
    <w:rsid w:val="00722980"/>
    <w:rsid w:val="007276D2"/>
    <w:rsid w:val="0072770E"/>
    <w:rsid w:val="0073153C"/>
    <w:rsid w:val="007326F4"/>
    <w:rsid w:val="007363E7"/>
    <w:rsid w:val="00743BC5"/>
    <w:rsid w:val="00745DA6"/>
    <w:rsid w:val="00750C84"/>
    <w:rsid w:val="00751E20"/>
    <w:rsid w:val="00752DF6"/>
    <w:rsid w:val="00755F9E"/>
    <w:rsid w:val="007613FA"/>
    <w:rsid w:val="007643DA"/>
    <w:rsid w:val="007740FA"/>
    <w:rsid w:val="007743AF"/>
    <w:rsid w:val="0077666D"/>
    <w:rsid w:val="00776984"/>
    <w:rsid w:val="00781B7A"/>
    <w:rsid w:val="007827A2"/>
    <w:rsid w:val="00790E62"/>
    <w:rsid w:val="00792168"/>
    <w:rsid w:val="00794ABF"/>
    <w:rsid w:val="007A2EC8"/>
    <w:rsid w:val="007A4A9D"/>
    <w:rsid w:val="007A4CC5"/>
    <w:rsid w:val="007A6D32"/>
    <w:rsid w:val="007B1BCD"/>
    <w:rsid w:val="007B2AF6"/>
    <w:rsid w:val="007B4AA5"/>
    <w:rsid w:val="007B50B5"/>
    <w:rsid w:val="007C004A"/>
    <w:rsid w:val="007C1E35"/>
    <w:rsid w:val="007D146A"/>
    <w:rsid w:val="007D224A"/>
    <w:rsid w:val="007D2A1D"/>
    <w:rsid w:val="007D7B6B"/>
    <w:rsid w:val="007F6032"/>
    <w:rsid w:val="007F6BC6"/>
    <w:rsid w:val="008006E0"/>
    <w:rsid w:val="00803132"/>
    <w:rsid w:val="008065FE"/>
    <w:rsid w:val="008125BB"/>
    <w:rsid w:val="00813EEB"/>
    <w:rsid w:val="0081496A"/>
    <w:rsid w:val="008214FB"/>
    <w:rsid w:val="008237F6"/>
    <w:rsid w:val="00823D68"/>
    <w:rsid w:val="008243C4"/>
    <w:rsid w:val="00826BBD"/>
    <w:rsid w:val="00826C2B"/>
    <w:rsid w:val="00836F92"/>
    <w:rsid w:val="00841597"/>
    <w:rsid w:val="00842C18"/>
    <w:rsid w:val="008437E1"/>
    <w:rsid w:val="0084701F"/>
    <w:rsid w:val="00852144"/>
    <w:rsid w:val="008570D9"/>
    <w:rsid w:val="008578D3"/>
    <w:rsid w:val="00861E4B"/>
    <w:rsid w:val="008674FF"/>
    <w:rsid w:val="0086784D"/>
    <w:rsid w:val="008708D5"/>
    <w:rsid w:val="00872685"/>
    <w:rsid w:val="00873708"/>
    <w:rsid w:val="00877A28"/>
    <w:rsid w:val="00880F9E"/>
    <w:rsid w:val="008827AF"/>
    <w:rsid w:val="00884631"/>
    <w:rsid w:val="00887266"/>
    <w:rsid w:val="00890329"/>
    <w:rsid w:val="0089166E"/>
    <w:rsid w:val="0089378D"/>
    <w:rsid w:val="00893CDA"/>
    <w:rsid w:val="008943D0"/>
    <w:rsid w:val="00896B2F"/>
    <w:rsid w:val="00897E95"/>
    <w:rsid w:val="008A1863"/>
    <w:rsid w:val="008A44A4"/>
    <w:rsid w:val="008A5A23"/>
    <w:rsid w:val="008B2BAF"/>
    <w:rsid w:val="008B51B2"/>
    <w:rsid w:val="008B75AA"/>
    <w:rsid w:val="008C12DE"/>
    <w:rsid w:val="008C14C8"/>
    <w:rsid w:val="008C396A"/>
    <w:rsid w:val="008C3F42"/>
    <w:rsid w:val="008C4BA3"/>
    <w:rsid w:val="008C545E"/>
    <w:rsid w:val="008D4DFC"/>
    <w:rsid w:val="008D70B5"/>
    <w:rsid w:val="008E1C17"/>
    <w:rsid w:val="008E54DC"/>
    <w:rsid w:val="008E61C7"/>
    <w:rsid w:val="008E6391"/>
    <w:rsid w:val="008E7742"/>
    <w:rsid w:val="008F025F"/>
    <w:rsid w:val="008F2486"/>
    <w:rsid w:val="008F762C"/>
    <w:rsid w:val="00905AA3"/>
    <w:rsid w:val="009079EE"/>
    <w:rsid w:val="00910E5B"/>
    <w:rsid w:val="0091378E"/>
    <w:rsid w:val="00916270"/>
    <w:rsid w:val="00924779"/>
    <w:rsid w:val="00924A68"/>
    <w:rsid w:val="00927B17"/>
    <w:rsid w:val="00932025"/>
    <w:rsid w:val="0093288E"/>
    <w:rsid w:val="0093358F"/>
    <w:rsid w:val="00935F67"/>
    <w:rsid w:val="009378BE"/>
    <w:rsid w:val="00945843"/>
    <w:rsid w:val="009463C1"/>
    <w:rsid w:val="00947CD0"/>
    <w:rsid w:val="00950EC1"/>
    <w:rsid w:val="009511DB"/>
    <w:rsid w:val="009534F6"/>
    <w:rsid w:val="00961345"/>
    <w:rsid w:val="009632A0"/>
    <w:rsid w:val="00971697"/>
    <w:rsid w:val="00973503"/>
    <w:rsid w:val="00977E9C"/>
    <w:rsid w:val="009828E6"/>
    <w:rsid w:val="00984104"/>
    <w:rsid w:val="00990045"/>
    <w:rsid w:val="00992CC7"/>
    <w:rsid w:val="00992D22"/>
    <w:rsid w:val="009932A6"/>
    <w:rsid w:val="0099475F"/>
    <w:rsid w:val="00995A27"/>
    <w:rsid w:val="009A08DE"/>
    <w:rsid w:val="009A3F5B"/>
    <w:rsid w:val="009A601F"/>
    <w:rsid w:val="009A7670"/>
    <w:rsid w:val="009B2800"/>
    <w:rsid w:val="009B2895"/>
    <w:rsid w:val="009B4486"/>
    <w:rsid w:val="009B59B0"/>
    <w:rsid w:val="009C1B36"/>
    <w:rsid w:val="009C1FC7"/>
    <w:rsid w:val="009C471F"/>
    <w:rsid w:val="009C6E09"/>
    <w:rsid w:val="009C7D5D"/>
    <w:rsid w:val="009D03E0"/>
    <w:rsid w:val="009E1598"/>
    <w:rsid w:val="009E33AC"/>
    <w:rsid w:val="009E455D"/>
    <w:rsid w:val="009E5EBD"/>
    <w:rsid w:val="009E656D"/>
    <w:rsid w:val="009F311C"/>
    <w:rsid w:val="00A02128"/>
    <w:rsid w:val="00A03E8B"/>
    <w:rsid w:val="00A04252"/>
    <w:rsid w:val="00A04C6B"/>
    <w:rsid w:val="00A05A81"/>
    <w:rsid w:val="00A077F9"/>
    <w:rsid w:val="00A10BAC"/>
    <w:rsid w:val="00A110C7"/>
    <w:rsid w:val="00A160D3"/>
    <w:rsid w:val="00A20AAE"/>
    <w:rsid w:val="00A2180C"/>
    <w:rsid w:val="00A250E0"/>
    <w:rsid w:val="00A25A2A"/>
    <w:rsid w:val="00A30411"/>
    <w:rsid w:val="00A322E9"/>
    <w:rsid w:val="00A33BD4"/>
    <w:rsid w:val="00A34C1B"/>
    <w:rsid w:val="00A361D7"/>
    <w:rsid w:val="00A441E7"/>
    <w:rsid w:val="00A46252"/>
    <w:rsid w:val="00A5036F"/>
    <w:rsid w:val="00A5041D"/>
    <w:rsid w:val="00A519D4"/>
    <w:rsid w:val="00A51AA3"/>
    <w:rsid w:val="00A543CA"/>
    <w:rsid w:val="00A54F0D"/>
    <w:rsid w:val="00A5561B"/>
    <w:rsid w:val="00A567F5"/>
    <w:rsid w:val="00A57523"/>
    <w:rsid w:val="00A57C76"/>
    <w:rsid w:val="00A61708"/>
    <w:rsid w:val="00A61768"/>
    <w:rsid w:val="00A646D3"/>
    <w:rsid w:val="00A6496C"/>
    <w:rsid w:val="00A65BA6"/>
    <w:rsid w:val="00A6704A"/>
    <w:rsid w:val="00A70884"/>
    <w:rsid w:val="00A70B25"/>
    <w:rsid w:val="00A72E93"/>
    <w:rsid w:val="00A83F1C"/>
    <w:rsid w:val="00A851E4"/>
    <w:rsid w:val="00A87CB4"/>
    <w:rsid w:val="00A90FE0"/>
    <w:rsid w:val="00A9250F"/>
    <w:rsid w:val="00A93765"/>
    <w:rsid w:val="00A93D03"/>
    <w:rsid w:val="00A93EA0"/>
    <w:rsid w:val="00A95705"/>
    <w:rsid w:val="00AA0163"/>
    <w:rsid w:val="00AA136C"/>
    <w:rsid w:val="00AA242D"/>
    <w:rsid w:val="00AA324D"/>
    <w:rsid w:val="00AA3C76"/>
    <w:rsid w:val="00AA467D"/>
    <w:rsid w:val="00AA5AEC"/>
    <w:rsid w:val="00AB0C02"/>
    <w:rsid w:val="00AB5169"/>
    <w:rsid w:val="00AB5B4B"/>
    <w:rsid w:val="00AB6F35"/>
    <w:rsid w:val="00AB7E4D"/>
    <w:rsid w:val="00AC081B"/>
    <w:rsid w:val="00AC1855"/>
    <w:rsid w:val="00AC1A5A"/>
    <w:rsid w:val="00AC26F3"/>
    <w:rsid w:val="00AC34CE"/>
    <w:rsid w:val="00AC3A30"/>
    <w:rsid w:val="00AC6FA6"/>
    <w:rsid w:val="00AD0CC8"/>
    <w:rsid w:val="00AD5319"/>
    <w:rsid w:val="00AD58B0"/>
    <w:rsid w:val="00AE0A7B"/>
    <w:rsid w:val="00AE49DE"/>
    <w:rsid w:val="00AF25A5"/>
    <w:rsid w:val="00AF3FD2"/>
    <w:rsid w:val="00AF6A6E"/>
    <w:rsid w:val="00AF7747"/>
    <w:rsid w:val="00B00893"/>
    <w:rsid w:val="00B00F3A"/>
    <w:rsid w:val="00B0205C"/>
    <w:rsid w:val="00B054A8"/>
    <w:rsid w:val="00B07050"/>
    <w:rsid w:val="00B079E8"/>
    <w:rsid w:val="00B102EF"/>
    <w:rsid w:val="00B1340B"/>
    <w:rsid w:val="00B140FD"/>
    <w:rsid w:val="00B145F1"/>
    <w:rsid w:val="00B1488E"/>
    <w:rsid w:val="00B21697"/>
    <w:rsid w:val="00B21C41"/>
    <w:rsid w:val="00B420BA"/>
    <w:rsid w:val="00B46B40"/>
    <w:rsid w:val="00B50C4F"/>
    <w:rsid w:val="00B570F2"/>
    <w:rsid w:val="00B60AA4"/>
    <w:rsid w:val="00B62A78"/>
    <w:rsid w:val="00B80945"/>
    <w:rsid w:val="00B82C4A"/>
    <w:rsid w:val="00B86705"/>
    <w:rsid w:val="00B93CF0"/>
    <w:rsid w:val="00B94659"/>
    <w:rsid w:val="00B94FC1"/>
    <w:rsid w:val="00B97619"/>
    <w:rsid w:val="00BA2EB0"/>
    <w:rsid w:val="00BA320E"/>
    <w:rsid w:val="00BA3B98"/>
    <w:rsid w:val="00BA6D9C"/>
    <w:rsid w:val="00BB05D5"/>
    <w:rsid w:val="00BB5BBF"/>
    <w:rsid w:val="00BB5F63"/>
    <w:rsid w:val="00BB6ECF"/>
    <w:rsid w:val="00BB6F35"/>
    <w:rsid w:val="00BB6F6B"/>
    <w:rsid w:val="00BC2F15"/>
    <w:rsid w:val="00BC30CA"/>
    <w:rsid w:val="00BC47DE"/>
    <w:rsid w:val="00BC76BF"/>
    <w:rsid w:val="00BD2E5B"/>
    <w:rsid w:val="00BD36FE"/>
    <w:rsid w:val="00BE3BE9"/>
    <w:rsid w:val="00BF0425"/>
    <w:rsid w:val="00BF16C9"/>
    <w:rsid w:val="00C01E8C"/>
    <w:rsid w:val="00C0223B"/>
    <w:rsid w:val="00C039A6"/>
    <w:rsid w:val="00C1302F"/>
    <w:rsid w:val="00C131EB"/>
    <w:rsid w:val="00C138BF"/>
    <w:rsid w:val="00C140A7"/>
    <w:rsid w:val="00C2533E"/>
    <w:rsid w:val="00C26165"/>
    <w:rsid w:val="00C3494D"/>
    <w:rsid w:val="00C350A1"/>
    <w:rsid w:val="00C373F9"/>
    <w:rsid w:val="00C40950"/>
    <w:rsid w:val="00C41FB7"/>
    <w:rsid w:val="00C436B3"/>
    <w:rsid w:val="00C47085"/>
    <w:rsid w:val="00C515C5"/>
    <w:rsid w:val="00C51DF8"/>
    <w:rsid w:val="00C53166"/>
    <w:rsid w:val="00C5415D"/>
    <w:rsid w:val="00C5517A"/>
    <w:rsid w:val="00C5714A"/>
    <w:rsid w:val="00C623AA"/>
    <w:rsid w:val="00C6504C"/>
    <w:rsid w:val="00C67ABA"/>
    <w:rsid w:val="00C71309"/>
    <w:rsid w:val="00C731F3"/>
    <w:rsid w:val="00C74134"/>
    <w:rsid w:val="00C80609"/>
    <w:rsid w:val="00C809B1"/>
    <w:rsid w:val="00C8443B"/>
    <w:rsid w:val="00C84893"/>
    <w:rsid w:val="00C92B3D"/>
    <w:rsid w:val="00C9500E"/>
    <w:rsid w:val="00C95217"/>
    <w:rsid w:val="00CA457A"/>
    <w:rsid w:val="00CB025C"/>
    <w:rsid w:val="00CB0B86"/>
    <w:rsid w:val="00CB72B5"/>
    <w:rsid w:val="00CB73BA"/>
    <w:rsid w:val="00CC0F7A"/>
    <w:rsid w:val="00CC460A"/>
    <w:rsid w:val="00CD0F1C"/>
    <w:rsid w:val="00CD3352"/>
    <w:rsid w:val="00CD4FF3"/>
    <w:rsid w:val="00CD570C"/>
    <w:rsid w:val="00CE3E62"/>
    <w:rsid w:val="00CE5C62"/>
    <w:rsid w:val="00CF0A6A"/>
    <w:rsid w:val="00CF2F97"/>
    <w:rsid w:val="00CF301D"/>
    <w:rsid w:val="00CF303D"/>
    <w:rsid w:val="00CF57CD"/>
    <w:rsid w:val="00CF5A75"/>
    <w:rsid w:val="00CF5C4C"/>
    <w:rsid w:val="00CF661D"/>
    <w:rsid w:val="00D02163"/>
    <w:rsid w:val="00D0398F"/>
    <w:rsid w:val="00D11000"/>
    <w:rsid w:val="00D11B7B"/>
    <w:rsid w:val="00D15FFF"/>
    <w:rsid w:val="00D217CD"/>
    <w:rsid w:val="00D314D7"/>
    <w:rsid w:val="00D40952"/>
    <w:rsid w:val="00D40966"/>
    <w:rsid w:val="00D4197C"/>
    <w:rsid w:val="00D4647C"/>
    <w:rsid w:val="00D4794D"/>
    <w:rsid w:val="00D5190D"/>
    <w:rsid w:val="00D601ED"/>
    <w:rsid w:val="00D60A84"/>
    <w:rsid w:val="00D6139D"/>
    <w:rsid w:val="00D738DE"/>
    <w:rsid w:val="00D76968"/>
    <w:rsid w:val="00D777F5"/>
    <w:rsid w:val="00D809E2"/>
    <w:rsid w:val="00D834D7"/>
    <w:rsid w:val="00D84257"/>
    <w:rsid w:val="00D85527"/>
    <w:rsid w:val="00D92713"/>
    <w:rsid w:val="00D93FB4"/>
    <w:rsid w:val="00D979E6"/>
    <w:rsid w:val="00D97BD9"/>
    <w:rsid w:val="00DA045C"/>
    <w:rsid w:val="00DA0984"/>
    <w:rsid w:val="00DB200F"/>
    <w:rsid w:val="00DB24AC"/>
    <w:rsid w:val="00DB494C"/>
    <w:rsid w:val="00DB5890"/>
    <w:rsid w:val="00DB6E29"/>
    <w:rsid w:val="00DC2E1D"/>
    <w:rsid w:val="00DE0A0F"/>
    <w:rsid w:val="00DE20C4"/>
    <w:rsid w:val="00DE2681"/>
    <w:rsid w:val="00DE2C24"/>
    <w:rsid w:val="00DE2C4A"/>
    <w:rsid w:val="00DE2EEB"/>
    <w:rsid w:val="00DE3B47"/>
    <w:rsid w:val="00DE4B77"/>
    <w:rsid w:val="00DE61CD"/>
    <w:rsid w:val="00DE6273"/>
    <w:rsid w:val="00DF6ABE"/>
    <w:rsid w:val="00DF7243"/>
    <w:rsid w:val="00E007E1"/>
    <w:rsid w:val="00E06908"/>
    <w:rsid w:val="00E07FBB"/>
    <w:rsid w:val="00E23DC4"/>
    <w:rsid w:val="00E26827"/>
    <w:rsid w:val="00E274CB"/>
    <w:rsid w:val="00E30073"/>
    <w:rsid w:val="00E330ED"/>
    <w:rsid w:val="00E36058"/>
    <w:rsid w:val="00E37698"/>
    <w:rsid w:val="00E37E62"/>
    <w:rsid w:val="00E4046E"/>
    <w:rsid w:val="00E41F5D"/>
    <w:rsid w:val="00E460AE"/>
    <w:rsid w:val="00E46CE6"/>
    <w:rsid w:val="00E507E3"/>
    <w:rsid w:val="00E5176C"/>
    <w:rsid w:val="00E524E1"/>
    <w:rsid w:val="00E53B81"/>
    <w:rsid w:val="00E57216"/>
    <w:rsid w:val="00E57512"/>
    <w:rsid w:val="00E57F18"/>
    <w:rsid w:val="00E62CE4"/>
    <w:rsid w:val="00E65DBF"/>
    <w:rsid w:val="00E72C96"/>
    <w:rsid w:val="00E755F1"/>
    <w:rsid w:val="00E850CD"/>
    <w:rsid w:val="00E90111"/>
    <w:rsid w:val="00E915C7"/>
    <w:rsid w:val="00E91E92"/>
    <w:rsid w:val="00E929F5"/>
    <w:rsid w:val="00E94671"/>
    <w:rsid w:val="00E976B3"/>
    <w:rsid w:val="00EA3F1C"/>
    <w:rsid w:val="00EA5A3D"/>
    <w:rsid w:val="00EB0A3E"/>
    <w:rsid w:val="00EB1771"/>
    <w:rsid w:val="00EB4BDA"/>
    <w:rsid w:val="00EC47F3"/>
    <w:rsid w:val="00EC70A5"/>
    <w:rsid w:val="00ED334D"/>
    <w:rsid w:val="00ED3A1D"/>
    <w:rsid w:val="00ED4BA8"/>
    <w:rsid w:val="00ED6F95"/>
    <w:rsid w:val="00ED79FD"/>
    <w:rsid w:val="00EE16B9"/>
    <w:rsid w:val="00EE249A"/>
    <w:rsid w:val="00EE315D"/>
    <w:rsid w:val="00EE538B"/>
    <w:rsid w:val="00EE7C87"/>
    <w:rsid w:val="00EF04A0"/>
    <w:rsid w:val="00EF3AA8"/>
    <w:rsid w:val="00EF577E"/>
    <w:rsid w:val="00F029FF"/>
    <w:rsid w:val="00F0433B"/>
    <w:rsid w:val="00F04BC4"/>
    <w:rsid w:val="00F11101"/>
    <w:rsid w:val="00F1534F"/>
    <w:rsid w:val="00F15465"/>
    <w:rsid w:val="00F23A2D"/>
    <w:rsid w:val="00F3075C"/>
    <w:rsid w:val="00F3341C"/>
    <w:rsid w:val="00F401AE"/>
    <w:rsid w:val="00F40643"/>
    <w:rsid w:val="00F42D98"/>
    <w:rsid w:val="00F4580B"/>
    <w:rsid w:val="00F47064"/>
    <w:rsid w:val="00F55A11"/>
    <w:rsid w:val="00F55C4D"/>
    <w:rsid w:val="00F563FA"/>
    <w:rsid w:val="00F56526"/>
    <w:rsid w:val="00F610C9"/>
    <w:rsid w:val="00F62834"/>
    <w:rsid w:val="00F64310"/>
    <w:rsid w:val="00F6574A"/>
    <w:rsid w:val="00F667E4"/>
    <w:rsid w:val="00F67033"/>
    <w:rsid w:val="00F7078B"/>
    <w:rsid w:val="00F72930"/>
    <w:rsid w:val="00F72E18"/>
    <w:rsid w:val="00F736E6"/>
    <w:rsid w:val="00F75762"/>
    <w:rsid w:val="00F76927"/>
    <w:rsid w:val="00F76E60"/>
    <w:rsid w:val="00F814C1"/>
    <w:rsid w:val="00F82438"/>
    <w:rsid w:val="00F82C95"/>
    <w:rsid w:val="00F87370"/>
    <w:rsid w:val="00F874AF"/>
    <w:rsid w:val="00FA063B"/>
    <w:rsid w:val="00FA22D2"/>
    <w:rsid w:val="00FA5E62"/>
    <w:rsid w:val="00FA75A2"/>
    <w:rsid w:val="00FB154F"/>
    <w:rsid w:val="00FB46D0"/>
    <w:rsid w:val="00FC04C1"/>
    <w:rsid w:val="00FC0CBB"/>
    <w:rsid w:val="00FC3BF4"/>
    <w:rsid w:val="00FC5CF6"/>
    <w:rsid w:val="00FD0A72"/>
    <w:rsid w:val="00FD0BF1"/>
    <w:rsid w:val="00FD1643"/>
    <w:rsid w:val="00FD1773"/>
    <w:rsid w:val="00FD28A4"/>
    <w:rsid w:val="00FD2A78"/>
    <w:rsid w:val="00FD46FB"/>
    <w:rsid w:val="00FD4C71"/>
    <w:rsid w:val="00FE1A19"/>
    <w:rsid w:val="00FE2132"/>
    <w:rsid w:val="00FE30D0"/>
    <w:rsid w:val="00FE32AB"/>
    <w:rsid w:val="00FE45BF"/>
    <w:rsid w:val="00FF0173"/>
    <w:rsid w:val="00FF315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3074">
      <o:colormenu v:ext="edit" fillcolor="none"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lang/>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lang/>
    </w:rPr>
  </w:style>
  <w:style w:type="paragraph" w:styleId="Titre7">
    <w:name w:val="heading 7"/>
    <w:basedOn w:val="Normal"/>
    <w:next w:val="Normal"/>
    <w:link w:val="Titre7Car"/>
    <w:qFormat/>
    <w:rsid w:val="00CB025C"/>
    <w:pPr>
      <w:numPr>
        <w:ilvl w:val="6"/>
        <w:numId w:val="1"/>
      </w:numPr>
      <w:spacing w:before="240" w:after="60"/>
      <w:outlineLvl w:val="6"/>
    </w:pPr>
    <w:rPr>
      <w:lang/>
    </w:r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semiHidden/>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rFonts w:ascii="Arial" w:hAnsi="Arial"/>
      <w:sz w:val="20"/>
      <w:szCs w:val="20"/>
    </w:rPr>
  </w:style>
  <w:style w:type="character" w:customStyle="1" w:styleId="Tableau-ligneCar">
    <w:name w:val="Tableau-ligne Car"/>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link w:val="Titre5"/>
    <w:rsid w:val="00CB025C"/>
    <w:rPr>
      <w:rFonts w:ascii="Calibri" w:hAnsi="Calibri"/>
      <w:b/>
      <w:bCs/>
      <w:i/>
      <w:iCs/>
      <w:sz w:val="26"/>
      <w:szCs w:val="26"/>
      <w:lang/>
    </w:rPr>
  </w:style>
  <w:style w:type="character" w:customStyle="1" w:styleId="Titre6Car">
    <w:name w:val="Titre 6 Car"/>
    <w:link w:val="Titre6"/>
    <w:rsid w:val="00CB025C"/>
    <w:rPr>
      <w:rFonts w:ascii="Calibri" w:hAnsi="Calibri"/>
      <w:b/>
      <w:bCs/>
      <w:sz w:val="22"/>
      <w:szCs w:val="22"/>
      <w:lang/>
    </w:rPr>
  </w:style>
  <w:style w:type="character" w:customStyle="1" w:styleId="Titre7Car">
    <w:name w:val="Titre 7 Car"/>
    <w:link w:val="Titre7"/>
    <w:rsid w:val="00CB025C"/>
    <w:rPr>
      <w:rFonts w:ascii="Calibri" w:hAnsi="Calibri"/>
      <w:sz w:val="24"/>
      <w:szCs w:val="24"/>
      <w:lang/>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lang/>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327F0"/>
    <w:pPr>
      <w:numPr>
        <w:numId w:val="8"/>
      </w:numPr>
      <w:tabs>
        <w:tab w:val="clear" w:pos="1362"/>
      </w:tabs>
      <w:ind w:left="510"/>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rsid w:val="00D11B7B"/>
    <w:rPr>
      <w:sz w:val="16"/>
      <w:szCs w:val="16"/>
    </w:rPr>
  </w:style>
  <w:style w:type="paragraph" w:styleId="Commentaire">
    <w:name w:val="annotation text"/>
    <w:basedOn w:val="Normal"/>
    <w:link w:val="CommentaireCar"/>
    <w:rsid w:val="00D11B7B"/>
    <w:rPr>
      <w:sz w:val="20"/>
      <w:szCs w:val="20"/>
      <w:lang/>
    </w:rPr>
  </w:style>
  <w:style w:type="character" w:customStyle="1" w:styleId="CommentaireCar">
    <w:name w:val="Commentaire Car"/>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sz w:val="16"/>
      <w:szCs w:val="16"/>
      <w:lang/>
    </w:rPr>
  </w:style>
  <w:style w:type="character" w:customStyle="1" w:styleId="TextedebullesCar">
    <w:name w:val="Texte de bulles Car"/>
    <w:link w:val="Textedebulles"/>
    <w:rsid w:val="00D11B7B"/>
    <w:rPr>
      <w:rFonts w:ascii="Tahoma" w:hAnsi="Tahoma" w:cs="Tahoma"/>
      <w:sz w:val="16"/>
      <w:szCs w:val="16"/>
    </w:rPr>
  </w:style>
  <w:style w:type="paragraph" w:customStyle="1" w:styleId="Style1">
    <w:name w:val="Style1"/>
    <w:basedOn w:val="ENT-Astuce"/>
    <w:link w:val="Style1Car"/>
    <w:qFormat/>
    <w:rsid w:val="00366E2A"/>
    <w:pPr>
      <w:jc w:val="both"/>
    </w:pPr>
  </w:style>
  <w:style w:type="character" w:customStyle="1" w:styleId="Hyperlink13">
    <w:name w:val="Hyperlink13"/>
    <w:rsid w:val="00454C67"/>
    <w:rPr>
      <w:color w:val="0000FF"/>
      <w:u w:val="single"/>
    </w:rPr>
  </w:style>
  <w:style w:type="character" w:customStyle="1" w:styleId="ENT-AstuceCar">
    <w:name w:val="ENT- Astuce Car"/>
    <w:link w:val="ENT-Astuce"/>
    <w:rsid w:val="00024AE0"/>
    <w:rPr>
      <w:rFonts w:ascii="Corbel" w:hAnsi="Corbel"/>
      <w:color w:val="0000FF"/>
      <w:sz w:val="24"/>
      <w:szCs w:val="22"/>
      <w:shd w:val="clear" w:color="auto" w:fill="DBE5F1"/>
      <w:lang/>
    </w:rPr>
  </w:style>
  <w:style w:type="character" w:customStyle="1" w:styleId="Style1Car">
    <w:name w:val="Style1 Car"/>
    <w:basedOn w:val="ENT-AstuceCar"/>
    <w:link w:val="Style1"/>
    <w:rsid w:val="00366E2A"/>
  </w:style>
  <w:style w:type="paragraph" w:customStyle="1" w:styleId="Titre10">
    <w:name w:val="Titre 10"/>
    <w:basedOn w:val="Normal"/>
    <w:next w:val="Normal"/>
    <w:rsid w:val="00454C67"/>
    <w:pPr>
      <w:numPr>
        <w:numId w:val="18"/>
      </w:numPr>
      <w:spacing w:before="480" w:after="0"/>
    </w:pPr>
    <w:rPr>
      <w:rFonts w:ascii="Arial" w:hAnsi="Arial"/>
      <w:b/>
      <w:smallCaps/>
      <w:noProof/>
      <w:sz w:val="22"/>
      <w:szCs w:val="20"/>
    </w:rPr>
  </w:style>
  <w:style w:type="paragraph" w:styleId="Objetducommentaire">
    <w:name w:val="annotation subject"/>
    <w:basedOn w:val="Commentaire"/>
    <w:next w:val="Commentaire"/>
    <w:link w:val="ObjetducommentaireCar"/>
    <w:rsid w:val="00627D7D"/>
    <w:rPr>
      <w:b/>
      <w:bCs/>
    </w:rPr>
  </w:style>
  <w:style w:type="character" w:customStyle="1" w:styleId="ObjetducommentaireCar">
    <w:name w:val="Objet du commentaire Car"/>
    <w:link w:val="Objetducommentaire"/>
    <w:rsid w:val="00627D7D"/>
    <w:rPr>
      <w:rFonts w:ascii="Calibri" w:hAnsi="Calibri"/>
      <w:b/>
      <w:bCs/>
    </w:rPr>
  </w:style>
  <w:style w:type="paragraph" w:styleId="NormalWeb">
    <w:name w:val="Normal (Web)"/>
    <w:basedOn w:val="Normal"/>
    <w:uiPriority w:val="99"/>
    <w:unhideWhenUsed/>
    <w:rsid w:val="00FB46D0"/>
    <w:pPr>
      <w:spacing w:before="100" w:beforeAutospacing="1" w:after="119"/>
      <w:jc w:val="left"/>
    </w:pPr>
    <w:rPr>
      <w:rFonts w:ascii="Times New Roman" w:hAnsi="Times New Roman"/>
    </w:rPr>
  </w:style>
  <w:style w:type="paragraph" w:customStyle="1" w:styleId="Textbody">
    <w:name w:val="Text body"/>
    <w:basedOn w:val="Normal"/>
    <w:rsid w:val="00C515C5"/>
    <w:pPr>
      <w:suppressAutoHyphens/>
      <w:autoSpaceDN w:val="0"/>
      <w:spacing w:before="200" w:after="0" w:line="276" w:lineRule="auto"/>
      <w:textAlignment w:val="baseline"/>
    </w:pPr>
    <w:rPr>
      <w:rFonts w:ascii="Lucida Sans" w:hAnsi="Lucida Sans"/>
      <w:sz w:val="20"/>
      <w:szCs w:val="20"/>
      <w:lang w:eastAsia="en-US" w:bidi="en-US"/>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11637958">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269972637">
      <w:bodyDiv w:val="1"/>
      <w:marLeft w:val="0"/>
      <w:marRight w:val="0"/>
      <w:marTop w:val="0"/>
      <w:marBottom w:val="0"/>
      <w:divBdr>
        <w:top w:val="none" w:sz="0" w:space="0" w:color="auto"/>
        <w:left w:val="none" w:sz="0" w:space="0" w:color="auto"/>
        <w:bottom w:val="none" w:sz="0" w:space="0" w:color="auto"/>
        <w:right w:val="none" w:sz="0" w:space="0" w:color="auto"/>
      </w:divBdr>
      <w:divsChild>
        <w:div w:id="164823529">
          <w:marLeft w:val="979"/>
          <w:marRight w:val="0"/>
          <w:marTop w:val="154"/>
          <w:marBottom w:val="0"/>
          <w:divBdr>
            <w:top w:val="none" w:sz="0" w:space="0" w:color="auto"/>
            <w:left w:val="none" w:sz="0" w:space="0" w:color="auto"/>
            <w:bottom w:val="none" w:sz="0" w:space="0" w:color="auto"/>
            <w:right w:val="none" w:sz="0" w:space="0" w:color="auto"/>
          </w:divBdr>
        </w:div>
        <w:div w:id="239144310">
          <w:marLeft w:val="979"/>
          <w:marRight w:val="0"/>
          <w:marTop w:val="154"/>
          <w:marBottom w:val="0"/>
          <w:divBdr>
            <w:top w:val="none" w:sz="0" w:space="0" w:color="auto"/>
            <w:left w:val="none" w:sz="0" w:space="0" w:color="auto"/>
            <w:bottom w:val="none" w:sz="0" w:space="0" w:color="auto"/>
            <w:right w:val="none" w:sz="0" w:space="0" w:color="auto"/>
          </w:divBdr>
        </w:div>
        <w:div w:id="489180924">
          <w:marLeft w:val="979"/>
          <w:marRight w:val="0"/>
          <w:marTop w:val="154"/>
          <w:marBottom w:val="0"/>
          <w:divBdr>
            <w:top w:val="none" w:sz="0" w:space="0" w:color="auto"/>
            <w:left w:val="none" w:sz="0" w:space="0" w:color="auto"/>
            <w:bottom w:val="none" w:sz="0" w:space="0" w:color="auto"/>
            <w:right w:val="none" w:sz="0" w:space="0" w:color="auto"/>
          </w:divBdr>
        </w:div>
        <w:div w:id="716469668">
          <w:marLeft w:val="979"/>
          <w:marRight w:val="0"/>
          <w:marTop w:val="154"/>
          <w:marBottom w:val="0"/>
          <w:divBdr>
            <w:top w:val="none" w:sz="0" w:space="0" w:color="auto"/>
            <w:left w:val="none" w:sz="0" w:space="0" w:color="auto"/>
            <w:bottom w:val="none" w:sz="0" w:space="0" w:color="auto"/>
            <w:right w:val="none" w:sz="0" w:space="0" w:color="auto"/>
          </w:divBdr>
        </w:div>
        <w:div w:id="871918327">
          <w:marLeft w:val="979"/>
          <w:marRight w:val="0"/>
          <w:marTop w:val="154"/>
          <w:marBottom w:val="0"/>
          <w:divBdr>
            <w:top w:val="none" w:sz="0" w:space="0" w:color="auto"/>
            <w:left w:val="none" w:sz="0" w:space="0" w:color="auto"/>
            <w:bottom w:val="none" w:sz="0" w:space="0" w:color="auto"/>
            <w:right w:val="none" w:sz="0" w:space="0" w:color="auto"/>
          </w:divBdr>
        </w:div>
        <w:div w:id="993409279">
          <w:marLeft w:val="418"/>
          <w:marRight w:val="0"/>
          <w:marTop w:val="154"/>
          <w:marBottom w:val="0"/>
          <w:divBdr>
            <w:top w:val="none" w:sz="0" w:space="0" w:color="auto"/>
            <w:left w:val="none" w:sz="0" w:space="0" w:color="auto"/>
            <w:bottom w:val="none" w:sz="0" w:space="0" w:color="auto"/>
            <w:right w:val="none" w:sz="0" w:space="0" w:color="auto"/>
          </w:divBdr>
        </w:div>
        <w:div w:id="1112897424">
          <w:marLeft w:val="979"/>
          <w:marRight w:val="0"/>
          <w:marTop w:val="154"/>
          <w:marBottom w:val="0"/>
          <w:divBdr>
            <w:top w:val="none" w:sz="0" w:space="0" w:color="auto"/>
            <w:left w:val="none" w:sz="0" w:space="0" w:color="auto"/>
            <w:bottom w:val="none" w:sz="0" w:space="0" w:color="auto"/>
            <w:right w:val="none" w:sz="0" w:space="0" w:color="auto"/>
          </w:divBdr>
        </w:div>
        <w:div w:id="1156914732">
          <w:marLeft w:val="979"/>
          <w:marRight w:val="0"/>
          <w:marTop w:val="154"/>
          <w:marBottom w:val="0"/>
          <w:divBdr>
            <w:top w:val="none" w:sz="0" w:space="0" w:color="auto"/>
            <w:left w:val="none" w:sz="0" w:space="0" w:color="auto"/>
            <w:bottom w:val="none" w:sz="0" w:space="0" w:color="auto"/>
            <w:right w:val="none" w:sz="0" w:space="0" w:color="auto"/>
          </w:divBdr>
        </w:div>
        <w:div w:id="1367872353">
          <w:marLeft w:val="979"/>
          <w:marRight w:val="0"/>
          <w:marTop w:val="154"/>
          <w:marBottom w:val="0"/>
          <w:divBdr>
            <w:top w:val="none" w:sz="0" w:space="0" w:color="auto"/>
            <w:left w:val="none" w:sz="0" w:space="0" w:color="auto"/>
            <w:bottom w:val="none" w:sz="0" w:space="0" w:color="auto"/>
            <w:right w:val="none" w:sz="0" w:space="0" w:color="auto"/>
          </w:divBdr>
        </w:div>
        <w:div w:id="1546674387">
          <w:marLeft w:val="418"/>
          <w:marRight w:val="0"/>
          <w:marTop w:val="154"/>
          <w:marBottom w:val="0"/>
          <w:divBdr>
            <w:top w:val="none" w:sz="0" w:space="0" w:color="auto"/>
            <w:left w:val="none" w:sz="0" w:space="0" w:color="auto"/>
            <w:bottom w:val="none" w:sz="0" w:space="0" w:color="auto"/>
            <w:right w:val="none" w:sz="0" w:space="0" w:color="auto"/>
          </w:divBdr>
        </w:div>
        <w:div w:id="1938558735">
          <w:marLeft w:val="979"/>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838496689">
      <w:bodyDiv w:val="1"/>
      <w:marLeft w:val="0"/>
      <w:marRight w:val="0"/>
      <w:marTop w:val="0"/>
      <w:marBottom w:val="0"/>
      <w:divBdr>
        <w:top w:val="none" w:sz="0" w:space="0" w:color="auto"/>
        <w:left w:val="none" w:sz="0" w:space="0" w:color="auto"/>
        <w:bottom w:val="none" w:sz="0" w:space="0" w:color="auto"/>
        <w:right w:val="none" w:sz="0" w:space="0" w:color="auto"/>
      </w:divBdr>
      <w:divsChild>
        <w:div w:id="138037928">
          <w:marLeft w:val="1541"/>
          <w:marRight w:val="0"/>
          <w:marTop w:val="173"/>
          <w:marBottom w:val="0"/>
          <w:divBdr>
            <w:top w:val="none" w:sz="0" w:space="0" w:color="auto"/>
            <w:left w:val="none" w:sz="0" w:space="0" w:color="auto"/>
            <w:bottom w:val="none" w:sz="0" w:space="0" w:color="auto"/>
            <w:right w:val="none" w:sz="0" w:space="0" w:color="auto"/>
          </w:divBdr>
        </w:div>
        <w:div w:id="769545136">
          <w:marLeft w:val="979"/>
          <w:marRight w:val="0"/>
          <w:marTop w:val="173"/>
          <w:marBottom w:val="0"/>
          <w:divBdr>
            <w:top w:val="none" w:sz="0" w:space="0" w:color="auto"/>
            <w:left w:val="none" w:sz="0" w:space="0" w:color="auto"/>
            <w:bottom w:val="none" w:sz="0" w:space="0" w:color="auto"/>
            <w:right w:val="none" w:sz="0" w:space="0" w:color="auto"/>
          </w:divBdr>
        </w:div>
        <w:div w:id="928657285">
          <w:marLeft w:val="979"/>
          <w:marRight w:val="0"/>
          <w:marTop w:val="173"/>
          <w:marBottom w:val="0"/>
          <w:divBdr>
            <w:top w:val="none" w:sz="0" w:space="0" w:color="auto"/>
            <w:left w:val="none" w:sz="0" w:space="0" w:color="auto"/>
            <w:bottom w:val="none" w:sz="0" w:space="0" w:color="auto"/>
            <w:right w:val="none" w:sz="0" w:space="0" w:color="auto"/>
          </w:divBdr>
        </w:div>
        <w:div w:id="940995997">
          <w:marLeft w:val="418"/>
          <w:marRight w:val="0"/>
          <w:marTop w:val="360"/>
          <w:marBottom w:val="0"/>
          <w:divBdr>
            <w:top w:val="none" w:sz="0" w:space="0" w:color="auto"/>
            <w:left w:val="none" w:sz="0" w:space="0" w:color="auto"/>
            <w:bottom w:val="none" w:sz="0" w:space="0" w:color="auto"/>
            <w:right w:val="none" w:sz="0" w:space="0" w:color="auto"/>
          </w:divBdr>
        </w:div>
        <w:div w:id="1006593436">
          <w:marLeft w:val="418"/>
          <w:marRight w:val="0"/>
          <w:marTop w:val="360"/>
          <w:marBottom w:val="0"/>
          <w:divBdr>
            <w:top w:val="none" w:sz="0" w:space="0" w:color="auto"/>
            <w:left w:val="none" w:sz="0" w:space="0" w:color="auto"/>
            <w:bottom w:val="none" w:sz="0" w:space="0" w:color="auto"/>
            <w:right w:val="none" w:sz="0" w:space="0" w:color="auto"/>
          </w:divBdr>
        </w:div>
        <w:div w:id="2116825206">
          <w:marLeft w:val="418"/>
          <w:marRight w:val="0"/>
          <w:marTop w:val="360"/>
          <w:marBottom w:val="0"/>
          <w:divBdr>
            <w:top w:val="none" w:sz="0" w:space="0" w:color="auto"/>
            <w:left w:val="none" w:sz="0" w:space="0" w:color="auto"/>
            <w:bottom w:val="none" w:sz="0" w:space="0" w:color="auto"/>
            <w:right w:val="none" w:sz="0" w:space="0" w:color="auto"/>
          </w:divBdr>
        </w:div>
      </w:divsChild>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5.png"/><Relationship Id="rId21" Type="http://schemas.openxmlformats.org/officeDocument/2006/relationships/image" Target="media/image20.png"/><Relationship Id="rId42" Type="http://schemas.openxmlformats.org/officeDocument/2006/relationships/oleObject" Target="embeddings/oleObject2.bin"/><Relationship Id="rId47" Type="http://schemas.openxmlformats.org/officeDocument/2006/relationships/image" Target="media/image41.png"/><Relationship Id="rId63" Type="http://schemas.openxmlformats.org/officeDocument/2006/relationships/image" Target="media/image51.png"/><Relationship Id="rId68" Type="http://schemas.openxmlformats.org/officeDocument/2006/relationships/image" Target="media/image55.png"/><Relationship Id="rId84" Type="http://schemas.openxmlformats.org/officeDocument/2006/relationships/image" Target="media/image68.png"/><Relationship Id="rId89" Type="http://schemas.openxmlformats.org/officeDocument/2006/relationships/image" Target="media/image72.png"/><Relationship Id="rId1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15.png"/><Relationship Id="rId29" Type="http://schemas.openxmlformats.org/officeDocument/2006/relationships/image" Target="media/image28.png"/><Relationship Id="rId107" Type="http://schemas.openxmlformats.org/officeDocument/2006/relationships/image" Target="media/image89.png"/><Relationship Id="rId11" Type="http://schemas.openxmlformats.org/officeDocument/2006/relationships/image" Target="media/image10.png"/><Relationship Id="rId24" Type="http://schemas.openxmlformats.org/officeDocument/2006/relationships/image" Target="media/image23.png"/><Relationship Id="rId32" Type="http://schemas.openxmlformats.org/officeDocument/2006/relationships/image" Target="media/image31.png"/><Relationship Id="rId37" Type="http://schemas.openxmlformats.org/officeDocument/2006/relationships/image" Target="media/image36.png"/><Relationship Id="rId40" Type="http://schemas.openxmlformats.org/officeDocument/2006/relationships/oleObject" Target="embeddings/oleObject1.bin"/><Relationship Id="rId45" Type="http://schemas.openxmlformats.org/officeDocument/2006/relationships/oleObject" Target="embeddings/oleObject4.bin"/><Relationship Id="rId53" Type="http://schemas.openxmlformats.org/officeDocument/2006/relationships/image" Target="media/image44.png"/><Relationship Id="rId58" Type="http://schemas.openxmlformats.org/officeDocument/2006/relationships/oleObject" Target="embeddings/oleObject9.bin"/><Relationship Id="rId66" Type="http://schemas.openxmlformats.org/officeDocument/2006/relationships/oleObject" Target="embeddings/oleObject12.bin"/><Relationship Id="rId74" Type="http://schemas.openxmlformats.org/officeDocument/2006/relationships/oleObject" Target="embeddings/oleObject14.bin"/><Relationship Id="rId79" Type="http://schemas.openxmlformats.org/officeDocument/2006/relationships/image" Target="media/image64.png"/><Relationship Id="rId87" Type="http://schemas.openxmlformats.org/officeDocument/2006/relationships/image" Target="media/image70.png"/><Relationship Id="rId102" Type="http://schemas.openxmlformats.org/officeDocument/2006/relationships/image" Target="media/image84.png"/><Relationship Id="rId110" Type="http://schemas.openxmlformats.org/officeDocument/2006/relationships/image" Target="media/image91.png"/><Relationship Id="rId5" Type="http://schemas.openxmlformats.org/officeDocument/2006/relationships/webSettings" Target="webSettings.xml"/><Relationship Id="rId61" Type="http://schemas.openxmlformats.org/officeDocument/2006/relationships/image" Target="media/image50.png"/><Relationship Id="rId82" Type="http://schemas.openxmlformats.org/officeDocument/2006/relationships/image" Target="media/image66.png"/><Relationship Id="rId90" Type="http://schemas.openxmlformats.org/officeDocument/2006/relationships/image" Target="media/image73.png"/><Relationship Id="rId95" Type="http://schemas.openxmlformats.org/officeDocument/2006/relationships/image" Target="media/image77.png"/><Relationship Id="rId19" Type="http://schemas.openxmlformats.org/officeDocument/2006/relationships/image" Target="media/image18.png"/><Relationship Id="rId14" Type="http://schemas.openxmlformats.org/officeDocument/2006/relationships/image" Target="media/image13.png"/><Relationship Id="rId22" Type="http://schemas.openxmlformats.org/officeDocument/2006/relationships/image" Target="media/image21.png"/><Relationship Id="rId27" Type="http://schemas.openxmlformats.org/officeDocument/2006/relationships/image" Target="media/image26.png"/><Relationship Id="rId30" Type="http://schemas.openxmlformats.org/officeDocument/2006/relationships/image" Target="media/image29.png"/><Relationship Id="rId35" Type="http://schemas.openxmlformats.org/officeDocument/2006/relationships/image" Target="media/image34.png"/><Relationship Id="rId43" Type="http://schemas.openxmlformats.org/officeDocument/2006/relationships/image" Target="media/image40.png"/><Relationship Id="rId48" Type="http://schemas.openxmlformats.org/officeDocument/2006/relationships/oleObject" Target="embeddings/oleObject6.bin"/><Relationship Id="rId56" Type="http://schemas.openxmlformats.org/officeDocument/2006/relationships/image" Target="media/image47.png"/><Relationship Id="rId64" Type="http://schemas.openxmlformats.org/officeDocument/2006/relationships/image" Target="media/image52.png"/><Relationship Id="rId69" Type="http://schemas.openxmlformats.org/officeDocument/2006/relationships/oleObject" Target="embeddings/oleObject13.bin"/><Relationship Id="rId77" Type="http://schemas.openxmlformats.org/officeDocument/2006/relationships/image" Target="media/image62.png"/><Relationship Id="rId100" Type="http://schemas.openxmlformats.org/officeDocument/2006/relationships/image" Target="media/image82.png"/><Relationship Id="rId105" Type="http://schemas.openxmlformats.org/officeDocument/2006/relationships/image" Target="media/image87.png"/><Relationship Id="rId113" Type="http://schemas.openxmlformats.org/officeDocument/2006/relationships/fontTable" Target="fontTable.xml"/><Relationship Id="rId8" Type="http://schemas.openxmlformats.org/officeDocument/2006/relationships/hyperlink" Target="http://creativecommons.org/licenses/by-nc-sa/2.0/fr/" TargetMode="External"/><Relationship Id="rId51" Type="http://schemas.openxmlformats.org/officeDocument/2006/relationships/image" Target="media/image43.png"/><Relationship Id="rId72" Type="http://schemas.openxmlformats.org/officeDocument/2006/relationships/image" Target="media/image58.png"/><Relationship Id="rId80" Type="http://schemas.openxmlformats.org/officeDocument/2006/relationships/oleObject" Target="embeddings/oleObject15.bin"/><Relationship Id="rId85" Type="http://schemas.openxmlformats.org/officeDocument/2006/relationships/oleObject" Target="embeddings/oleObject16.bin"/><Relationship Id="rId93" Type="http://schemas.openxmlformats.org/officeDocument/2006/relationships/image" Target="media/image75.png"/><Relationship Id="rId98" Type="http://schemas.openxmlformats.org/officeDocument/2006/relationships/image" Target="media/image80.png"/><Relationship Id="rId3" Type="http://schemas.openxmlformats.org/officeDocument/2006/relationships/styles" Target="styles.xml"/><Relationship Id="rId12" Type="http://schemas.openxmlformats.org/officeDocument/2006/relationships/image" Target="media/image11.png"/><Relationship Id="rId17" Type="http://schemas.openxmlformats.org/officeDocument/2006/relationships/image" Target="media/image16.png"/><Relationship Id="rId25" Type="http://schemas.openxmlformats.org/officeDocument/2006/relationships/image" Target="media/image24.png"/><Relationship Id="rId33" Type="http://schemas.openxmlformats.org/officeDocument/2006/relationships/image" Target="media/image32.png"/><Relationship Id="rId38" Type="http://schemas.openxmlformats.org/officeDocument/2006/relationships/image" Target="media/image37.png"/><Relationship Id="rId46" Type="http://schemas.openxmlformats.org/officeDocument/2006/relationships/oleObject" Target="embeddings/oleObject5.bin"/><Relationship Id="rId59" Type="http://schemas.openxmlformats.org/officeDocument/2006/relationships/image" Target="media/image49.png"/><Relationship Id="rId67" Type="http://schemas.openxmlformats.org/officeDocument/2006/relationships/image" Target="media/image54.png"/><Relationship Id="rId103" Type="http://schemas.openxmlformats.org/officeDocument/2006/relationships/image" Target="media/image85.png"/><Relationship Id="rId108" Type="http://schemas.openxmlformats.org/officeDocument/2006/relationships/image" Target="media/image90.png"/><Relationship Id="rId20" Type="http://schemas.openxmlformats.org/officeDocument/2006/relationships/image" Target="media/image19.png"/><Relationship Id="rId41" Type="http://schemas.openxmlformats.org/officeDocument/2006/relationships/image" Target="media/image39.png"/><Relationship Id="rId54" Type="http://schemas.openxmlformats.org/officeDocument/2006/relationships/image" Target="media/image45.png"/><Relationship Id="rId62" Type="http://schemas.openxmlformats.org/officeDocument/2006/relationships/oleObject" Target="embeddings/oleObject11.bin"/><Relationship Id="rId70" Type="http://schemas.openxmlformats.org/officeDocument/2006/relationships/image" Target="media/image56.png"/><Relationship Id="rId75" Type="http://schemas.openxmlformats.org/officeDocument/2006/relationships/image" Target="media/image60.png"/><Relationship Id="rId83" Type="http://schemas.openxmlformats.org/officeDocument/2006/relationships/image" Target="media/image67.png"/><Relationship Id="rId88" Type="http://schemas.openxmlformats.org/officeDocument/2006/relationships/image" Target="media/image71.png"/><Relationship Id="rId91" Type="http://schemas.openxmlformats.org/officeDocument/2006/relationships/image" Target="media/image74.png"/><Relationship Id="rId96" Type="http://schemas.openxmlformats.org/officeDocument/2006/relationships/image" Target="media/image78.png"/><Relationship Id="rId11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4.png"/><Relationship Id="rId23" Type="http://schemas.openxmlformats.org/officeDocument/2006/relationships/image" Target="media/image22.png"/><Relationship Id="rId28" Type="http://schemas.openxmlformats.org/officeDocument/2006/relationships/image" Target="media/image27.jpeg"/><Relationship Id="rId36" Type="http://schemas.openxmlformats.org/officeDocument/2006/relationships/image" Target="media/image35.png"/><Relationship Id="rId49" Type="http://schemas.openxmlformats.org/officeDocument/2006/relationships/image" Target="media/image42.png"/><Relationship Id="rId57" Type="http://schemas.openxmlformats.org/officeDocument/2006/relationships/image" Target="media/image48.png"/><Relationship Id="rId106" Type="http://schemas.openxmlformats.org/officeDocument/2006/relationships/image" Target="media/image88.png"/><Relationship Id="rId114" Type="http://schemas.openxmlformats.org/officeDocument/2006/relationships/theme" Target="theme/theme1.xml"/><Relationship Id="rId10" Type="http://schemas.openxmlformats.org/officeDocument/2006/relationships/hyperlink" Target="http://creativecommons.org/licenses/by-nc-sa/2.0/fr/" TargetMode="External"/><Relationship Id="rId31" Type="http://schemas.openxmlformats.org/officeDocument/2006/relationships/image" Target="media/image30.jpeg"/><Relationship Id="rId44" Type="http://schemas.openxmlformats.org/officeDocument/2006/relationships/oleObject" Target="embeddings/oleObject3.bin"/><Relationship Id="rId52" Type="http://schemas.openxmlformats.org/officeDocument/2006/relationships/oleObject" Target="embeddings/oleObject8.bin"/><Relationship Id="rId60" Type="http://schemas.openxmlformats.org/officeDocument/2006/relationships/oleObject" Target="embeddings/oleObject10.bin"/><Relationship Id="rId65" Type="http://schemas.openxmlformats.org/officeDocument/2006/relationships/image" Target="media/image53.png"/><Relationship Id="rId73" Type="http://schemas.openxmlformats.org/officeDocument/2006/relationships/image" Target="media/image59.png"/><Relationship Id="rId78" Type="http://schemas.openxmlformats.org/officeDocument/2006/relationships/image" Target="media/image63.png"/><Relationship Id="rId81" Type="http://schemas.openxmlformats.org/officeDocument/2006/relationships/image" Target="media/image65.png"/><Relationship Id="rId86" Type="http://schemas.openxmlformats.org/officeDocument/2006/relationships/image" Target="media/image69.png"/><Relationship Id="rId94" Type="http://schemas.openxmlformats.org/officeDocument/2006/relationships/image" Target="media/image76.png"/><Relationship Id="rId99" Type="http://schemas.openxmlformats.org/officeDocument/2006/relationships/image" Target="media/image81.png"/><Relationship Id="rId101" Type="http://schemas.openxmlformats.org/officeDocument/2006/relationships/image" Target="media/image83.png"/><Relationship Id="rId4" Type="http://schemas.openxmlformats.org/officeDocument/2006/relationships/settings" Target="settings.xml"/><Relationship Id="rId9" Type="http://schemas.openxmlformats.org/officeDocument/2006/relationships/image" Target="media/image9.png"/><Relationship Id="rId13" Type="http://schemas.openxmlformats.org/officeDocument/2006/relationships/image" Target="media/image12.png"/><Relationship Id="rId18" Type="http://schemas.openxmlformats.org/officeDocument/2006/relationships/image" Target="media/image17.png"/><Relationship Id="rId39" Type="http://schemas.openxmlformats.org/officeDocument/2006/relationships/image" Target="media/image38.png"/><Relationship Id="rId109" Type="http://schemas.openxmlformats.org/officeDocument/2006/relationships/oleObject" Target="embeddings/oleObject18.bin"/><Relationship Id="rId34" Type="http://schemas.openxmlformats.org/officeDocument/2006/relationships/image" Target="media/image33.png"/><Relationship Id="rId50" Type="http://schemas.openxmlformats.org/officeDocument/2006/relationships/oleObject" Target="embeddings/oleObject7.bin"/><Relationship Id="rId55" Type="http://schemas.openxmlformats.org/officeDocument/2006/relationships/image" Target="media/image46.png"/><Relationship Id="rId76" Type="http://schemas.openxmlformats.org/officeDocument/2006/relationships/image" Target="media/image61.png"/><Relationship Id="rId97" Type="http://schemas.openxmlformats.org/officeDocument/2006/relationships/image" Target="media/image79.png"/><Relationship Id="rId104" Type="http://schemas.openxmlformats.org/officeDocument/2006/relationships/image" Target="media/image86.jpeg"/><Relationship Id="rId7" Type="http://schemas.openxmlformats.org/officeDocument/2006/relationships/endnotes" Target="endnotes.xml"/><Relationship Id="rId71" Type="http://schemas.openxmlformats.org/officeDocument/2006/relationships/image" Target="media/image57.png"/><Relationship Id="rId92" Type="http://schemas.openxmlformats.org/officeDocument/2006/relationships/oleObject" Target="embeddings/oleObject17.bin"/></Relationships>
</file>

<file path=word/_rels/header1.xml.rels><?xml version="1.0" encoding="UTF-8" standalone="yes"?>
<Relationships xmlns="http://schemas.openxmlformats.org/package/2006/relationships"><Relationship Id="rId1" Type="http://schemas.openxmlformats.org/officeDocument/2006/relationships/image" Target="media/image92.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Z:\04%20-%20Acc&amp;Deploiement\02%20-%20Formation\00_Mod&#232;les\ENT%20IdF_Manuel%20Utilisateur_Mod&#232;l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985203-A1A7-418E-8FD0-90D18DA4B4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ENT IdF_Manuel Utilisateur_Modèle.dot</Template>
  <TotalTime>0</TotalTime>
  <Pages>3</Pages>
  <Words>8945</Words>
  <Characters>49202</Characters>
  <Application>Microsoft Office Word</Application>
  <DocSecurity>0</DocSecurity>
  <Lines>410</Lines>
  <Paragraphs>116</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58031</CharactersWithSpaces>
  <SharedDoc>false</SharedDoc>
  <HLinks>
    <vt:vector size="252" baseType="variant">
      <vt:variant>
        <vt:i4>1769533</vt:i4>
      </vt:variant>
      <vt:variant>
        <vt:i4>245</vt:i4>
      </vt:variant>
      <vt:variant>
        <vt:i4>0</vt:i4>
      </vt:variant>
      <vt:variant>
        <vt:i4>5</vt:i4>
      </vt:variant>
      <vt:variant>
        <vt:lpwstr/>
      </vt:variant>
      <vt:variant>
        <vt:lpwstr>_Toc307309969</vt:lpwstr>
      </vt:variant>
      <vt:variant>
        <vt:i4>1769533</vt:i4>
      </vt:variant>
      <vt:variant>
        <vt:i4>239</vt:i4>
      </vt:variant>
      <vt:variant>
        <vt:i4>0</vt:i4>
      </vt:variant>
      <vt:variant>
        <vt:i4>5</vt:i4>
      </vt:variant>
      <vt:variant>
        <vt:lpwstr/>
      </vt:variant>
      <vt:variant>
        <vt:lpwstr>_Toc307309968</vt:lpwstr>
      </vt:variant>
      <vt:variant>
        <vt:i4>1769533</vt:i4>
      </vt:variant>
      <vt:variant>
        <vt:i4>233</vt:i4>
      </vt:variant>
      <vt:variant>
        <vt:i4>0</vt:i4>
      </vt:variant>
      <vt:variant>
        <vt:i4>5</vt:i4>
      </vt:variant>
      <vt:variant>
        <vt:lpwstr/>
      </vt:variant>
      <vt:variant>
        <vt:lpwstr>_Toc307309967</vt:lpwstr>
      </vt:variant>
      <vt:variant>
        <vt:i4>1769533</vt:i4>
      </vt:variant>
      <vt:variant>
        <vt:i4>227</vt:i4>
      </vt:variant>
      <vt:variant>
        <vt:i4>0</vt:i4>
      </vt:variant>
      <vt:variant>
        <vt:i4>5</vt:i4>
      </vt:variant>
      <vt:variant>
        <vt:lpwstr/>
      </vt:variant>
      <vt:variant>
        <vt:lpwstr>_Toc307309966</vt:lpwstr>
      </vt:variant>
      <vt:variant>
        <vt:i4>1769533</vt:i4>
      </vt:variant>
      <vt:variant>
        <vt:i4>221</vt:i4>
      </vt:variant>
      <vt:variant>
        <vt:i4>0</vt:i4>
      </vt:variant>
      <vt:variant>
        <vt:i4>5</vt:i4>
      </vt:variant>
      <vt:variant>
        <vt:lpwstr/>
      </vt:variant>
      <vt:variant>
        <vt:lpwstr>_Toc307309965</vt:lpwstr>
      </vt:variant>
      <vt:variant>
        <vt:i4>1769533</vt:i4>
      </vt:variant>
      <vt:variant>
        <vt:i4>215</vt:i4>
      </vt:variant>
      <vt:variant>
        <vt:i4>0</vt:i4>
      </vt:variant>
      <vt:variant>
        <vt:i4>5</vt:i4>
      </vt:variant>
      <vt:variant>
        <vt:lpwstr/>
      </vt:variant>
      <vt:variant>
        <vt:lpwstr>_Toc307309964</vt:lpwstr>
      </vt:variant>
      <vt:variant>
        <vt:i4>1769533</vt:i4>
      </vt:variant>
      <vt:variant>
        <vt:i4>209</vt:i4>
      </vt:variant>
      <vt:variant>
        <vt:i4>0</vt:i4>
      </vt:variant>
      <vt:variant>
        <vt:i4>5</vt:i4>
      </vt:variant>
      <vt:variant>
        <vt:lpwstr/>
      </vt:variant>
      <vt:variant>
        <vt:lpwstr>_Toc307309963</vt:lpwstr>
      </vt:variant>
      <vt:variant>
        <vt:i4>1769533</vt:i4>
      </vt:variant>
      <vt:variant>
        <vt:i4>203</vt:i4>
      </vt:variant>
      <vt:variant>
        <vt:i4>0</vt:i4>
      </vt:variant>
      <vt:variant>
        <vt:i4>5</vt:i4>
      </vt:variant>
      <vt:variant>
        <vt:lpwstr/>
      </vt:variant>
      <vt:variant>
        <vt:lpwstr>_Toc307309962</vt:lpwstr>
      </vt:variant>
      <vt:variant>
        <vt:i4>1769533</vt:i4>
      </vt:variant>
      <vt:variant>
        <vt:i4>197</vt:i4>
      </vt:variant>
      <vt:variant>
        <vt:i4>0</vt:i4>
      </vt:variant>
      <vt:variant>
        <vt:i4>5</vt:i4>
      </vt:variant>
      <vt:variant>
        <vt:lpwstr/>
      </vt:variant>
      <vt:variant>
        <vt:lpwstr>_Toc307309961</vt:lpwstr>
      </vt:variant>
      <vt:variant>
        <vt:i4>1769533</vt:i4>
      </vt:variant>
      <vt:variant>
        <vt:i4>191</vt:i4>
      </vt:variant>
      <vt:variant>
        <vt:i4>0</vt:i4>
      </vt:variant>
      <vt:variant>
        <vt:i4>5</vt:i4>
      </vt:variant>
      <vt:variant>
        <vt:lpwstr/>
      </vt:variant>
      <vt:variant>
        <vt:lpwstr>_Toc307309960</vt:lpwstr>
      </vt:variant>
      <vt:variant>
        <vt:i4>1572925</vt:i4>
      </vt:variant>
      <vt:variant>
        <vt:i4>185</vt:i4>
      </vt:variant>
      <vt:variant>
        <vt:i4>0</vt:i4>
      </vt:variant>
      <vt:variant>
        <vt:i4>5</vt:i4>
      </vt:variant>
      <vt:variant>
        <vt:lpwstr/>
      </vt:variant>
      <vt:variant>
        <vt:lpwstr>_Toc307309959</vt:lpwstr>
      </vt:variant>
      <vt:variant>
        <vt:i4>1572925</vt:i4>
      </vt:variant>
      <vt:variant>
        <vt:i4>179</vt:i4>
      </vt:variant>
      <vt:variant>
        <vt:i4>0</vt:i4>
      </vt:variant>
      <vt:variant>
        <vt:i4>5</vt:i4>
      </vt:variant>
      <vt:variant>
        <vt:lpwstr/>
      </vt:variant>
      <vt:variant>
        <vt:lpwstr>_Toc307309958</vt:lpwstr>
      </vt:variant>
      <vt:variant>
        <vt:i4>1572925</vt:i4>
      </vt:variant>
      <vt:variant>
        <vt:i4>173</vt:i4>
      </vt:variant>
      <vt:variant>
        <vt:i4>0</vt:i4>
      </vt:variant>
      <vt:variant>
        <vt:i4>5</vt:i4>
      </vt:variant>
      <vt:variant>
        <vt:lpwstr/>
      </vt:variant>
      <vt:variant>
        <vt:lpwstr>_Toc307309957</vt:lpwstr>
      </vt:variant>
      <vt:variant>
        <vt:i4>1572925</vt:i4>
      </vt:variant>
      <vt:variant>
        <vt:i4>167</vt:i4>
      </vt:variant>
      <vt:variant>
        <vt:i4>0</vt:i4>
      </vt:variant>
      <vt:variant>
        <vt:i4>5</vt:i4>
      </vt:variant>
      <vt:variant>
        <vt:lpwstr/>
      </vt:variant>
      <vt:variant>
        <vt:lpwstr>_Toc307309956</vt:lpwstr>
      </vt:variant>
      <vt:variant>
        <vt:i4>1572925</vt:i4>
      </vt:variant>
      <vt:variant>
        <vt:i4>161</vt:i4>
      </vt:variant>
      <vt:variant>
        <vt:i4>0</vt:i4>
      </vt:variant>
      <vt:variant>
        <vt:i4>5</vt:i4>
      </vt:variant>
      <vt:variant>
        <vt:lpwstr/>
      </vt:variant>
      <vt:variant>
        <vt:lpwstr>_Toc307309955</vt:lpwstr>
      </vt:variant>
      <vt:variant>
        <vt:i4>1572925</vt:i4>
      </vt:variant>
      <vt:variant>
        <vt:i4>155</vt:i4>
      </vt:variant>
      <vt:variant>
        <vt:i4>0</vt:i4>
      </vt:variant>
      <vt:variant>
        <vt:i4>5</vt:i4>
      </vt:variant>
      <vt:variant>
        <vt:lpwstr/>
      </vt:variant>
      <vt:variant>
        <vt:lpwstr>_Toc307309954</vt:lpwstr>
      </vt:variant>
      <vt:variant>
        <vt:i4>1572925</vt:i4>
      </vt:variant>
      <vt:variant>
        <vt:i4>149</vt:i4>
      </vt:variant>
      <vt:variant>
        <vt:i4>0</vt:i4>
      </vt:variant>
      <vt:variant>
        <vt:i4>5</vt:i4>
      </vt:variant>
      <vt:variant>
        <vt:lpwstr/>
      </vt:variant>
      <vt:variant>
        <vt:lpwstr>_Toc307309953</vt:lpwstr>
      </vt:variant>
      <vt:variant>
        <vt:i4>1572925</vt:i4>
      </vt:variant>
      <vt:variant>
        <vt:i4>143</vt:i4>
      </vt:variant>
      <vt:variant>
        <vt:i4>0</vt:i4>
      </vt:variant>
      <vt:variant>
        <vt:i4>5</vt:i4>
      </vt:variant>
      <vt:variant>
        <vt:lpwstr/>
      </vt:variant>
      <vt:variant>
        <vt:lpwstr>_Toc307309952</vt:lpwstr>
      </vt:variant>
      <vt:variant>
        <vt:i4>1572925</vt:i4>
      </vt:variant>
      <vt:variant>
        <vt:i4>137</vt:i4>
      </vt:variant>
      <vt:variant>
        <vt:i4>0</vt:i4>
      </vt:variant>
      <vt:variant>
        <vt:i4>5</vt:i4>
      </vt:variant>
      <vt:variant>
        <vt:lpwstr/>
      </vt:variant>
      <vt:variant>
        <vt:lpwstr>_Toc307309951</vt:lpwstr>
      </vt:variant>
      <vt:variant>
        <vt:i4>1572925</vt:i4>
      </vt:variant>
      <vt:variant>
        <vt:i4>131</vt:i4>
      </vt:variant>
      <vt:variant>
        <vt:i4>0</vt:i4>
      </vt:variant>
      <vt:variant>
        <vt:i4>5</vt:i4>
      </vt:variant>
      <vt:variant>
        <vt:lpwstr/>
      </vt:variant>
      <vt:variant>
        <vt:lpwstr>_Toc307309950</vt:lpwstr>
      </vt:variant>
      <vt:variant>
        <vt:i4>1638461</vt:i4>
      </vt:variant>
      <vt:variant>
        <vt:i4>125</vt:i4>
      </vt:variant>
      <vt:variant>
        <vt:i4>0</vt:i4>
      </vt:variant>
      <vt:variant>
        <vt:i4>5</vt:i4>
      </vt:variant>
      <vt:variant>
        <vt:lpwstr/>
      </vt:variant>
      <vt:variant>
        <vt:lpwstr>_Toc307309949</vt:lpwstr>
      </vt:variant>
      <vt:variant>
        <vt:i4>1638461</vt:i4>
      </vt:variant>
      <vt:variant>
        <vt:i4>119</vt:i4>
      </vt:variant>
      <vt:variant>
        <vt:i4>0</vt:i4>
      </vt:variant>
      <vt:variant>
        <vt:i4>5</vt:i4>
      </vt:variant>
      <vt:variant>
        <vt:lpwstr/>
      </vt:variant>
      <vt:variant>
        <vt:lpwstr>_Toc307309948</vt:lpwstr>
      </vt:variant>
      <vt:variant>
        <vt:i4>1638461</vt:i4>
      </vt:variant>
      <vt:variant>
        <vt:i4>113</vt:i4>
      </vt:variant>
      <vt:variant>
        <vt:i4>0</vt:i4>
      </vt:variant>
      <vt:variant>
        <vt:i4>5</vt:i4>
      </vt:variant>
      <vt:variant>
        <vt:lpwstr/>
      </vt:variant>
      <vt:variant>
        <vt:lpwstr>_Toc307309947</vt:lpwstr>
      </vt:variant>
      <vt:variant>
        <vt:i4>1638461</vt:i4>
      </vt:variant>
      <vt:variant>
        <vt:i4>107</vt:i4>
      </vt:variant>
      <vt:variant>
        <vt:i4>0</vt:i4>
      </vt:variant>
      <vt:variant>
        <vt:i4>5</vt:i4>
      </vt:variant>
      <vt:variant>
        <vt:lpwstr/>
      </vt:variant>
      <vt:variant>
        <vt:lpwstr>_Toc307309946</vt:lpwstr>
      </vt:variant>
      <vt:variant>
        <vt:i4>1638461</vt:i4>
      </vt:variant>
      <vt:variant>
        <vt:i4>101</vt:i4>
      </vt:variant>
      <vt:variant>
        <vt:i4>0</vt:i4>
      </vt:variant>
      <vt:variant>
        <vt:i4>5</vt:i4>
      </vt:variant>
      <vt:variant>
        <vt:lpwstr/>
      </vt:variant>
      <vt:variant>
        <vt:lpwstr>_Toc307309945</vt:lpwstr>
      </vt:variant>
      <vt:variant>
        <vt:i4>1638461</vt:i4>
      </vt:variant>
      <vt:variant>
        <vt:i4>95</vt:i4>
      </vt:variant>
      <vt:variant>
        <vt:i4>0</vt:i4>
      </vt:variant>
      <vt:variant>
        <vt:i4>5</vt:i4>
      </vt:variant>
      <vt:variant>
        <vt:lpwstr/>
      </vt:variant>
      <vt:variant>
        <vt:lpwstr>_Toc307309944</vt:lpwstr>
      </vt:variant>
      <vt:variant>
        <vt:i4>1638461</vt:i4>
      </vt:variant>
      <vt:variant>
        <vt:i4>89</vt:i4>
      </vt:variant>
      <vt:variant>
        <vt:i4>0</vt:i4>
      </vt:variant>
      <vt:variant>
        <vt:i4>5</vt:i4>
      </vt:variant>
      <vt:variant>
        <vt:lpwstr/>
      </vt:variant>
      <vt:variant>
        <vt:lpwstr>_Toc307309943</vt:lpwstr>
      </vt:variant>
      <vt:variant>
        <vt:i4>1638461</vt:i4>
      </vt:variant>
      <vt:variant>
        <vt:i4>83</vt:i4>
      </vt:variant>
      <vt:variant>
        <vt:i4>0</vt:i4>
      </vt:variant>
      <vt:variant>
        <vt:i4>5</vt:i4>
      </vt:variant>
      <vt:variant>
        <vt:lpwstr/>
      </vt:variant>
      <vt:variant>
        <vt:lpwstr>_Toc307309942</vt:lpwstr>
      </vt:variant>
      <vt:variant>
        <vt:i4>1638461</vt:i4>
      </vt:variant>
      <vt:variant>
        <vt:i4>77</vt:i4>
      </vt:variant>
      <vt:variant>
        <vt:i4>0</vt:i4>
      </vt:variant>
      <vt:variant>
        <vt:i4>5</vt:i4>
      </vt:variant>
      <vt:variant>
        <vt:lpwstr/>
      </vt:variant>
      <vt:variant>
        <vt:lpwstr>_Toc307309941</vt:lpwstr>
      </vt:variant>
      <vt:variant>
        <vt:i4>1638461</vt:i4>
      </vt:variant>
      <vt:variant>
        <vt:i4>71</vt:i4>
      </vt:variant>
      <vt:variant>
        <vt:i4>0</vt:i4>
      </vt:variant>
      <vt:variant>
        <vt:i4>5</vt:i4>
      </vt:variant>
      <vt:variant>
        <vt:lpwstr/>
      </vt:variant>
      <vt:variant>
        <vt:lpwstr>_Toc307309940</vt:lpwstr>
      </vt:variant>
      <vt:variant>
        <vt:i4>1966141</vt:i4>
      </vt:variant>
      <vt:variant>
        <vt:i4>65</vt:i4>
      </vt:variant>
      <vt:variant>
        <vt:i4>0</vt:i4>
      </vt:variant>
      <vt:variant>
        <vt:i4>5</vt:i4>
      </vt:variant>
      <vt:variant>
        <vt:lpwstr/>
      </vt:variant>
      <vt:variant>
        <vt:lpwstr>_Toc307309939</vt:lpwstr>
      </vt:variant>
      <vt:variant>
        <vt:i4>1966141</vt:i4>
      </vt:variant>
      <vt:variant>
        <vt:i4>59</vt:i4>
      </vt:variant>
      <vt:variant>
        <vt:i4>0</vt:i4>
      </vt:variant>
      <vt:variant>
        <vt:i4>5</vt:i4>
      </vt:variant>
      <vt:variant>
        <vt:lpwstr/>
      </vt:variant>
      <vt:variant>
        <vt:lpwstr>_Toc307309938</vt:lpwstr>
      </vt:variant>
      <vt:variant>
        <vt:i4>1966141</vt:i4>
      </vt:variant>
      <vt:variant>
        <vt:i4>53</vt:i4>
      </vt:variant>
      <vt:variant>
        <vt:i4>0</vt:i4>
      </vt:variant>
      <vt:variant>
        <vt:i4>5</vt:i4>
      </vt:variant>
      <vt:variant>
        <vt:lpwstr/>
      </vt:variant>
      <vt:variant>
        <vt:lpwstr>_Toc307309937</vt:lpwstr>
      </vt:variant>
      <vt:variant>
        <vt:i4>1966141</vt:i4>
      </vt:variant>
      <vt:variant>
        <vt:i4>47</vt:i4>
      </vt:variant>
      <vt:variant>
        <vt:i4>0</vt:i4>
      </vt:variant>
      <vt:variant>
        <vt:i4>5</vt:i4>
      </vt:variant>
      <vt:variant>
        <vt:lpwstr/>
      </vt:variant>
      <vt:variant>
        <vt:lpwstr>_Toc307309936</vt:lpwstr>
      </vt:variant>
      <vt:variant>
        <vt:i4>1966141</vt:i4>
      </vt:variant>
      <vt:variant>
        <vt:i4>41</vt:i4>
      </vt:variant>
      <vt:variant>
        <vt:i4>0</vt:i4>
      </vt:variant>
      <vt:variant>
        <vt:i4>5</vt:i4>
      </vt:variant>
      <vt:variant>
        <vt:lpwstr/>
      </vt:variant>
      <vt:variant>
        <vt:lpwstr>_Toc307309935</vt:lpwstr>
      </vt:variant>
      <vt:variant>
        <vt:i4>1966141</vt:i4>
      </vt:variant>
      <vt:variant>
        <vt:i4>35</vt:i4>
      </vt:variant>
      <vt:variant>
        <vt:i4>0</vt:i4>
      </vt:variant>
      <vt:variant>
        <vt:i4>5</vt:i4>
      </vt:variant>
      <vt:variant>
        <vt:lpwstr/>
      </vt:variant>
      <vt:variant>
        <vt:lpwstr>_Toc307309934</vt:lpwstr>
      </vt:variant>
      <vt:variant>
        <vt:i4>1966141</vt:i4>
      </vt:variant>
      <vt:variant>
        <vt:i4>29</vt:i4>
      </vt:variant>
      <vt:variant>
        <vt:i4>0</vt:i4>
      </vt:variant>
      <vt:variant>
        <vt:i4>5</vt:i4>
      </vt:variant>
      <vt:variant>
        <vt:lpwstr/>
      </vt:variant>
      <vt:variant>
        <vt:lpwstr>_Toc307309933</vt:lpwstr>
      </vt:variant>
      <vt:variant>
        <vt:i4>1966141</vt:i4>
      </vt:variant>
      <vt:variant>
        <vt:i4>23</vt:i4>
      </vt:variant>
      <vt:variant>
        <vt:i4>0</vt:i4>
      </vt:variant>
      <vt:variant>
        <vt:i4>5</vt:i4>
      </vt:variant>
      <vt:variant>
        <vt:lpwstr/>
      </vt:variant>
      <vt:variant>
        <vt:lpwstr>_Toc307309932</vt:lpwstr>
      </vt:variant>
      <vt:variant>
        <vt:i4>1966141</vt:i4>
      </vt:variant>
      <vt:variant>
        <vt:i4>17</vt:i4>
      </vt:variant>
      <vt:variant>
        <vt:i4>0</vt:i4>
      </vt:variant>
      <vt:variant>
        <vt:i4>5</vt:i4>
      </vt:variant>
      <vt:variant>
        <vt:lpwstr/>
      </vt:variant>
      <vt:variant>
        <vt:lpwstr>_Toc307309931</vt:lpwstr>
      </vt:variant>
      <vt:variant>
        <vt:i4>1966141</vt:i4>
      </vt:variant>
      <vt:variant>
        <vt:i4>11</vt:i4>
      </vt:variant>
      <vt:variant>
        <vt:i4>0</vt:i4>
      </vt:variant>
      <vt:variant>
        <vt:i4>5</vt:i4>
      </vt:variant>
      <vt:variant>
        <vt:lpwstr/>
      </vt:variant>
      <vt:variant>
        <vt:lpwstr>_Toc307309930</vt:lpwstr>
      </vt:variant>
      <vt:variant>
        <vt:i4>917510</vt:i4>
      </vt:variant>
      <vt:variant>
        <vt:i4>6</vt:i4>
      </vt:variant>
      <vt:variant>
        <vt:i4>0</vt:i4>
      </vt:variant>
      <vt:variant>
        <vt:i4>5</vt:i4>
      </vt:variant>
      <vt:variant>
        <vt:lpwstr>http://creativecommons.org/licenses/by-nc-sa/2.0/fr/</vt:lpwstr>
      </vt:variant>
      <vt:variant>
        <vt:lpwstr/>
      </vt:variant>
      <vt:variant>
        <vt:i4>917510</vt:i4>
      </vt:variant>
      <vt:variant>
        <vt:i4>-1</vt:i4>
      </vt:variant>
      <vt:variant>
        <vt:i4>1580</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Réservation de matériel</dc:subject>
  <dc:creator>Logica</dc:creator>
  <cp:keywords/>
  <dc:description/>
  <cp:lastModifiedBy>Logica</cp:lastModifiedBy>
  <cp:revision>2</cp:revision>
  <cp:lastPrinted>2011-03-24T13:04:00Z</cp:lastPrinted>
  <dcterms:created xsi:type="dcterms:W3CDTF">2012-05-24T14:18:00Z</dcterms:created>
  <dcterms:modified xsi:type="dcterms:W3CDTF">2012-05-24T14:18:00Z</dcterms:modified>
</cp:coreProperties>
</file>