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6B20" w:rsidRPr="00567A8E" w:rsidRDefault="00A86B20" w:rsidP="00A91066">
      <w:pPr>
        <w:jc w:val="right"/>
        <w:rPr>
          <w:b/>
          <w:sz w:val="28"/>
          <w:szCs w:val="28"/>
        </w:rPr>
      </w:pPr>
    </w:p>
    <w:p w:rsidR="00A86B20" w:rsidRPr="00567A8E" w:rsidRDefault="00A86B20" w:rsidP="00A86B20"/>
    <w:p w:rsidR="00A86B20" w:rsidRDefault="00A86B20" w:rsidP="00A86B20"/>
    <w:p w:rsidR="00A311E9" w:rsidRPr="00567A8E" w:rsidRDefault="00A311E9" w:rsidP="00A86B20"/>
    <w:p w:rsidR="00A86B20" w:rsidRDefault="00A86B20" w:rsidP="00A86B20">
      <w:pPr>
        <w:pStyle w:val="BodyText"/>
        <w:tabs>
          <w:tab w:val="center" w:pos="5102"/>
          <w:tab w:val="left" w:pos="9075"/>
        </w:tabs>
        <w:spacing w:before="360" w:after="360"/>
        <w:jc w:val="left"/>
        <w:rPr>
          <w:b/>
          <w:sz w:val="48"/>
          <w:szCs w:val="48"/>
        </w:rPr>
      </w:pPr>
      <w:r>
        <w:rPr>
          <w:b/>
          <w:sz w:val="48"/>
          <w:szCs w:val="48"/>
        </w:rPr>
        <w:tab/>
      </w:r>
      <w:r w:rsidR="00AA0025">
        <w:rPr>
          <w:b/>
          <w:sz w:val="48"/>
          <w:szCs w:val="48"/>
        </w:rPr>
        <w:t>Manuel Utilisateur</w:t>
      </w:r>
      <w:r>
        <w:rPr>
          <w:b/>
          <w:sz w:val="48"/>
          <w:szCs w:val="48"/>
        </w:rPr>
        <w:tab/>
      </w:r>
    </w:p>
    <w:p w:rsidR="00A86B20" w:rsidRDefault="00A86B20" w:rsidP="00A86B20">
      <w:pPr>
        <w:pStyle w:val="BodyText"/>
        <w:spacing w:before="360" w:after="360"/>
        <w:jc w:val="center"/>
        <w:rPr>
          <w:b/>
          <w:sz w:val="48"/>
          <w:szCs w:val="48"/>
        </w:rPr>
      </w:pPr>
      <w:r>
        <w:rPr>
          <w:b/>
          <w:sz w:val="48"/>
          <w:szCs w:val="48"/>
        </w:rPr>
        <w:t>Actualités</w:t>
      </w:r>
    </w:p>
    <w:p w:rsidR="00A86B20" w:rsidRPr="00567A8E" w:rsidRDefault="00A86B20" w:rsidP="00A86B20">
      <w:pPr>
        <w:pStyle w:val="BodyText"/>
        <w:spacing w:before="360" w:after="360"/>
        <w:jc w:val="center"/>
        <w:rPr>
          <w:b/>
          <w:sz w:val="48"/>
          <w:szCs w:val="48"/>
        </w:rPr>
      </w:pPr>
    </w:p>
    <w:p w:rsidR="00A86B20" w:rsidRDefault="00A86B20" w:rsidP="00A86B20">
      <w:pPr>
        <w:jc w:val="center"/>
      </w:pPr>
    </w:p>
    <w:p w:rsidR="00A86B20" w:rsidRDefault="00A86B20" w:rsidP="00A86B20">
      <w:pPr>
        <w:jc w:val="center"/>
      </w:pPr>
    </w:p>
    <w:p w:rsidR="00A86B20" w:rsidRDefault="00A86B20"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A86B20" w:rsidRDefault="00A86B20" w:rsidP="00A86B20">
      <w:pPr>
        <w:jc w:val="center"/>
      </w:pPr>
    </w:p>
    <w:p w:rsidR="00A86B20" w:rsidRPr="00567A8E" w:rsidRDefault="00A86B20" w:rsidP="00A86B20">
      <w:pPr>
        <w:jc w:val="center"/>
      </w:pPr>
    </w:p>
    <w:p w:rsidR="00A86B20" w:rsidRPr="00567A8E" w:rsidRDefault="00A86B20" w:rsidP="00A86B20"/>
    <w:p w:rsidR="00A86B20" w:rsidRPr="00567A8E" w:rsidRDefault="00A86B20" w:rsidP="00A86B20"/>
    <w:p w:rsidR="00A86B20" w:rsidRPr="00567A8E" w:rsidRDefault="00A86B20" w:rsidP="00A86B20"/>
    <w:p w:rsidR="00A86B20" w:rsidRPr="00567A8E" w:rsidRDefault="00A86B20" w:rsidP="00A86B20">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Pr>
            <w:lang w:eastAsia="ar-SA"/>
          </w:rPr>
          <w:t>Logica</w:t>
        </w:r>
      </w:fldSimple>
      <w:r w:rsidRPr="00567A8E">
        <w:rPr>
          <w:lang w:eastAsia="ar-SA"/>
        </w:rPr>
        <w:fldChar w:fldCharType="begin"/>
      </w:r>
      <w:r w:rsidRPr="00567A8E">
        <w:rPr>
          <w:lang w:eastAsia="ar-SA"/>
        </w:rPr>
        <w:instrText xml:space="preserve"> SKIPIF  \* MERGEFORMAT </w:instrText>
      </w:r>
      <w:r w:rsidRPr="00567A8E">
        <w:rPr>
          <w:lang w:eastAsia="ar-SA"/>
        </w:rPr>
        <w:fldChar w:fldCharType="end"/>
      </w:r>
    </w:p>
    <w:p w:rsidR="00A86B20" w:rsidRPr="00567A8E" w:rsidRDefault="00A86B20" w:rsidP="00A86B20">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Pr="00567A8E">
        <w:rPr>
          <w:lang w:eastAsia="ar-SA"/>
        </w:rPr>
        <w:tab/>
        <w:t xml:space="preserve">: </w:t>
      </w:r>
      <w:r>
        <w:rPr>
          <w:lang w:eastAsia="ar-SA"/>
        </w:rPr>
        <w:t>1</w:t>
      </w:r>
      <w:r w:rsidRPr="00567A8E">
        <w:rPr>
          <w:lang w:eastAsia="ar-SA"/>
        </w:rPr>
        <w:t>.</w:t>
      </w:r>
      <w:r w:rsidR="00AA0025">
        <w:rPr>
          <w:lang w:eastAsia="ar-SA"/>
        </w:rPr>
        <w:t>10</w:t>
      </w:r>
    </w:p>
    <w:p w:rsidR="00A86B20" w:rsidRPr="00567A8E" w:rsidRDefault="00A86B20" w:rsidP="00A86B20">
      <w:pPr>
        <w:pStyle w:val="BodyText"/>
        <w:rPr>
          <w:b/>
        </w:rPr>
      </w:pPr>
      <w:r>
        <w:rPr>
          <w:b/>
        </w:rPr>
        <w:br w:type="page"/>
      </w:r>
      <w:r w:rsidRPr="00567A8E">
        <w:rPr>
          <w:b/>
        </w:rPr>
        <w:lastRenderedPageBreak/>
        <w:t>Gestion des changements de version</w:t>
      </w:r>
    </w:p>
    <w:p w:rsidR="00A86B20" w:rsidRPr="003B5BBB" w:rsidRDefault="00A86B20" w:rsidP="00A86B20">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A86B20" w:rsidRPr="00567A8E" w:rsidRDefault="00A86B20" w:rsidP="00A86B20">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A86B20" w:rsidRPr="00567A8E" w:rsidTr="005B2016">
        <w:trPr>
          <w:trHeight w:val="340"/>
        </w:trPr>
        <w:tc>
          <w:tcPr>
            <w:tcW w:w="1545" w:type="dxa"/>
            <w:tcBorders>
              <w:top w:val="single" w:sz="4" w:space="0" w:color="1B9DD9"/>
              <w:bottom w:val="single" w:sz="4" w:space="0" w:color="auto"/>
            </w:tcBorders>
            <w:vAlign w:val="center"/>
          </w:tcPr>
          <w:p w:rsidR="00A86B20" w:rsidRPr="00567A8E" w:rsidRDefault="00A86B20" w:rsidP="005B2016">
            <w:pPr>
              <w:ind w:firstLine="142"/>
              <w:rPr>
                <w:b/>
              </w:rPr>
            </w:pPr>
            <w:r w:rsidRPr="00567A8E">
              <w:rPr>
                <w:b/>
              </w:rPr>
              <w:t>Version</w:t>
            </w:r>
          </w:p>
        </w:tc>
        <w:tc>
          <w:tcPr>
            <w:tcW w:w="1657" w:type="dxa"/>
            <w:tcBorders>
              <w:top w:val="single" w:sz="4" w:space="0" w:color="1B9DD9"/>
              <w:bottom w:val="single" w:sz="4" w:space="0" w:color="auto"/>
            </w:tcBorders>
            <w:vAlign w:val="center"/>
          </w:tcPr>
          <w:p w:rsidR="00A86B20" w:rsidRPr="00567A8E" w:rsidRDefault="00A86B20" w:rsidP="005B2016">
            <w:pPr>
              <w:rPr>
                <w:b/>
                <w:bCs/>
              </w:rPr>
            </w:pPr>
            <w:r w:rsidRPr="00567A8E">
              <w:rPr>
                <w:b/>
                <w:bCs/>
              </w:rPr>
              <w:t>Date</w:t>
            </w:r>
          </w:p>
        </w:tc>
        <w:tc>
          <w:tcPr>
            <w:tcW w:w="1658" w:type="dxa"/>
            <w:tcBorders>
              <w:top w:val="single" w:sz="4" w:space="0" w:color="1B9DD9"/>
              <w:bottom w:val="single" w:sz="4" w:space="0" w:color="auto"/>
            </w:tcBorders>
            <w:vAlign w:val="center"/>
          </w:tcPr>
          <w:p w:rsidR="00A86B20" w:rsidRPr="00567A8E" w:rsidRDefault="00A86B20" w:rsidP="005B2016">
            <w:pPr>
              <w:rPr>
                <w:b/>
                <w:bCs/>
              </w:rPr>
            </w:pPr>
            <w:r w:rsidRPr="00567A8E">
              <w:rPr>
                <w:b/>
                <w:bCs/>
              </w:rPr>
              <w:t>Auteur</w:t>
            </w:r>
          </w:p>
        </w:tc>
        <w:tc>
          <w:tcPr>
            <w:tcW w:w="5488" w:type="dxa"/>
            <w:tcBorders>
              <w:top w:val="single" w:sz="4" w:space="0" w:color="1B9DD9"/>
              <w:bottom w:val="single" w:sz="4" w:space="0" w:color="auto"/>
            </w:tcBorders>
            <w:vAlign w:val="center"/>
          </w:tcPr>
          <w:p w:rsidR="00A86B20" w:rsidRPr="00567A8E" w:rsidRDefault="00A86B20" w:rsidP="005B2016">
            <w:pPr>
              <w:rPr>
                <w:b/>
                <w:bCs/>
              </w:rPr>
            </w:pPr>
            <w:r w:rsidRPr="00567A8E">
              <w:rPr>
                <w:b/>
                <w:bCs/>
              </w:rPr>
              <w:t>Objet de la mise à jour</w:t>
            </w:r>
          </w:p>
        </w:tc>
      </w:tr>
      <w:tr w:rsidR="00A86B20" w:rsidRPr="00567A8E" w:rsidTr="005B2016">
        <w:trPr>
          <w:trHeight w:val="340"/>
        </w:trPr>
        <w:tc>
          <w:tcPr>
            <w:tcW w:w="1545" w:type="dxa"/>
            <w:tcBorders>
              <w:top w:val="single" w:sz="4" w:space="0" w:color="auto"/>
            </w:tcBorders>
            <w:vAlign w:val="center"/>
          </w:tcPr>
          <w:p w:rsidR="00A86B20" w:rsidRPr="00567A8E" w:rsidRDefault="00A86B20" w:rsidP="005B2016">
            <w:pPr>
              <w:ind w:firstLine="142"/>
            </w:pPr>
            <w:r>
              <w:t>0.1</w:t>
            </w:r>
          </w:p>
        </w:tc>
        <w:tc>
          <w:tcPr>
            <w:tcW w:w="1657" w:type="dxa"/>
            <w:tcBorders>
              <w:top w:val="single" w:sz="4" w:space="0" w:color="auto"/>
            </w:tcBorders>
            <w:vAlign w:val="center"/>
          </w:tcPr>
          <w:p w:rsidR="00A86B20" w:rsidRPr="00567A8E" w:rsidRDefault="00A86B20" w:rsidP="005B2016">
            <w:pPr>
              <w:rPr>
                <w:bCs/>
              </w:rPr>
            </w:pPr>
            <w:r>
              <w:rPr>
                <w:bCs/>
              </w:rPr>
              <w:t>24/02/2010</w:t>
            </w:r>
          </w:p>
        </w:tc>
        <w:tc>
          <w:tcPr>
            <w:tcW w:w="1658" w:type="dxa"/>
            <w:tcBorders>
              <w:top w:val="single" w:sz="4" w:space="0" w:color="auto"/>
            </w:tcBorders>
            <w:vAlign w:val="center"/>
          </w:tcPr>
          <w:p w:rsidR="00A86B20" w:rsidRPr="00567A8E" w:rsidRDefault="00A86B20" w:rsidP="005B2016">
            <w:pPr>
              <w:rPr>
                <w:bCs/>
              </w:rPr>
            </w:pPr>
            <w:r>
              <w:rPr>
                <w:bCs/>
              </w:rPr>
              <w:t>DBEA</w:t>
            </w:r>
          </w:p>
        </w:tc>
        <w:tc>
          <w:tcPr>
            <w:tcW w:w="5488" w:type="dxa"/>
            <w:tcBorders>
              <w:top w:val="single" w:sz="4" w:space="0" w:color="auto"/>
            </w:tcBorders>
            <w:vAlign w:val="center"/>
          </w:tcPr>
          <w:p w:rsidR="00A86B20" w:rsidRPr="00567A8E" w:rsidRDefault="00A86B20" w:rsidP="005B2016">
            <w:pPr>
              <w:rPr>
                <w:bCs/>
              </w:rPr>
            </w:pPr>
            <w:r>
              <w:rPr>
                <w:bCs/>
              </w:rPr>
              <w:t>Version initiale</w:t>
            </w:r>
          </w:p>
        </w:tc>
      </w:tr>
      <w:tr w:rsidR="00A86B20" w:rsidRPr="00567A8E" w:rsidTr="005B2016">
        <w:trPr>
          <w:trHeight w:val="340"/>
        </w:trPr>
        <w:tc>
          <w:tcPr>
            <w:tcW w:w="1545" w:type="dxa"/>
            <w:vAlign w:val="center"/>
          </w:tcPr>
          <w:p w:rsidR="00A86B20" w:rsidRPr="00567A8E" w:rsidRDefault="00A86B20" w:rsidP="005B2016">
            <w:pPr>
              <w:ind w:firstLine="142"/>
            </w:pPr>
            <w:r>
              <w:t>1.0</w:t>
            </w:r>
          </w:p>
        </w:tc>
        <w:tc>
          <w:tcPr>
            <w:tcW w:w="1657" w:type="dxa"/>
            <w:vAlign w:val="center"/>
          </w:tcPr>
          <w:p w:rsidR="00A86B20" w:rsidRPr="00567A8E" w:rsidRDefault="00A86B20" w:rsidP="005B2016">
            <w:r>
              <w:t>26/03/2010</w:t>
            </w:r>
          </w:p>
        </w:tc>
        <w:tc>
          <w:tcPr>
            <w:tcW w:w="1658" w:type="dxa"/>
            <w:vAlign w:val="center"/>
          </w:tcPr>
          <w:p w:rsidR="00A86B20" w:rsidRPr="00567A8E" w:rsidRDefault="00A86B20" w:rsidP="005B2016">
            <w:r>
              <w:t>APER</w:t>
            </w:r>
          </w:p>
        </w:tc>
        <w:tc>
          <w:tcPr>
            <w:tcW w:w="5488" w:type="dxa"/>
            <w:vAlign w:val="center"/>
          </w:tcPr>
          <w:p w:rsidR="00A86B20" w:rsidRPr="00567A8E" w:rsidRDefault="00A86B20" w:rsidP="005B2016">
            <w:r>
              <w:t xml:space="preserve">Première version validée </w:t>
            </w:r>
          </w:p>
        </w:tc>
      </w:tr>
      <w:tr w:rsidR="00A86B20" w:rsidRPr="00567A8E" w:rsidTr="005B2016">
        <w:trPr>
          <w:trHeight w:val="340"/>
        </w:trPr>
        <w:tc>
          <w:tcPr>
            <w:tcW w:w="1545" w:type="dxa"/>
            <w:vAlign w:val="center"/>
          </w:tcPr>
          <w:p w:rsidR="00A86B20" w:rsidRDefault="00A86B20" w:rsidP="005B2016">
            <w:pPr>
              <w:ind w:firstLine="142"/>
            </w:pPr>
            <w:r>
              <w:t>1.1</w:t>
            </w:r>
          </w:p>
        </w:tc>
        <w:tc>
          <w:tcPr>
            <w:tcW w:w="1657" w:type="dxa"/>
            <w:vAlign w:val="center"/>
          </w:tcPr>
          <w:p w:rsidR="00A86B20" w:rsidRDefault="00A86B20" w:rsidP="005B2016">
            <w:r>
              <w:t>28/08/2010</w:t>
            </w:r>
          </w:p>
        </w:tc>
        <w:tc>
          <w:tcPr>
            <w:tcW w:w="1658" w:type="dxa"/>
            <w:vAlign w:val="center"/>
          </w:tcPr>
          <w:p w:rsidR="00A86B20" w:rsidRPr="00567A8E" w:rsidRDefault="00A86B20" w:rsidP="005B2016">
            <w:r>
              <w:t>MLEP</w:t>
            </w:r>
          </w:p>
        </w:tc>
        <w:tc>
          <w:tcPr>
            <w:tcW w:w="5488" w:type="dxa"/>
            <w:vAlign w:val="center"/>
          </w:tcPr>
          <w:p w:rsidR="00A86B20" w:rsidRDefault="00A86B20" w:rsidP="005B2016">
            <w:r>
              <w:t>Mise à jour du manuel</w:t>
            </w:r>
          </w:p>
        </w:tc>
      </w:tr>
      <w:tr w:rsidR="00A86B20" w:rsidRPr="00567A8E" w:rsidTr="005B2016">
        <w:trPr>
          <w:trHeight w:val="340"/>
        </w:trPr>
        <w:tc>
          <w:tcPr>
            <w:tcW w:w="1545" w:type="dxa"/>
            <w:vAlign w:val="center"/>
          </w:tcPr>
          <w:p w:rsidR="00A86B20" w:rsidRDefault="00A86B20" w:rsidP="005B2016">
            <w:pPr>
              <w:ind w:firstLine="142"/>
            </w:pPr>
            <w:r>
              <w:t>1.2</w:t>
            </w:r>
          </w:p>
        </w:tc>
        <w:tc>
          <w:tcPr>
            <w:tcW w:w="1657" w:type="dxa"/>
            <w:vAlign w:val="center"/>
          </w:tcPr>
          <w:p w:rsidR="00A86B20" w:rsidRDefault="00A86B20" w:rsidP="005B2016">
            <w:r>
              <w:t>18/10/2010</w:t>
            </w:r>
          </w:p>
        </w:tc>
        <w:tc>
          <w:tcPr>
            <w:tcW w:w="1658" w:type="dxa"/>
            <w:vAlign w:val="center"/>
          </w:tcPr>
          <w:p w:rsidR="00A86B20" w:rsidRDefault="00A86B20" w:rsidP="005B2016">
            <w:r>
              <w:t>MMIE</w:t>
            </w:r>
          </w:p>
        </w:tc>
        <w:tc>
          <w:tcPr>
            <w:tcW w:w="5488" w:type="dxa"/>
            <w:vAlign w:val="center"/>
          </w:tcPr>
          <w:p w:rsidR="00A86B20" w:rsidRDefault="00A86B20" w:rsidP="005B2016">
            <w:r>
              <w:t>Mise à jour du manuel</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DBEA</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Validation</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1.4</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23/02/2011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MPLE</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CE2C27">
            <w:r>
              <w:t xml:space="preserve">Mise à jour </w:t>
            </w:r>
            <w:r w:rsidR="00CE2C27">
              <w:t xml:space="preserve">version </w:t>
            </w:r>
            <w:r>
              <w:t>1.4.9</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1.5</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KABR</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Validation</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1.6</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15/03/2011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VLUE</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CE2C27">
            <w:r>
              <w:t xml:space="preserve">Mise à jour </w:t>
            </w:r>
            <w:r w:rsidR="00CE2C27">
              <w:t xml:space="preserve">version </w:t>
            </w:r>
            <w:r>
              <w:t>1.4.20</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1.7</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16/03/2011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KABR</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Validation</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1.8</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ACLO</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 xml:space="preserve">Mise à jour </w:t>
            </w:r>
            <w:r w:rsidR="00CE2C27">
              <w:t>version 1.5</w:t>
            </w:r>
          </w:p>
        </w:tc>
      </w:tr>
      <w:tr w:rsidR="00E1789D"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1789D" w:rsidRDefault="00E1789D" w:rsidP="005B2016">
            <w:pPr>
              <w:ind w:firstLine="142"/>
            </w:pPr>
            <w:r>
              <w:t>1.9</w:t>
            </w:r>
          </w:p>
        </w:tc>
        <w:tc>
          <w:tcPr>
            <w:tcW w:w="1657" w:type="dxa"/>
            <w:tcBorders>
              <w:top w:val="single" w:sz="4" w:space="0" w:color="auto"/>
              <w:left w:val="single" w:sz="4" w:space="0" w:color="auto"/>
              <w:bottom w:val="single" w:sz="4" w:space="0" w:color="auto"/>
              <w:right w:val="single" w:sz="4" w:space="0" w:color="auto"/>
            </w:tcBorders>
            <w:vAlign w:val="center"/>
          </w:tcPr>
          <w:p w:rsidR="00E1789D" w:rsidRDefault="00E1789D" w:rsidP="005B2016">
            <w:r>
              <w:t>07/07/2011</w:t>
            </w:r>
          </w:p>
        </w:tc>
        <w:tc>
          <w:tcPr>
            <w:tcW w:w="1658" w:type="dxa"/>
            <w:tcBorders>
              <w:top w:val="single" w:sz="4" w:space="0" w:color="auto"/>
              <w:left w:val="single" w:sz="4" w:space="0" w:color="auto"/>
              <w:bottom w:val="single" w:sz="4" w:space="0" w:color="auto"/>
              <w:right w:val="single" w:sz="4" w:space="0" w:color="auto"/>
            </w:tcBorders>
            <w:vAlign w:val="center"/>
          </w:tcPr>
          <w:p w:rsidR="00E1789D" w:rsidRDefault="00E1789D" w:rsidP="005B2016">
            <w:r>
              <w:t>KABR</w:t>
            </w:r>
          </w:p>
        </w:tc>
        <w:tc>
          <w:tcPr>
            <w:tcW w:w="5488" w:type="dxa"/>
            <w:tcBorders>
              <w:top w:val="single" w:sz="4" w:space="0" w:color="auto"/>
              <w:left w:val="single" w:sz="4" w:space="0" w:color="auto"/>
              <w:bottom w:val="single" w:sz="4" w:space="0" w:color="auto"/>
              <w:right w:val="single" w:sz="4" w:space="0" w:color="auto"/>
            </w:tcBorders>
            <w:vAlign w:val="center"/>
          </w:tcPr>
          <w:p w:rsidR="00E1789D" w:rsidRDefault="00E1789D" w:rsidP="005B2016">
            <w:r>
              <w:t>Validation</w:t>
            </w:r>
          </w:p>
        </w:tc>
      </w:tr>
      <w:tr w:rsidR="00A91066"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91066" w:rsidRDefault="00AA0025" w:rsidP="005B2016">
            <w:pPr>
              <w:ind w:firstLine="142"/>
            </w:pPr>
            <w:r>
              <w:t>1.10</w:t>
            </w:r>
          </w:p>
        </w:tc>
        <w:tc>
          <w:tcPr>
            <w:tcW w:w="1657" w:type="dxa"/>
            <w:tcBorders>
              <w:top w:val="single" w:sz="4" w:space="0" w:color="auto"/>
              <w:left w:val="single" w:sz="4" w:space="0" w:color="auto"/>
              <w:bottom w:val="single" w:sz="4" w:space="0" w:color="auto"/>
              <w:right w:val="single" w:sz="4" w:space="0" w:color="auto"/>
            </w:tcBorders>
            <w:vAlign w:val="center"/>
          </w:tcPr>
          <w:p w:rsidR="00A91066" w:rsidRDefault="00E77727" w:rsidP="005B2016">
            <w:r>
              <w:t>20/10/2011</w:t>
            </w:r>
          </w:p>
        </w:tc>
        <w:tc>
          <w:tcPr>
            <w:tcW w:w="1658" w:type="dxa"/>
            <w:tcBorders>
              <w:top w:val="single" w:sz="4" w:space="0" w:color="auto"/>
              <w:left w:val="single" w:sz="4" w:space="0" w:color="auto"/>
              <w:bottom w:val="single" w:sz="4" w:space="0" w:color="auto"/>
              <w:right w:val="single" w:sz="4" w:space="0" w:color="auto"/>
            </w:tcBorders>
            <w:vAlign w:val="center"/>
          </w:tcPr>
          <w:p w:rsidR="00A91066" w:rsidRDefault="00E77727" w:rsidP="005B2016">
            <w:r>
              <w:t>MMID</w:t>
            </w:r>
          </w:p>
        </w:tc>
        <w:tc>
          <w:tcPr>
            <w:tcW w:w="5488" w:type="dxa"/>
            <w:tcBorders>
              <w:top w:val="single" w:sz="4" w:space="0" w:color="auto"/>
              <w:left w:val="single" w:sz="4" w:space="0" w:color="auto"/>
              <w:bottom w:val="single" w:sz="4" w:space="0" w:color="auto"/>
              <w:right w:val="single" w:sz="4" w:space="0" w:color="auto"/>
            </w:tcBorders>
            <w:vAlign w:val="center"/>
          </w:tcPr>
          <w:p w:rsidR="00A91066" w:rsidRDefault="005175C0" w:rsidP="005B2016">
            <w:r>
              <w:t>Mise à jour</w:t>
            </w:r>
          </w:p>
        </w:tc>
      </w:tr>
    </w:tbl>
    <w:p w:rsidR="00A86B20" w:rsidRDefault="00A86B20" w:rsidP="00A86B20">
      <w:pPr>
        <w:pStyle w:val="BodyText"/>
        <w:rPr>
          <w:b/>
        </w:rPr>
      </w:pPr>
    </w:p>
    <w:p w:rsidR="00EF0318" w:rsidRDefault="00EF0318" w:rsidP="00A86B20">
      <w:pPr>
        <w:pStyle w:val="BodyText"/>
        <w:rPr>
          <w:b/>
        </w:rPr>
      </w:pPr>
    </w:p>
    <w:p w:rsidR="00EF0318" w:rsidRDefault="00EF0318" w:rsidP="00A86B20">
      <w:pPr>
        <w:pStyle w:val="BodyText"/>
        <w:rPr>
          <w:b/>
        </w:rPr>
      </w:pPr>
    </w:p>
    <w:p w:rsidR="00EF0318" w:rsidRDefault="00EF0318" w:rsidP="00A86B20">
      <w:pPr>
        <w:pStyle w:val="BodyText"/>
        <w:rPr>
          <w:b/>
        </w:rPr>
      </w:pPr>
    </w:p>
    <w:p w:rsidR="00A86B20" w:rsidRPr="00734428" w:rsidRDefault="00A86B20" w:rsidP="00A86B20">
      <w:pPr>
        <w:pStyle w:val="BodyText"/>
        <w:jc w:val="left"/>
        <w:rPr>
          <w:b/>
        </w:rPr>
      </w:pPr>
      <w:r>
        <w:rPr>
          <w:b/>
        </w:rPr>
        <w:t>Droit d’auteur</w:t>
      </w:r>
      <w:r>
        <w:rPr>
          <w:b/>
        </w:rPr>
        <w:br/>
      </w:r>
    </w:p>
    <w:p w:rsidR="00A86B20" w:rsidRDefault="00A67169" w:rsidP="00A86B20">
      <w:pPr>
        <w:pStyle w:val="TM1"/>
      </w:pPr>
      <w:r>
        <w:rPr>
          <w:noProof/>
        </w:rPr>
        <w:drawing>
          <wp:anchor distT="0" distB="0" distL="114300" distR="114300" simplePos="0" relativeHeight="251675136"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637"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A86B20" w:rsidRPr="009C0A6D">
        <w:t>Ce texte est disponible sous contrat Creative Commons Paternité</w:t>
      </w:r>
      <w:r w:rsidR="00A86B20">
        <w:t xml:space="preserve"> </w:t>
      </w:r>
      <w:r w:rsidR="00A86B20" w:rsidRPr="009C0A6D">
        <w:t>-</w:t>
      </w:r>
      <w:r w:rsidR="00A86B20">
        <w:t xml:space="preserve"> </w:t>
      </w:r>
      <w:r w:rsidR="00A86B20" w:rsidRPr="009C0A6D">
        <w:t>Pas d'Utilisation Commerciale</w:t>
      </w:r>
      <w:r w:rsidR="00A86B20">
        <w:t xml:space="preserve"> </w:t>
      </w:r>
      <w:r w:rsidR="00A86B20" w:rsidRPr="009C0A6D">
        <w:t>-</w:t>
      </w:r>
      <w:r w:rsidR="00A86B20">
        <w:t xml:space="preserve"> </w:t>
      </w:r>
      <w:r w:rsidR="00A86B20" w:rsidRPr="009C0A6D">
        <w:t xml:space="preserve">Partage des Conditions Initiales à l'Identique 2.0 </w:t>
      </w:r>
      <w:r w:rsidR="00A86B20">
        <w:t xml:space="preserve">France : </w:t>
      </w:r>
      <w:hyperlink r:id="rId10" w:history="1">
        <w:r w:rsidR="00A86B20" w:rsidRPr="009C0A6D">
          <w:rPr>
            <w:rStyle w:val="Lienhypertexte"/>
          </w:rPr>
          <w:t>http://creativecommons.org/licenses/by-nc</w:t>
        </w:r>
        <w:r w:rsidR="00A86B20" w:rsidRPr="009C0A6D">
          <w:rPr>
            <w:rStyle w:val="Lienhypertexte"/>
          </w:rPr>
          <w:t>-</w:t>
        </w:r>
        <w:r w:rsidR="00A86B20" w:rsidRPr="009C0A6D">
          <w:rPr>
            <w:rStyle w:val="Lienhypertexte"/>
          </w:rPr>
          <w:t>sa/</w:t>
        </w:r>
        <w:r w:rsidR="00A86B20" w:rsidRPr="009C0A6D">
          <w:rPr>
            <w:rStyle w:val="Lienhypertexte"/>
          </w:rPr>
          <w:t>2</w:t>
        </w:r>
        <w:r w:rsidR="00A86B20" w:rsidRPr="009C0A6D">
          <w:rPr>
            <w:rStyle w:val="Lienhypertexte"/>
          </w:rPr>
          <w:t>.0/fr/</w:t>
        </w:r>
      </w:hyperlink>
    </w:p>
    <w:p w:rsidR="00A86B20" w:rsidRDefault="00A86B20" w:rsidP="00A86B20">
      <w:pPr>
        <w:pStyle w:val="TM1"/>
        <w:tabs>
          <w:tab w:val="left" w:pos="480"/>
          <w:tab w:val="right" w:leader="dot" w:pos="10194"/>
        </w:tabs>
        <w:rPr>
          <w:b/>
          <w:smallCaps/>
          <w:sz w:val="72"/>
          <w:szCs w:val="72"/>
          <w:lang w:eastAsia="ar-SA"/>
        </w:rPr>
      </w:pPr>
      <w:r>
        <w:rPr>
          <w:b/>
          <w:smallCaps/>
          <w:sz w:val="72"/>
          <w:szCs w:val="72"/>
          <w:lang w:eastAsia="ar-SA"/>
        </w:rPr>
        <w:br w:type="page"/>
      </w:r>
      <w:r w:rsidRPr="00567A8E">
        <w:rPr>
          <w:lang w:eastAsia="ar-SA"/>
        </w:rPr>
        <w:lastRenderedPageBreak/>
        <w:t xml:space="preserve"> </w:t>
      </w:r>
      <w:r w:rsidRPr="001F01F1">
        <w:rPr>
          <w:b/>
          <w:smallCaps/>
          <w:sz w:val="72"/>
          <w:szCs w:val="72"/>
          <w:lang w:eastAsia="ar-SA"/>
        </w:rPr>
        <w:t>Sommaire</w:t>
      </w:r>
    </w:p>
    <w:p w:rsidR="008E257E" w:rsidRDefault="00A86B20">
      <w:pPr>
        <w:pStyle w:val="TM1"/>
        <w:tabs>
          <w:tab w:val="left" w:pos="480"/>
          <w:tab w:val="right" w:leader="dot" w:pos="10194"/>
        </w:tabs>
        <w:rPr>
          <w:noProof/>
          <w:sz w:val="22"/>
          <w:szCs w:val="22"/>
        </w:rPr>
      </w:pPr>
      <w:r w:rsidRPr="001F01F1">
        <w:rPr>
          <w:b/>
          <w:smallCaps/>
          <w:sz w:val="72"/>
          <w:szCs w:val="72"/>
          <w:lang w:eastAsia="ar-SA"/>
        </w:rPr>
        <w:fldChar w:fldCharType="begin"/>
      </w:r>
      <w:r w:rsidRPr="001F01F1">
        <w:rPr>
          <w:b/>
          <w:smallCaps/>
          <w:sz w:val="72"/>
          <w:szCs w:val="72"/>
          <w:lang w:eastAsia="ar-SA"/>
        </w:rPr>
        <w:instrText xml:space="preserve"> TOC \o "1-3" \h \z \u </w:instrText>
      </w:r>
      <w:r w:rsidRPr="001F01F1">
        <w:rPr>
          <w:b/>
          <w:smallCaps/>
          <w:sz w:val="72"/>
          <w:szCs w:val="72"/>
          <w:lang w:eastAsia="ar-SA"/>
        </w:rPr>
        <w:fldChar w:fldCharType="separate"/>
      </w:r>
      <w:hyperlink w:anchor="_Toc307302305" w:history="1">
        <w:r w:rsidR="008E257E" w:rsidRPr="00556BCA">
          <w:rPr>
            <w:rStyle w:val="Lienhypertexte"/>
            <w:bCs/>
            <w:noProof/>
            <w:snapToGrid w:val="0"/>
            <w:lang w:eastAsia="ar-SA"/>
          </w:rPr>
          <w:t>1</w:t>
        </w:r>
        <w:r w:rsidR="008E257E">
          <w:rPr>
            <w:noProof/>
            <w:sz w:val="22"/>
            <w:szCs w:val="22"/>
          </w:rPr>
          <w:tab/>
        </w:r>
        <w:r w:rsidR="008E257E" w:rsidRPr="00556BCA">
          <w:rPr>
            <w:rStyle w:val="Lienhypertexte"/>
            <w:noProof/>
            <w:lang w:eastAsia="ar-SA"/>
          </w:rPr>
          <w:t>Introduction</w:t>
        </w:r>
        <w:r w:rsidR="008E257E">
          <w:rPr>
            <w:noProof/>
            <w:webHidden/>
          </w:rPr>
          <w:tab/>
        </w:r>
        <w:r w:rsidR="008E257E">
          <w:rPr>
            <w:noProof/>
            <w:webHidden/>
          </w:rPr>
          <w:fldChar w:fldCharType="begin"/>
        </w:r>
        <w:r w:rsidR="008E257E">
          <w:rPr>
            <w:noProof/>
            <w:webHidden/>
          </w:rPr>
          <w:instrText xml:space="preserve"> PAGEREF _Toc307302305 \h </w:instrText>
        </w:r>
        <w:r w:rsidR="008E257E">
          <w:rPr>
            <w:noProof/>
            <w:webHidden/>
          </w:rPr>
        </w:r>
        <w:r w:rsidR="008E257E">
          <w:rPr>
            <w:noProof/>
            <w:webHidden/>
          </w:rPr>
          <w:fldChar w:fldCharType="separate"/>
        </w:r>
        <w:r w:rsidR="008E257E">
          <w:rPr>
            <w:noProof/>
            <w:webHidden/>
          </w:rPr>
          <w:t>4</w:t>
        </w:r>
        <w:r w:rsidR="008E257E">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06" w:history="1">
        <w:r w:rsidRPr="00556BCA">
          <w:rPr>
            <w:rStyle w:val="Lienhypertexte"/>
            <w:noProof/>
            <w:lang w:eastAsia="ar-SA"/>
          </w:rPr>
          <w:t>1.1</w:t>
        </w:r>
        <w:r>
          <w:rPr>
            <w:noProof/>
            <w:sz w:val="22"/>
            <w:szCs w:val="22"/>
          </w:rPr>
          <w:tab/>
        </w:r>
        <w:r w:rsidRPr="00556BCA">
          <w:rPr>
            <w:rStyle w:val="Lienhypertexte"/>
            <w:noProof/>
            <w:lang w:eastAsia="ar-SA"/>
          </w:rPr>
          <w:t>Accès aux contenus</w:t>
        </w:r>
        <w:r>
          <w:rPr>
            <w:noProof/>
            <w:webHidden/>
          </w:rPr>
          <w:tab/>
        </w:r>
        <w:r>
          <w:rPr>
            <w:noProof/>
            <w:webHidden/>
          </w:rPr>
          <w:fldChar w:fldCharType="begin"/>
        </w:r>
        <w:r>
          <w:rPr>
            <w:noProof/>
            <w:webHidden/>
          </w:rPr>
          <w:instrText xml:space="preserve"> PAGEREF _Toc307302306 \h </w:instrText>
        </w:r>
        <w:r>
          <w:rPr>
            <w:noProof/>
            <w:webHidden/>
          </w:rPr>
        </w:r>
        <w:r>
          <w:rPr>
            <w:noProof/>
            <w:webHidden/>
          </w:rPr>
          <w:fldChar w:fldCharType="separate"/>
        </w:r>
        <w:r>
          <w:rPr>
            <w:noProof/>
            <w:webHidden/>
          </w:rPr>
          <w:t>4</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07" w:history="1">
        <w:r w:rsidRPr="00556BCA">
          <w:rPr>
            <w:rStyle w:val="Lienhypertexte"/>
            <w:noProof/>
            <w:lang w:eastAsia="ar-SA"/>
          </w:rPr>
          <w:t>1.2</w:t>
        </w:r>
        <w:r>
          <w:rPr>
            <w:noProof/>
            <w:sz w:val="22"/>
            <w:szCs w:val="22"/>
          </w:rPr>
          <w:tab/>
        </w:r>
        <w:r w:rsidRPr="00556BCA">
          <w:rPr>
            <w:rStyle w:val="Lienhypertexte"/>
            <w:noProof/>
            <w:lang w:eastAsia="ar-SA"/>
          </w:rPr>
          <w:t>Repères visuels</w:t>
        </w:r>
        <w:r>
          <w:rPr>
            <w:noProof/>
            <w:webHidden/>
          </w:rPr>
          <w:tab/>
        </w:r>
        <w:r>
          <w:rPr>
            <w:noProof/>
            <w:webHidden/>
          </w:rPr>
          <w:fldChar w:fldCharType="begin"/>
        </w:r>
        <w:r>
          <w:rPr>
            <w:noProof/>
            <w:webHidden/>
          </w:rPr>
          <w:instrText xml:space="preserve"> PAGEREF _Toc307302307 \h </w:instrText>
        </w:r>
        <w:r>
          <w:rPr>
            <w:noProof/>
            <w:webHidden/>
          </w:rPr>
        </w:r>
        <w:r>
          <w:rPr>
            <w:noProof/>
            <w:webHidden/>
          </w:rPr>
          <w:fldChar w:fldCharType="separate"/>
        </w:r>
        <w:r>
          <w:rPr>
            <w:noProof/>
            <w:webHidden/>
          </w:rPr>
          <w:t>4</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08" w:history="1">
        <w:r w:rsidRPr="00556BCA">
          <w:rPr>
            <w:rStyle w:val="Lienhypertexte"/>
            <w:noProof/>
          </w:rPr>
          <w:t>1.3</w:t>
        </w:r>
        <w:r>
          <w:rPr>
            <w:noProof/>
            <w:sz w:val="22"/>
            <w:szCs w:val="22"/>
          </w:rPr>
          <w:tab/>
        </w:r>
        <w:r w:rsidRPr="00556BCA">
          <w:rPr>
            <w:rStyle w:val="Lienhypertexte"/>
            <w:noProof/>
          </w:rPr>
          <w:t>Conseils d'utilisation</w:t>
        </w:r>
        <w:r>
          <w:rPr>
            <w:noProof/>
            <w:webHidden/>
          </w:rPr>
          <w:tab/>
        </w:r>
        <w:r>
          <w:rPr>
            <w:noProof/>
            <w:webHidden/>
          </w:rPr>
          <w:fldChar w:fldCharType="begin"/>
        </w:r>
        <w:r>
          <w:rPr>
            <w:noProof/>
            <w:webHidden/>
          </w:rPr>
          <w:instrText xml:space="preserve"> PAGEREF _Toc307302308 \h </w:instrText>
        </w:r>
        <w:r>
          <w:rPr>
            <w:noProof/>
            <w:webHidden/>
          </w:rPr>
        </w:r>
        <w:r>
          <w:rPr>
            <w:noProof/>
            <w:webHidden/>
          </w:rPr>
          <w:fldChar w:fldCharType="separate"/>
        </w:r>
        <w:r>
          <w:rPr>
            <w:noProof/>
            <w:webHidden/>
          </w:rPr>
          <w:t>4</w:t>
        </w:r>
        <w:r>
          <w:rPr>
            <w:noProof/>
            <w:webHidden/>
          </w:rPr>
          <w:fldChar w:fldCharType="end"/>
        </w:r>
      </w:hyperlink>
    </w:p>
    <w:p w:rsidR="008E257E" w:rsidRDefault="008E257E">
      <w:pPr>
        <w:pStyle w:val="TM1"/>
        <w:tabs>
          <w:tab w:val="left" w:pos="480"/>
          <w:tab w:val="right" w:leader="dot" w:pos="10194"/>
        </w:tabs>
        <w:rPr>
          <w:noProof/>
          <w:sz w:val="22"/>
          <w:szCs w:val="22"/>
        </w:rPr>
      </w:pPr>
      <w:hyperlink w:anchor="_Toc307302309" w:history="1">
        <w:r w:rsidRPr="00556BCA">
          <w:rPr>
            <w:rStyle w:val="Lienhypertexte"/>
            <w:bCs/>
            <w:noProof/>
            <w:snapToGrid w:val="0"/>
          </w:rPr>
          <w:t>2</w:t>
        </w:r>
        <w:r>
          <w:rPr>
            <w:noProof/>
            <w:sz w:val="22"/>
            <w:szCs w:val="22"/>
          </w:rPr>
          <w:tab/>
        </w:r>
        <w:r w:rsidRPr="00556BCA">
          <w:rPr>
            <w:rStyle w:val="Lienhypertexte"/>
            <w:noProof/>
          </w:rPr>
          <w:t>Présentation du service Actualités</w:t>
        </w:r>
        <w:r>
          <w:rPr>
            <w:noProof/>
            <w:webHidden/>
          </w:rPr>
          <w:tab/>
        </w:r>
        <w:r>
          <w:rPr>
            <w:noProof/>
            <w:webHidden/>
          </w:rPr>
          <w:fldChar w:fldCharType="begin"/>
        </w:r>
        <w:r>
          <w:rPr>
            <w:noProof/>
            <w:webHidden/>
          </w:rPr>
          <w:instrText xml:space="preserve"> PAGEREF _Toc307302309 \h </w:instrText>
        </w:r>
        <w:r>
          <w:rPr>
            <w:noProof/>
            <w:webHidden/>
          </w:rPr>
        </w:r>
        <w:r>
          <w:rPr>
            <w:noProof/>
            <w:webHidden/>
          </w:rPr>
          <w:fldChar w:fldCharType="separate"/>
        </w:r>
        <w:r>
          <w:rPr>
            <w:noProof/>
            <w:webHidden/>
          </w:rPr>
          <w:t>6</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10" w:history="1">
        <w:r w:rsidRPr="00556BCA">
          <w:rPr>
            <w:rStyle w:val="Lienhypertexte"/>
            <w:noProof/>
          </w:rPr>
          <w:t>2.1</w:t>
        </w:r>
        <w:r>
          <w:rPr>
            <w:noProof/>
            <w:sz w:val="22"/>
            <w:szCs w:val="22"/>
          </w:rPr>
          <w:tab/>
        </w:r>
        <w:r w:rsidRPr="00556BCA">
          <w:rPr>
            <w:rStyle w:val="Lienhypertexte"/>
            <w:noProof/>
          </w:rPr>
          <w:t>Accès au service Actualités</w:t>
        </w:r>
        <w:r>
          <w:rPr>
            <w:noProof/>
            <w:webHidden/>
          </w:rPr>
          <w:tab/>
        </w:r>
        <w:r>
          <w:rPr>
            <w:noProof/>
            <w:webHidden/>
          </w:rPr>
          <w:fldChar w:fldCharType="begin"/>
        </w:r>
        <w:r>
          <w:rPr>
            <w:noProof/>
            <w:webHidden/>
          </w:rPr>
          <w:instrText xml:space="preserve"> PAGEREF _Toc307302310 \h </w:instrText>
        </w:r>
        <w:r>
          <w:rPr>
            <w:noProof/>
            <w:webHidden/>
          </w:rPr>
        </w:r>
        <w:r>
          <w:rPr>
            <w:noProof/>
            <w:webHidden/>
          </w:rPr>
          <w:fldChar w:fldCharType="separate"/>
        </w:r>
        <w:r>
          <w:rPr>
            <w:noProof/>
            <w:webHidden/>
          </w:rPr>
          <w:t>6</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11" w:history="1">
        <w:r w:rsidRPr="00556BCA">
          <w:rPr>
            <w:rStyle w:val="Lienhypertexte"/>
            <w:noProof/>
          </w:rPr>
          <w:t>2.2</w:t>
        </w:r>
        <w:r>
          <w:rPr>
            <w:noProof/>
            <w:sz w:val="22"/>
            <w:szCs w:val="22"/>
          </w:rPr>
          <w:tab/>
        </w:r>
        <w:r w:rsidRPr="00556BCA">
          <w:rPr>
            <w:rStyle w:val="Lienhypertexte"/>
            <w:noProof/>
          </w:rPr>
          <w:t>Quels sont les droits d’accès par profil ?</w:t>
        </w:r>
        <w:r>
          <w:rPr>
            <w:noProof/>
            <w:webHidden/>
          </w:rPr>
          <w:tab/>
        </w:r>
        <w:r>
          <w:rPr>
            <w:noProof/>
            <w:webHidden/>
          </w:rPr>
          <w:fldChar w:fldCharType="begin"/>
        </w:r>
        <w:r>
          <w:rPr>
            <w:noProof/>
            <w:webHidden/>
          </w:rPr>
          <w:instrText xml:space="preserve"> PAGEREF _Toc307302311 \h </w:instrText>
        </w:r>
        <w:r>
          <w:rPr>
            <w:noProof/>
            <w:webHidden/>
          </w:rPr>
        </w:r>
        <w:r>
          <w:rPr>
            <w:noProof/>
            <w:webHidden/>
          </w:rPr>
          <w:fldChar w:fldCharType="separate"/>
        </w:r>
        <w:r>
          <w:rPr>
            <w:noProof/>
            <w:webHidden/>
          </w:rPr>
          <w:t>7</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12" w:history="1">
        <w:r w:rsidRPr="00556BCA">
          <w:rPr>
            <w:rStyle w:val="Lienhypertexte"/>
            <w:noProof/>
          </w:rPr>
          <w:t>2.3</w:t>
        </w:r>
        <w:r>
          <w:rPr>
            <w:noProof/>
            <w:sz w:val="22"/>
            <w:szCs w:val="22"/>
          </w:rPr>
          <w:tab/>
        </w:r>
        <w:r w:rsidRPr="00556BCA">
          <w:rPr>
            <w:rStyle w:val="Lienhypertexte"/>
            <w:noProof/>
          </w:rPr>
          <w:t>Comment se repérer dans le service Actualités ?</w:t>
        </w:r>
        <w:r>
          <w:rPr>
            <w:noProof/>
            <w:webHidden/>
          </w:rPr>
          <w:tab/>
        </w:r>
        <w:r>
          <w:rPr>
            <w:noProof/>
            <w:webHidden/>
          </w:rPr>
          <w:fldChar w:fldCharType="begin"/>
        </w:r>
        <w:r>
          <w:rPr>
            <w:noProof/>
            <w:webHidden/>
          </w:rPr>
          <w:instrText xml:space="preserve"> PAGEREF _Toc307302312 \h </w:instrText>
        </w:r>
        <w:r>
          <w:rPr>
            <w:noProof/>
            <w:webHidden/>
          </w:rPr>
        </w:r>
        <w:r>
          <w:rPr>
            <w:noProof/>
            <w:webHidden/>
          </w:rPr>
          <w:fldChar w:fldCharType="separate"/>
        </w:r>
        <w:r>
          <w:rPr>
            <w:noProof/>
            <w:webHidden/>
          </w:rPr>
          <w:t>8</w:t>
        </w:r>
        <w:r>
          <w:rPr>
            <w:noProof/>
            <w:webHidden/>
          </w:rPr>
          <w:fldChar w:fldCharType="end"/>
        </w:r>
      </w:hyperlink>
    </w:p>
    <w:p w:rsidR="008E257E" w:rsidRDefault="008E257E">
      <w:pPr>
        <w:pStyle w:val="TM1"/>
        <w:tabs>
          <w:tab w:val="left" w:pos="480"/>
          <w:tab w:val="right" w:leader="dot" w:pos="10194"/>
        </w:tabs>
        <w:rPr>
          <w:noProof/>
          <w:sz w:val="22"/>
          <w:szCs w:val="22"/>
        </w:rPr>
      </w:pPr>
      <w:hyperlink w:anchor="_Toc307302313" w:history="1">
        <w:r w:rsidRPr="00556BCA">
          <w:rPr>
            <w:rStyle w:val="Lienhypertexte"/>
            <w:bCs/>
            <w:noProof/>
            <w:snapToGrid w:val="0"/>
          </w:rPr>
          <w:t>3</w:t>
        </w:r>
        <w:r>
          <w:rPr>
            <w:noProof/>
            <w:sz w:val="22"/>
            <w:szCs w:val="22"/>
          </w:rPr>
          <w:tab/>
        </w:r>
        <w:r w:rsidRPr="00556BCA">
          <w:rPr>
            <w:rStyle w:val="Lienhypertexte"/>
            <w:noProof/>
          </w:rPr>
          <w:t>Rechercher une Actualité</w:t>
        </w:r>
        <w:r>
          <w:rPr>
            <w:noProof/>
            <w:webHidden/>
          </w:rPr>
          <w:tab/>
        </w:r>
        <w:r>
          <w:rPr>
            <w:noProof/>
            <w:webHidden/>
          </w:rPr>
          <w:fldChar w:fldCharType="begin"/>
        </w:r>
        <w:r>
          <w:rPr>
            <w:noProof/>
            <w:webHidden/>
          </w:rPr>
          <w:instrText xml:space="preserve"> PAGEREF _Toc307302313 \h </w:instrText>
        </w:r>
        <w:r>
          <w:rPr>
            <w:noProof/>
            <w:webHidden/>
          </w:rPr>
        </w:r>
        <w:r>
          <w:rPr>
            <w:noProof/>
            <w:webHidden/>
          </w:rPr>
          <w:fldChar w:fldCharType="separate"/>
        </w:r>
        <w:r>
          <w:rPr>
            <w:noProof/>
            <w:webHidden/>
          </w:rPr>
          <w:t>11</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14" w:history="1">
        <w:r w:rsidRPr="00556BCA">
          <w:rPr>
            <w:rStyle w:val="Lienhypertexte"/>
            <w:noProof/>
          </w:rPr>
          <w:t>3.1</w:t>
        </w:r>
        <w:r>
          <w:rPr>
            <w:noProof/>
            <w:sz w:val="22"/>
            <w:szCs w:val="22"/>
          </w:rPr>
          <w:tab/>
        </w:r>
        <w:r w:rsidRPr="00556BCA">
          <w:rPr>
            <w:rStyle w:val="Lienhypertexte"/>
            <w:noProof/>
          </w:rPr>
          <w:t>Comment effectuer une recherche d’actualités ?</w:t>
        </w:r>
        <w:r>
          <w:rPr>
            <w:noProof/>
            <w:webHidden/>
          </w:rPr>
          <w:tab/>
        </w:r>
        <w:r>
          <w:rPr>
            <w:noProof/>
            <w:webHidden/>
          </w:rPr>
          <w:fldChar w:fldCharType="begin"/>
        </w:r>
        <w:r>
          <w:rPr>
            <w:noProof/>
            <w:webHidden/>
          </w:rPr>
          <w:instrText xml:space="preserve"> PAGEREF _Toc307302314 \h </w:instrText>
        </w:r>
        <w:r>
          <w:rPr>
            <w:noProof/>
            <w:webHidden/>
          </w:rPr>
        </w:r>
        <w:r>
          <w:rPr>
            <w:noProof/>
            <w:webHidden/>
          </w:rPr>
          <w:fldChar w:fldCharType="separate"/>
        </w:r>
        <w:r>
          <w:rPr>
            <w:noProof/>
            <w:webHidden/>
          </w:rPr>
          <w:t>11</w:t>
        </w:r>
        <w:r>
          <w:rPr>
            <w:noProof/>
            <w:webHidden/>
          </w:rPr>
          <w:fldChar w:fldCharType="end"/>
        </w:r>
      </w:hyperlink>
    </w:p>
    <w:p w:rsidR="008E257E" w:rsidRDefault="008E257E">
      <w:pPr>
        <w:pStyle w:val="TM1"/>
        <w:tabs>
          <w:tab w:val="left" w:pos="480"/>
          <w:tab w:val="right" w:leader="dot" w:pos="10194"/>
        </w:tabs>
        <w:rPr>
          <w:noProof/>
          <w:sz w:val="22"/>
          <w:szCs w:val="22"/>
        </w:rPr>
      </w:pPr>
      <w:hyperlink w:anchor="_Toc307302315" w:history="1">
        <w:r w:rsidRPr="00556BCA">
          <w:rPr>
            <w:rStyle w:val="Lienhypertexte"/>
            <w:bCs/>
            <w:noProof/>
            <w:snapToGrid w:val="0"/>
          </w:rPr>
          <w:t>4</w:t>
        </w:r>
        <w:r>
          <w:rPr>
            <w:noProof/>
            <w:sz w:val="22"/>
            <w:szCs w:val="22"/>
          </w:rPr>
          <w:tab/>
        </w:r>
        <w:r w:rsidRPr="00556BCA">
          <w:rPr>
            <w:rStyle w:val="Lienhypertexte"/>
            <w:noProof/>
          </w:rPr>
          <w:t>Mettre à jour une Actualité</w:t>
        </w:r>
        <w:r>
          <w:rPr>
            <w:noProof/>
            <w:webHidden/>
          </w:rPr>
          <w:tab/>
        </w:r>
        <w:r>
          <w:rPr>
            <w:noProof/>
            <w:webHidden/>
          </w:rPr>
          <w:fldChar w:fldCharType="begin"/>
        </w:r>
        <w:r>
          <w:rPr>
            <w:noProof/>
            <w:webHidden/>
          </w:rPr>
          <w:instrText xml:space="preserve"> PAGEREF _Toc307302315 \h </w:instrText>
        </w:r>
        <w:r>
          <w:rPr>
            <w:noProof/>
            <w:webHidden/>
          </w:rPr>
        </w:r>
        <w:r>
          <w:rPr>
            <w:noProof/>
            <w:webHidden/>
          </w:rPr>
          <w:fldChar w:fldCharType="separate"/>
        </w:r>
        <w:r>
          <w:rPr>
            <w:noProof/>
            <w:webHidden/>
          </w:rPr>
          <w:t>13</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16" w:history="1">
        <w:r w:rsidRPr="00556BCA">
          <w:rPr>
            <w:rStyle w:val="Lienhypertexte"/>
            <w:noProof/>
          </w:rPr>
          <w:t>4.1</w:t>
        </w:r>
        <w:r>
          <w:rPr>
            <w:noProof/>
            <w:sz w:val="22"/>
            <w:szCs w:val="22"/>
          </w:rPr>
          <w:tab/>
        </w:r>
        <w:r w:rsidRPr="00556BCA">
          <w:rPr>
            <w:rStyle w:val="Lienhypertexte"/>
            <w:noProof/>
          </w:rPr>
          <w:t>Comment mettre à jour une actualité déjà créée ?</w:t>
        </w:r>
        <w:r>
          <w:rPr>
            <w:noProof/>
            <w:webHidden/>
          </w:rPr>
          <w:tab/>
        </w:r>
        <w:r>
          <w:rPr>
            <w:noProof/>
            <w:webHidden/>
          </w:rPr>
          <w:fldChar w:fldCharType="begin"/>
        </w:r>
        <w:r>
          <w:rPr>
            <w:noProof/>
            <w:webHidden/>
          </w:rPr>
          <w:instrText xml:space="preserve"> PAGEREF _Toc307302316 \h </w:instrText>
        </w:r>
        <w:r>
          <w:rPr>
            <w:noProof/>
            <w:webHidden/>
          </w:rPr>
        </w:r>
        <w:r>
          <w:rPr>
            <w:noProof/>
            <w:webHidden/>
          </w:rPr>
          <w:fldChar w:fldCharType="separate"/>
        </w:r>
        <w:r>
          <w:rPr>
            <w:noProof/>
            <w:webHidden/>
          </w:rPr>
          <w:t>13</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17" w:history="1">
        <w:r w:rsidRPr="00556BCA">
          <w:rPr>
            <w:rStyle w:val="Lienhypertexte"/>
            <w:noProof/>
          </w:rPr>
          <w:t>4.2</w:t>
        </w:r>
        <w:r>
          <w:rPr>
            <w:noProof/>
            <w:sz w:val="22"/>
            <w:szCs w:val="22"/>
          </w:rPr>
          <w:tab/>
        </w:r>
        <w:r w:rsidRPr="00556BCA">
          <w:rPr>
            <w:rStyle w:val="Lienhypertexte"/>
            <w:noProof/>
          </w:rPr>
          <w:t>Comment poster un commentaire ?</w:t>
        </w:r>
        <w:r>
          <w:rPr>
            <w:noProof/>
            <w:webHidden/>
          </w:rPr>
          <w:tab/>
        </w:r>
        <w:r>
          <w:rPr>
            <w:noProof/>
            <w:webHidden/>
          </w:rPr>
          <w:fldChar w:fldCharType="begin"/>
        </w:r>
        <w:r>
          <w:rPr>
            <w:noProof/>
            <w:webHidden/>
          </w:rPr>
          <w:instrText xml:space="preserve"> PAGEREF _Toc307302317 \h </w:instrText>
        </w:r>
        <w:r>
          <w:rPr>
            <w:noProof/>
            <w:webHidden/>
          </w:rPr>
        </w:r>
        <w:r>
          <w:rPr>
            <w:noProof/>
            <w:webHidden/>
          </w:rPr>
          <w:fldChar w:fldCharType="separate"/>
        </w:r>
        <w:r>
          <w:rPr>
            <w:noProof/>
            <w:webHidden/>
          </w:rPr>
          <w:t>16</w:t>
        </w:r>
        <w:r>
          <w:rPr>
            <w:noProof/>
            <w:webHidden/>
          </w:rPr>
          <w:fldChar w:fldCharType="end"/>
        </w:r>
      </w:hyperlink>
    </w:p>
    <w:p w:rsidR="008E257E" w:rsidRDefault="008E257E">
      <w:pPr>
        <w:pStyle w:val="TM1"/>
        <w:tabs>
          <w:tab w:val="left" w:pos="480"/>
          <w:tab w:val="right" w:leader="dot" w:pos="10194"/>
        </w:tabs>
        <w:rPr>
          <w:noProof/>
          <w:sz w:val="22"/>
          <w:szCs w:val="22"/>
        </w:rPr>
      </w:pPr>
      <w:hyperlink w:anchor="_Toc307302318" w:history="1">
        <w:r w:rsidRPr="00556BCA">
          <w:rPr>
            <w:rStyle w:val="Lienhypertexte"/>
            <w:bCs/>
            <w:noProof/>
            <w:snapToGrid w:val="0"/>
          </w:rPr>
          <w:t>5</w:t>
        </w:r>
        <w:r>
          <w:rPr>
            <w:noProof/>
            <w:sz w:val="22"/>
            <w:szCs w:val="22"/>
          </w:rPr>
          <w:tab/>
        </w:r>
        <w:r w:rsidRPr="00556BCA">
          <w:rPr>
            <w:rStyle w:val="Lienhypertexte"/>
            <w:noProof/>
          </w:rPr>
          <w:t>Créer une Actualité</w:t>
        </w:r>
        <w:r>
          <w:rPr>
            <w:noProof/>
            <w:webHidden/>
          </w:rPr>
          <w:tab/>
        </w:r>
        <w:r>
          <w:rPr>
            <w:noProof/>
            <w:webHidden/>
          </w:rPr>
          <w:fldChar w:fldCharType="begin"/>
        </w:r>
        <w:r>
          <w:rPr>
            <w:noProof/>
            <w:webHidden/>
          </w:rPr>
          <w:instrText xml:space="preserve"> PAGEREF _Toc307302318 \h </w:instrText>
        </w:r>
        <w:r>
          <w:rPr>
            <w:noProof/>
            <w:webHidden/>
          </w:rPr>
        </w:r>
        <w:r>
          <w:rPr>
            <w:noProof/>
            <w:webHidden/>
          </w:rPr>
          <w:fldChar w:fldCharType="separate"/>
        </w:r>
        <w:r>
          <w:rPr>
            <w:noProof/>
            <w:webHidden/>
          </w:rPr>
          <w:t>19</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19" w:history="1">
        <w:r w:rsidRPr="00556BCA">
          <w:rPr>
            <w:rStyle w:val="Lienhypertexte"/>
            <w:noProof/>
          </w:rPr>
          <w:t>5.1</w:t>
        </w:r>
        <w:r>
          <w:rPr>
            <w:noProof/>
            <w:sz w:val="22"/>
            <w:szCs w:val="22"/>
          </w:rPr>
          <w:tab/>
        </w:r>
        <w:r w:rsidRPr="00556BCA">
          <w:rPr>
            <w:rStyle w:val="Lienhypertexte"/>
            <w:noProof/>
          </w:rPr>
          <w:t>Comment créer une actualité en définissant les droits des utilisateurs ?</w:t>
        </w:r>
        <w:r>
          <w:rPr>
            <w:noProof/>
            <w:webHidden/>
          </w:rPr>
          <w:tab/>
        </w:r>
        <w:r>
          <w:rPr>
            <w:noProof/>
            <w:webHidden/>
          </w:rPr>
          <w:fldChar w:fldCharType="begin"/>
        </w:r>
        <w:r>
          <w:rPr>
            <w:noProof/>
            <w:webHidden/>
          </w:rPr>
          <w:instrText xml:space="preserve"> PAGEREF _Toc307302319 \h </w:instrText>
        </w:r>
        <w:r>
          <w:rPr>
            <w:noProof/>
            <w:webHidden/>
          </w:rPr>
        </w:r>
        <w:r>
          <w:rPr>
            <w:noProof/>
            <w:webHidden/>
          </w:rPr>
          <w:fldChar w:fldCharType="separate"/>
        </w:r>
        <w:r>
          <w:rPr>
            <w:noProof/>
            <w:webHidden/>
          </w:rPr>
          <w:t>19</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20" w:history="1">
        <w:r w:rsidRPr="00556BCA">
          <w:rPr>
            <w:rStyle w:val="Lienhypertexte"/>
            <w:noProof/>
          </w:rPr>
          <w:t>5.2</w:t>
        </w:r>
        <w:r>
          <w:rPr>
            <w:noProof/>
            <w:sz w:val="22"/>
            <w:szCs w:val="22"/>
          </w:rPr>
          <w:tab/>
        </w:r>
        <w:r w:rsidRPr="00556BCA">
          <w:rPr>
            <w:rStyle w:val="Lienhypertexte"/>
            <w:noProof/>
          </w:rPr>
          <w:t>Comment insérer du contenu dans une actualité ?</w:t>
        </w:r>
        <w:r>
          <w:rPr>
            <w:noProof/>
            <w:webHidden/>
          </w:rPr>
          <w:tab/>
        </w:r>
        <w:r>
          <w:rPr>
            <w:noProof/>
            <w:webHidden/>
          </w:rPr>
          <w:fldChar w:fldCharType="begin"/>
        </w:r>
        <w:r>
          <w:rPr>
            <w:noProof/>
            <w:webHidden/>
          </w:rPr>
          <w:instrText xml:space="preserve"> PAGEREF _Toc307302320 \h </w:instrText>
        </w:r>
        <w:r>
          <w:rPr>
            <w:noProof/>
            <w:webHidden/>
          </w:rPr>
        </w:r>
        <w:r>
          <w:rPr>
            <w:noProof/>
            <w:webHidden/>
          </w:rPr>
          <w:fldChar w:fldCharType="separate"/>
        </w:r>
        <w:r>
          <w:rPr>
            <w:noProof/>
            <w:webHidden/>
          </w:rPr>
          <w:t>26</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21" w:history="1">
        <w:r w:rsidRPr="00556BCA">
          <w:rPr>
            <w:rStyle w:val="Lienhypertexte"/>
            <w:noProof/>
          </w:rPr>
          <w:t>5.3</w:t>
        </w:r>
        <w:r>
          <w:rPr>
            <w:noProof/>
            <w:sz w:val="22"/>
            <w:szCs w:val="22"/>
          </w:rPr>
          <w:tab/>
        </w:r>
        <w:r w:rsidRPr="00556BCA">
          <w:rPr>
            <w:rStyle w:val="Lienhypertexte"/>
            <w:noProof/>
          </w:rPr>
          <w:t>Comment créer un espace de discussion ?</w:t>
        </w:r>
        <w:r>
          <w:rPr>
            <w:noProof/>
            <w:webHidden/>
          </w:rPr>
          <w:tab/>
        </w:r>
        <w:r>
          <w:rPr>
            <w:noProof/>
            <w:webHidden/>
          </w:rPr>
          <w:fldChar w:fldCharType="begin"/>
        </w:r>
        <w:r>
          <w:rPr>
            <w:noProof/>
            <w:webHidden/>
          </w:rPr>
          <w:instrText xml:space="preserve"> PAGEREF _Toc307302321 \h </w:instrText>
        </w:r>
        <w:r>
          <w:rPr>
            <w:noProof/>
            <w:webHidden/>
          </w:rPr>
        </w:r>
        <w:r>
          <w:rPr>
            <w:noProof/>
            <w:webHidden/>
          </w:rPr>
          <w:fldChar w:fldCharType="separate"/>
        </w:r>
        <w:r>
          <w:rPr>
            <w:noProof/>
            <w:webHidden/>
          </w:rPr>
          <w:t>26</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22" w:history="1">
        <w:r w:rsidRPr="00556BCA">
          <w:rPr>
            <w:rStyle w:val="Lienhypertexte"/>
            <w:noProof/>
          </w:rPr>
          <w:t>5.4</w:t>
        </w:r>
        <w:r>
          <w:rPr>
            <w:noProof/>
            <w:sz w:val="22"/>
            <w:szCs w:val="22"/>
          </w:rPr>
          <w:tab/>
        </w:r>
        <w:r w:rsidRPr="00556BCA">
          <w:rPr>
            <w:rStyle w:val="Lienhypertexte"/>
            <w:noProof/>
          </w:rPr>
          <w:t>Comment mettre en forme une actualité ?</w:t>
        </w:r>
        <w:r>
          <w:rPr>
            <w:noProof/>
            <w:webHidden/>
          </w:rPr>
          <w:tab/>
        </w:r>
        <w:r>
          <w:rPr>
            <w:noProof/>
            <w:webHidden/>
          </w:rPr>
          <w:fldChar w:fldCharType="begin"/>
        </w:r>
        <w:r>
          <w:rPr>
            <w:noProof/>
            <w:webHidden/>
          </w:rPr>
          <w:instrText xml:space="preserve"> PAGEREF _Toc307302322 \h </w:instrText>
        </w:r>
        <w:r>
          <w:rPr>
            <w:noProof/>
            <w:webHidden/>
          </w:rPr>
        </w:r>
        <w:r>
          <w:rPr>
            <w:noProof/>
            <w:webHidden/>
          </w:rPr>
          <w:fldChar w:fldCharType="separate"/>
        </w:r>
        <w:r>
          <w:rPr>
            <w:noProof/>
            <w:webHidden/>
          </w:rPr>
          <w:t>26</w:t>
        </w:r>
        <w:r>
          <w:rPr>
            <w:noProof/>
            <w:webHidden/>
          </w:rPr>
          <w:fldChar w:fldCharType="end"/>
        </w:r>
      </w:hyperlink>
    </w:p>
    <w:p w:rsidR="008E257E" w:rsidRDefault="008E257E">
      <w:pPr>
        <w:pStyle w:val="TM1"/>
        <w:tabs>
          <w:tab w:val="left" w:pos="480"/>
          <w:tab w:val="right" w:leader="dot" w:pos="10194"/>
        </w:tabs>
        <w:rPr>
          <w:noProof/>
          <w:sz w:val="22"/>
          <w:szCs w:val="22"/>
        </w:rPr>
      </w:pPr>
      <w:hyperlink w:anchor="_Toc307302323" w:history="1">
        <w:r w:rsidRPr="00556BCA">
          <w:rPr>
            <w:rStyle w:val="Lienhypertexte"/>
            <w:bCs/>
            <w:noProof/>
            <w:snapToGrid w:val="0"/>
          </w:rPr>
          <w:t>6</w:t>
        </w:r>
        <w:r>
          <w:rPr>
            <w:noProof/>
            <w:sz w:val="22"/>
            <w:szCs w:val="22"/>
          </w:rPr>
          <w:tab/>
        </w:r>
        <w:r w:rsidRPr="00556BCA">
          <w:rPr>
            <w:rStyle w:val="Lienhypertexte"/>
            <w:noProof/>
          </w:rPr>
          <w:t>Supprimer une actualité</w:t>
        </w:r>
        <w:r>
          <w:rPr>
            <w:noProof/>
            <w:webHidden/>
          </w:rPr>
          <w:tab/>
        </w:r>
        <w:r>
          <w:rPr>
            <w:noProof/>
            <w:webHidden/>
          </w:rPr>
          <w:fldChar w:fldCharType="begin"/>
        </w:r>
        <w:r>
          <w:rPr>
            <w:noProof/>
            <w:webHidden/>
          </w:rPr>
          <w:instrText xml:space="preserve"> PAGEREF _Toc307302323 \h </w:instrText>
        </w:r>
        <w:r>
          <w:rPr>
            <w:noProof/>
            <w:webHidden/>
          </w:rPr>
        </w:r>
        <w:r>
          <w:rPr>
            <w:noProof/>
            <w:webHidden/>
          </w:rPr>
          <w:fldChar w:fldCharType="separate"/>
        </w:r>
        <w:r>
          <w:rPr>
            <w:noProof/>
            <w:webHidden/>
          </w:rPr>
          <w:t>30</w:t>
        </w:r>
        <w:r>
          <w:rPr>
            <w:noProof/>
            <w:webHidden/>
          </w:rPr>
          <w:fldChar w:fldCharType="end"/>
        </w:r>
      </w:hyperlink>
    </w:p>
    <w:p w:rsidR="008E257E" w:rsidRDefault="008E257E">
      <w:pPr>
        <w:pStyle w:val="TM2"/>
        <w:tabs>
          <w:tab w:val="left" w:pos="880"/>
          <w:tab w:val="right" w:leader="dot" w:pos="10194"/>
        </w:tabs>
        <w:rPr>
          <w:noProof/>
          <w:sz w:val="22"/>
          <w:szCs w:val="22"/>
        </w:rPr>
      </w:pPr>
      <w:hyperlink w:anchor="_Toc307302324" w:history="1">
        <w:r w:rsidRPr="00556BCA">
          <w:rPr>
            <w:rStyle w:val="Lienhypertexte"/>
            <w:noProof/>
          </w:rPr>
          <w:t>6.1</w:t>
        </w:r>
        <w:r>
          <w:rPr>
            <w:noProof/>
            <w:sz w:val="22"/>
            <w:szCs w:val="22"/>
          </w:rPr>
          <w:tab/>
        </w:r>
        <w:r w:rsidRPr="00556BCA">
          <w:rPr>
            <w:rStyle w:val="Lienhypertexte"/>
            <w:noProof/>
          </w:rPr>
          <w:t>Comment supprimer une actualité ?</w:t>
        </w:r>
        <w:r>
          <w:rPr>
            <w:noProof/>
            <w:webHidden/>
          </w:rPr>
          <w:tab/>
        </w:r>
        <w:r>
          <w:rPr>
            <w:noProof/>
            <w:webHidden/>
          </w:rPr>
          <w:fldChar w:fldCharType="begin"/>
        </w:r>
        <w:r>
          <w:rPr>
            <w:noProof/>
            <w:webHidden/>
          </w:rPr>
          <w:instrText xml:space="preserve"> PAGEREF _Toc307302324 \h </w:instrText>
        </w:r>
        <w:r>
          <w:rPr>
            <w:noProof/>
            <w:webHidden/>
          </w:rPr>
        </w:r>
        <w:r>
          <w:rPr>
            <w:noProof/>
            <w:webHidden/>
          </w:rPr>
          <w:fldChar w:fldCharType="separate"/>
        </w:r>
        <w:r>
          <w:rPr>
            <w:noProof/>
            <w:webHidden/>
          </w:rPr>
          <w:t>30</w:t>
        </w:r>
        <w:r>
          <w:rPr>
            <w:noProof/>
            <w:webHidden/>
          </w:rPr>
          <w:fldChar w:fldCharType="end"/>
        </w:r>
      </w:hyperlink>
    </w:p>
    <w:p w:rsidR="00896A58" w:rsidRDefault="00A86B20" w:rsidP="00896A58">
      <w:pPr>
        <w:pStyle w:val="Titre1"/>
        <w:rPr>
          <w:lang w:eastAsia="ar-SA"/>
        </w:rPr>
      </w:pPr>
      <w:r w:rsidRPr="00567A8E">
        <w:rPr>
          <w:lang w:eastAsia="ar-SA"/>
        </w:rPr>
        <w:lastRenderedPageBreak/>
        <w:fldChar w:fldCharType="end"/>
      </w:r>
      <w:bookmarkStart w:id="0" w:name="_Toc307302305"/>
      <w:r w:rsidR="00896A58">
        <w:rPr>
          <w:lang w:eastAsia="ar-SA"/>
        </w:rPr>
        <w:t>Introduction</w:t>
      </w:r>
      <w:bookmarkEnd w:id="0"/>
    </w:p>
    <w:p w:rsidR="005A1009" w:rsidRDefault="005A1009" w:rsidP="005A1009">
      <w:pPr>
        <w:pStyle w:val="Titre2"/>
        <w:rPr>
          <w:lang w:eastAsia="ar-SA"/>
        </w:rPr>
      </w:pPr>
      <w:bookmarkStart w:id="1" w:name="_Toc307302306"/>
      <w:r>
        <w:rPr>
          <w:lang w:eastAsia="ar-SA"/>
        </w:rPr>
        <w:t>Accès aux contenus</w:t>
      </w:r>
      <w:bookmarkEnd w:id="1"/>
    </w:p>
    <w:p w:rsidR="00896A58" w:rsidRDefault="00D44623" w:rsidP="005A1009">
      <w:pPr>
        <w:rPr>
          <w:lang w:eastAsia="ar-SA"/>
        </w:rPr>
      </w:pPr>
      <w:r>
        <w:rPr>
          <w:lang w:eastAsia="ar-SA"/>
        </w:rPr>
        <w:t>Ce manuel utilisateur</w:t>
      </w:r>
      <w:r w:rsidR="005A1009">
        <w:rPr>
          <w:lang w:eastAsia="ar-SA"/>
        </w:rPr>
        <w:t xml:space="preserve"> </w:t>
      </w:r>
      <w:r w:rsidR="001169B7">
        <w:rPr>
          <w:lang w:eastAsia="ar-SA"/>
        </w:rPr>
        <w:t>décrit</w:t>
      </w:r>
      <w:r w:rsidR="005A1009">
        <w:rPr>
          <w:lang w:eastAsia="ar-SA"/>
        </w:rPr>
        <w:t xml:space="preserve"> toutes les fonctionnalités de la rubrique « Actualités », </w:t>
      </w:r>
      <w:r>
        <w:rPr>
          <w:lang w:eastAsia="ar-SA"/>
        </w:rPr>
        <w:t xml:space="preserve">actuellement </w:t>
      </w:r>
      <w:r w:rsidR="005A1009">
        <w:rPr>
          <w:lang w:eastAsia="ar-SA"/>
        </w:rPr>
        <w:t xml:space="preserve">disponibles dans l’ENT. </w:t>
      </w:r>
    </w:p>
    <w:p w:rsidR="005A1009" w:rsidRDefault="00123FDC" w:rsidP="005A1009">
      <w:pPr>
        <w:rPr>
          <w:lang w:eastAsia="ar-SA"/>
        </w:rPr>
      </w:pPr>
      <w:r w:rsidRPr="00123FDC">
        <w:rPr>
          <w:lang w:eastAsia="ar-SA"/>
        </w:rPr>
        <w:t>Selon les choix de votre collectivité, certaines fonctionnalités seulement peuvent être activées dans l'ENT de votre étab</w:t>
      </w:r>
      <w:r>
        <w:rPr>
          <w:lang w:eastAsia="ar-SA"/>
        </w:rPr>
        <w:t>lissement. Nous vous invitons</w:t>
      </w:r>
      <w:r w:rsidR="005A1009">
        <w:rPr>
          <w:lang w:eastAsia="ar-SA"/>
        </w:rPr>
        <w:t xml:space="preserve"> donc à </w:t>
      </w:r>
      <w:r w:rsidR="00D44623">
        <w:rPr>
          <w:lang w:eastAsia="ar-SA"/>
        </w:rPr>
        <w:t>consulter les chapitres décrivant</w:t>
      </w:r>
      <w:r w:rsidR="005A1009">
        <w:rPr>
          <w:lang w:eastAsia="ar-SA"/>
        </w:rPr>
        <w:t xml:space="preserve"> </w:t>
      </w:r>
      <w:r w:rsidR="00D44623">
        <w:rPr>
          <w:lang w:eastAsia="ar-SA"/>
        </w:rPr>
        <w:t>les</w:t>
      </w:r>
      <w:r w:rsidR="005A1009">
        <w:rPr>
          <w:lang w:eastAsia="ar-SA"/>
        </w:rPr>
        <w:t xml:space="preserve"> </w:t>
      </w:r>
      <w:r w:rsidR="009C15B4">
        <w:rPr>
          <w:lang w:eastAsia="ar-SA"/>
        </w:rPr>
        <w:t>fonctionnalités</w:t>
      </w:r>
      <w:r w:rsidR="001169B7">
        <w:rPr>
          <w:lang w:eastAsia="ar-SA"/>
        </w:rPr>
        <w:t xml:space="preserve"> </w:t>
      </w:r>
      <w:r w:rsidR="005A1009">
        <w:rPr>
          <w:lang w:eastAsia="ar-SA"/>
        </w:rPr>
        <w:t>activé</w:t>
      </w:r>
      <w:r w:rsidR="009C15B4">
        <w:rPr>
          <w:lang w:eastAsia="ar-SA"/>
        </w:rPr>
        <w:t>e</w:t>
      </w:r>
      <w:r w:rsidR="005A1009">
        <w:rPr>
          <w:lang w:eastAsia="ar-SA"/>
        </w:rPr>
        <w:t xml:space="preserve">s et accessibles </w:t>
      </w:r>
      <w:r w:rsidR="001169B7">
        <w:rPr>
          <w:lang w:eastAsia="ar-SA"/>
        </w:rPr>
        <w:t>pour vous</w:t>
      </w:r>
      <w:r w:rsidR="00271385">
        <w:rPr>
          <w:lang w:eastAsia="ar-SA"/>
        </w:rPr>
        <w:t>,</w:t>
      </w:r>
      <w:r w:rsidR="001169B7">
        <w:rPr>
          <w:lang w:eastAsia="ar-SA"/>
        </w:rPr>
        <w:t xml:space="preserve"> </w:t>
      </w:r>
      <w:r w:rsidR="005A1009">
        <w:rPr>
          <w:lang w:eastAsia="ar-SA"/>
        </w:rPr>
        <w:t xml:space="preserve">depuis </w:t>
      </w:r>
      <w:r w:rsidR="00D44623">
        <w:rPr>
          <w:lang w:eastAsia="ar-SA"/>
        </w:rPr>
        <w:t>le</w:t>
      </w:r>
      <w:r w:rsidR="005A1009">
        <w:rPr>
          <w:lang w:eastAsia="ar-SA"/>
        </w:rPr>
        <w:t xml:space="preserve"> menu principal de navigation. </w:t>
      </w:r>
    </w:p>
    <w:p w:rsidR="009C15B4" w:rsidRDefault="00D44623" w:rsidP="005A1009">
      <w:pPr>
        <w:rPr>
          <w:lang w:eastAsia="ar-SA"/>
        </w:rPr>
      </w:pPr>
      <w:r>
        <w:rPr>
          <w:noProof/>
        </w:rPr>
        <w:pict>
          <v:rect id="_x0000_s2700" style="position:absolute;left:0;text-align:left;margin-left:162.55pt;margin-top:4.75pt;width:355pt;height:25.95pt;z-index:251684352" filled="f" strokecolor="red" strokeweight="1.5pt"/>
        </w:pict>
      </w:r>
      <w:r w:rsidR="00A67169">
        <w:rPr>
          <w:noProof/>
        </w:rPr>
        <w:drawing>
          <wp:anchor distT="0" distB="0" distL="114300" distR="114300" simplePos="0" relativeHeight="251683328"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646" name="Imag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9C15B4" w:rsidRDefault="009C15B4" w:rsidP="005A1009">
      <w:pPr>
        <w:rPr>
          <w:lang w:eastAsia="ar-SA"/>
        </w:rPr>
      </w:pPr>
    </w:p>
    <w:p w:rsidR="00D9191D" w:rsidRPr="00190A7C" w:rsidRDefault="00D9191D" w:rsidP="00D9191D">
      <w:pPr>
        <w:pStyle w:val="Titre2"/>
        <w:pBdr>
          <w:bottom w:val="single" w:sz="4" w:space="0" w:color="000000"/>
        </w:pBdr>
        <w:spacing w:before="120"/>
        <w:rPr>
          <w:lang w:eastAsia="ar-SA"/>
        </w:rPr>
      </w:pPr>
      <w:bookmarkStart w:id="2" w:name="_Toc300565330"/>
      <w:bookmarkStart w:id="3" w:name="_Toc307225076"/>
      <w:bookmarkStart w:id="4" w:name="_Toc307302307"/>
      <w:r w:rsidRPr="00190A7C">
        <w:rPr>
          <w:lang w:eastAsia="ar-SA"/>
        </w:rPr>
        <w:t>Repères visuels</w:t>
      </w:r>
      <w:bookmarkEnd w:id="2"/>
      <w:bookmarkEnd w:id="3"/>
      <w:bookmarkEnd w:id="4"/>
    </w:p>
    <w:p w:rsidR="00D9191D" w:rsidRPr="00190A7C" w:rsidRDefault="00D9191D" w:rsidP="00D9191D">
      <w:r w:rsidRPr="00190A7C">
        <w:t>Les repères visuels décrits ci-dessous sont destinés à faciliter votre lecture, ainsi qu’à attirer votre attention sur des points de vigilance ou des astuces permettant d’améliorer votre utilisation du service concerné.</w:t>
      </w:r>
    </w:p>
    <w:p w:rsidR="00D9191D" w:rsidRPr="00190A7C" w:rsidRDefault="00D9191D" w:rsidP="00D9191D"/>
    <w:p w:rsidR="00D9191D" w:rsidRPr="00190A7C" w:rsidRDefault="00D9191D" w:rsidP="00D9191D">
      <w:pPr>
        <w:pStyle w:val="ENT-titrelgende"/>
        <w:jc w:val="both"/>
        <w:rPr>
          <w:rFonts w:ascii="Calibri" w:hAnsi="Calibri"/>
        </w:rPr>
      </w:pPr>
      <w:r w:rsidRPr="00190A7C">
        <w:rPr>
          <w:rFonts w:ascii="Calibri" w:hAnsi="Calibri"/>
        </w:rPr>
        <w:t>Légende</w:t>
      </w:r>
    </w:p>
    <w:p w:rsidR="00D9191D" w:rsidRPr="00190A7C" w:rsidRDefault="00D9191D" w:rsidP="00D9191D">
      <w:pPr>
        <w:pStyle w:val="ENT-Action"/>
        <w:tabs>
          <w:tab w:val="clear" w:pos="1077"/>
          <w:tab w:val="num" w:pos="935"/>
        </w:tabs>
        <w:ind w:left="935"/>
        <w:jc w:val="both"/>
      </w:pPr>
      <w:r w:rsidRPr="00190A7C">
        <w:t>Action utilisateur</w:t>
      </w:r>
    </w:p>
    <w:p w:rsidR="00D9191D" w:rsidRPr="00190A7C" w:rsidRDefault="00D9191D" w:rsidP="00D9191D">
      <w:pPr>
        <w:pStyle w:val="ENT-Rsultat"/>
        <w:jc w:val="both"/>
      </w:pPr>
      <w:r w:rsidRPr="00190A7C">
        <w:t>Présentation de l’écran ou Résultat à l’écran</w:t>
      </w:r>
    </w:p>
    <w:p w:rsidR="00D9191D" w:rsidRPr="00190A7C" w:rsidRDefault="00D9191D" w:rsidP="00D9191D">
      <w:pPr>
        <w:pStyle w:val="ENT-Rsultat"/>
        <w:numPr>
          <w:ilvl w:val="0"/>
          <w:numId w:val="0"/>
        </w:numPr>
        <w:ind w:left="510" w:hanging="510"/>
        <w:jc w:val="both"/>
      </w:pPr>
    </w:p>
    <w:p w:rsidR="00D9191D" w:rsidRPr="00190A7C" w:rsidRDefault="00D9191D" w:rsidP="00D9191D">
      <w:pPr>
        <w:pStyle w:val="ENT-Exemple"/>
        <w:rPr>
          <w:rFonts w:ascii="Calibri" w:hAnsi="Calibri"/>
        </w:rPr>
      </w:pPr>
      <w:r w:rsidRPr="00190A7C">
        <w:rPr>
          <w:rFonts w:ascii="Calibri" w:hAnsi="Calibri"/>
        </w:rPr>
        <w:t>Action à faire par le correspondant déploiement</w:t>
      </w:r>
    </w:p>
    <w:p w:rsidR="00D9191D" w:rsidRPr="00190A7C" w:rsidRDefault="00D9191D" w:rsidP="00D9191D">
      <w:pPr>
        <w:rPr>
          <w:lang w:eastAsia="en-US"/>
        </w:rPr>
      </w:pPr>
    </w:p>
    <w:p w:rsidR="00D9191D" w:rsidRPr="00190A7C" w:rsidRDefault="00D9191D" w:rsidP="00D9191D">
      <w:pPr>
        <w:pStyle w:val="ENT-Pointdattention"/>
        <w:jc w:val="both"/>
        <w:rPr>
          <w:rFonts w:ascii="Calibri" w:hAnsi="Calibri"/>
        </w:rPr>
      </w:pPr>
      <w:r w:rsidRPr="00190A7C">
        <w:rPr>
          <w:rFonts w:ascii="Calibri" w:hAnsi="Calibri"/>
        </w:rPr>
        <w:t>Point d’attention</w:t>
      </w:r>
    </w:p>
    <w:p w:rsidR="00D9191D" w:rsidRPr="00190A7C" w:rsidRDefault="00D9191D" w:rsidP="00D9191D"/>
    <w:p w:rsidR="00D9191D" w:rsidRPr="00190A7C" w:rsidRDefault="00D9191D" w:rsidP="00D9191D">
      <w:pPr>
        <w:pStyle w:val="ENT-Astuce"/>
        <w:jc w:val="both"/>
        <w:rPr>
          <w:rFonts w:ascii="Calibri" w:hAnsi="Calibri"/>
          <w:lang w:eastAsia="en-US"/>
        </w:rPr>
      </w:pPr>
      <w:r w:rsidRPr="00190A7C">
        <w:rPr>
          <w:rFonts w:ascii="Calibri" w:hAnsi="Calibri"/>
          <w:lang w:eastAsia="en-US"/>
        </w:rPr>
        <w:t>Astuce</w:t>
      </w:r>
    </w:p>
    <w:p w:rsidR="005A1009" w:rsidRPr="00896A58" w:rsidRDefault="005A1009" w:rsidP="005A1009">
      <w:pPr>
        <w:rPr>
          <w:lang w:eastAsia="ar-SA"/>
        </w:rPr>
      </w:pPr>
    </w:p>
    <w:p w:rsidR="00896A58" w:rsidRDefault="00896A58" w:rsidP="005A1009">
      <w:pPr>
        <w:pStyle w:val="Titre2"/>
      </w:pPr>
      <w:bookmarkStart w:id="5" w:name="_Toc307302308"/>
      <w:r>
        <w:t>Conseils d'utilisation</w:t>
      </w:r>
      <w:bookmarkEnd w:id="5"/>
    </w:p>
    <w:p w:rsidR="003C040C" w:rsidRDefault="003C040C" w:rsidP="003C040C">
      <w:r>
        <w:t>L'utilisation de la touche retour du navigateur est fortement déconseillée : celle-ci affiche des pages enregistrées par votre navigateur, ne représentant plus la réalité du service consulté.</w:t>
      </w:r>
    </w:p>
    <w:p w:rsidR="003C040C" w:rsidRDefault="003C040C" w:rsidP="003C040C">
      <w:r>
        <w:t>Chaque service fournit tous les liens nécessaires pour se replacer selon votre souhait dans l'application. Les informations présentées sont alors parfaitement cohérentes avec le contenu des informations que vous consultez ou que vous venez de créer.</w:t>
      </w:r>
    </w:p>
    <w:p w:rsidR="003C040C" w:rsidRDefault="003C040C" w:rsidP="003C040C"/>
    <w:p w:rsidR="003C040C" w:rsidRDefault="003C040C" w:rsidP="003C040C">
      <w:pPr>
        <w:pStyle w:val="ENT-Astuce"/>
      </w:pPr>
      <w:r>
        <w:t xml:space="preserve">La barre horizontale en dessous de la barre de menu contient ce qu'on appelle dans le jargon des interfaces Web : « le fil d'Ariane ». Le fil d'Ariane indique le chemin de navigation </w:t>
      </w:r>
      <w:r>
        <w:rPr>
          <w:lang w:val="fr-FR"/>
        </w:rPr>
        <w:t>conduis</w:t>
      </w:r>
      <w:r>
        <w:t>ant sur la page courante et il vous permet de revenir à n'importe quelle page du chemin de navigation. Le fil d'Ariane est la bonne manière de revenir en arrière sans utiliser la touche retour du navigateur.</w:t>
      </w:r>
    </w:p>
    <w:p w:rsidR="00896A58" w:rsidRPr="003C040C" w:rsidRDefault="00896A58" w:rsidP="00896A58">
      <w:pPr>
        <w:pStyle w:val="NormalWeb"/>
        <w:spacing w:before="119" w:beforeAutospacing="0" w:after="240"/>
        <w:rPr>
          <w:lang/>
        </w:rPr>
      </w:pPr>
    </w:p>
    <w:p w:rsidR="00896A58" w:rsidRDefault="00896A58" w:rsidP="00896A58">
      <w:pPr>
        <w:pStyle w:val="NormalWeb"/>
        <w:spacing w:before="119" w:beforeAutospacing="0" w:after="240"/>
      </w:pPr>
    </w:p>
    <w:p w:rsidR="00A86B20" w:rsidRPr="00567A8E" w:rsidRDefault="00A86B20" w:rsidP="00A86B20">
      <w:pPr>
        <w:rPr>
          <w:lang w:eastAsia="ar-SA"/>
        </w:rPr>
      </w:pPr>
    </w:p>
    <w:p w:rsidR="00A86B20" w:rsidRDefault="00A86B20" w:rsidP="00A86B20">
      <w:pPr>
        <w:pStyle w:val="Titre1"/>
      </w:pPr>
      <w:bookmarkStart w:id="6" w:name="_Toc307302309"/>
      <w:r>
        <w:lastRenderedPageBreak/>
        <w:t>Présentation du service Actualités</w:t>
      </w:r>
      <w:bookmarkEnd w:id="6"/>
    </w:p>
    <w:p w:rsidR="00A86B20" w:rsidRDefault="00C13130" w:rsidP="00A86B20">
      <w:pPr>
        <w:pStyle w:val="Titre2"/>
      </w:pPr>
      <w:bookmarkStart w:id="7" w:name="_Toc307302310"/>
      <w:r>
        <w:t xml:space="preserve">Accès au service </w:t>
      </w:r>
      <w:r w:rsidR="00076E04">
        <w:t>A</w:t>
      </w:r>
      <w:r w:rsidR="00A86B20">
        <w:t>ctualités</w:t>
      </w:r>
      <w:bookmarkEnd w:id="7"/>
    </w:p>
    <w:p w:rsidR="00CA481F" w:rsidRDefault="00CA481F" w:rsidP="00CA481F">
      <w:pPr>
        <w:pStyle w:val="BodyText"/>
        <w:jc w:val="center"/>
        <w:rPr>
          <w:rFonts w:ascii="Calibri" w:hAnsi="Calibri"/>
        </w:rPr>
      </w:pPr>
      <w:r>
        <w:rPr>
          <w:noProof/>
          <w:lang w:eastAsia="fr-FR"/>
        </w:rPr>
        <w:pict>
          <v:rect id="_x0000_s2639" style="position:absolute;left:0;text-align:left;margin-left:180.85pt;margin-top:231.25pt;width:102.85pt;height:33pt;z-index:251628032" filled="f" strokecolor="red" strokeweight="2.25pt"/>
        </w:pict>
      </w:r>
      <w:r w:rsidR="00A67169">
        <w:rPr>
          <w:noProof/>
          <w:lang w:eastAsia="fr-FR"/>
        </w:rPr>
        <w:drawing>
          <wp:inline distT="0" distB="0" distL="0" distR="0">
            <wp:extent cx="1876425" cy="3457575"/>
            <wp:effectExtent l="19050" t="0" r="952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876425" cy="3457575"/>
                    </a:xfrm>
                    <a:prstGeom prst="rect">
                      <a:avLst/>
                    </a:prstGeom>
                    <a:noFill/>
                    <a:ln w="9525">
                      <a:noFill/>
                      <a:miter lim="800000"/>
                      <a:headEnd/>
                      <a:tailEnd/>
                    </a:ln>
                  </pic:spPr>
                </pic:pic>
              </a:graphicData>
            </a:graphic>
          </wp:inline>
        </w:drawing>
      </w:r>
    </w:p>
    <w:p w:rsidR="003C040C" w:rsidRPr="003C040C" w:rsidRDefault="003C040C" w:rsidP="003C040C">
      <w:pPr>
        <w:rPr>
          <w:i/>
        </w:rPr>
      </w:pPr>
      <w:r w:rsidRPr="003C040C">
        <w:rPr>
          <w:i/>
        </w:rPr>
        <w:t>*le nom du service diffère en fonction de votre collectivité.</w:t>
      </w:r>
    </w:p>
    <w:p w:rsidR="0085342A" w:rsidRDefault="0085342A" w:rsidP="00CA481F">
      <w:pPr>
        <w:pStyle w:val="BodyText"/>
        <w:rPr>
          <w:rFonts w:ascii="Calibri" w:hAnsi="Calibri"/>
        </w:rPr>
      </w:pPr>
    </w:p>
    <w:p w:rsidR="00A86B20" w:rsidRDefault="00A86B20" w:rsidP="00CA481F">
      <w:pPr>
        <w:pStyle w:val="BodyText"/>
      </w:pPr>
      <w:r w:rsidRPr="00776984">
        <w:rPr>
          <w:rFonts w:ascii="Calibri" w:hAnsi="Calibri"/>
        </w:rPr>
        <w:t>Le</w:t>
      </w:r>
      <w:r>
        <w:rPr>
          <w:rFonts w:ascii="Calibri" w:hAnsi="Calibri"/>
        </w:rPr>
        <w:t xml:space="preserve"> service Actualités est disponible dans </w:t>
      </w:r>
      <w:smartTag w:uri="urn:schemas-microsoft-com:office:smarttags" w:element="PersonName">
        <w:smartTagPr>
          <w:attr w:name="ProductID" w:val="la rubrique Communication. Il"/>
        </w:smartTagPr>
        <w:r>
          <w:rPr>
            <w:rFonts w:ascii="Calibri" w:hAnsi="Calibri"/>
          </w:rPr>
          <w:t xml:space="preserve">la rubrique </w:t>
        </w:r>
        <w:r w:rsidRPr="00776984">
          <w:rPr>
            <w:rFonts w:ascii="Calibri" w:hAnsi="Calibri"/>
            <w:b/>
          </w:rPr>
          <w:t>Communication</w:t>
        </w:r>
        <w:r w:rsidRPr="00776984">
          <w:rPr>
            <w:rFonts w:ascii="Calibri" w:hAnsi="Calibri"/>
          </w:rPr>
          <w:t>.</w:t>
        </w:r>
        <w:r>
          <w:rPr>
            <w:rFonts w:ascii="Calibri" w:hAnsi="Calibri"/>
          </w:rPr>
          <w:t xml:space="preserve"> Il</w:t>
        </w:r>
      </w:smartTag>
      <w:r>
        <w:rPr>
          <w:rFonts w:ascii="Calibri" w:hAnsi="Calibri"/>
        </w:rPr>
        <w:t xml:space="preserve"> fait partie des services initiaux, c'est-à-dire disponibles à l’ouverture de l’ENT pour tous les établissements.</w:t>
      </w:r>
    </w:p>
    <w:p w:rsidR="00A86B20" w:rsidRDefault="00A86B20" w:rsidP="00CA481F">
      <w:pPr>
        <w:pStyle w:val="BodyText"/>
      </w:pPr>
    </w:p>
    <w:p w:rsidR="00A86B20" w:rsidRPr="00776984" w:rsidRDefault="00A86B20" w:rsidP="00A86B20">
      <w:pPr>
        <w:pStyle w:val="BodyText"/>
        <w:rPr>
          <w:rFonts w:ascii="Calibri" w:hAnsi="Calibri"/>
        </w:rPr>
      </w:pPr>
      <w:r w:rsidRPr="00776984">
        <w:rPr>
          <w:rFonts w:ascii="Calibri" w:hAnsi="Calibri"/>
        </w:rPr>
        <w:t xml:space="preserve">Il est </w:t>
      </w:r>
      <w:r w:rsidRPr="00776984">
        <w:rPr>
          <w:rFonts w:ascii="Calibri" w:hAnsi="Calibri"/>
          <w:b/>
        </w:rPr>
        <w:t>accessible de deux façons</w:t>
      </w:r>
      <w:r w:rsidRPr="00776984">
        <w:rPr>
          <w:rFonts w:ascii="Calibri" w:hAnsi="Calibri"/>
        </w:rPr>
        <w:t xml:space="preserve"> : </w:t>
      </w:r>
    </w:p>
    <w:p w:rsidR="00A86B20" w:rsidRDefault="00A86B20" w:rsidP="00A86B20">
      <w:pPr>
        <w:pStyle w:val="ENT-Puce"/>
      </w:pPr>
      <w:r>
        <w:t xml:space="preserve">A partir de </w:t>
      </w:r>
      <w:smartTag w:uri="urn:schemas-microsoft-com:office:smarttags" w:element="PersonName">
        <w:smartTagPr>
          <w:attr w:name="ProductID" w:val="la rubrique Communication"/>
        </w:smartTagPr>
        <w:r>
          <w:t>la rubrique Communication</w:t>
        </w:r>
      </w:smartTag>
      <w:r>
        <w:t xml:space="preserve"> du bandeau de navigation (cf. copie d’écran ci-dessus),</w:t>
      </w:r>
    </w:p>
    <w:p w:rsidR="00A86B20" w:rsidRDefault="00A86B20" w:rsidP="00A86B20">
      <w:pPr>
        <w:pStyle w:val="ENT-Puce"/>
      </w:pPr>
      <w:r>
        <w:t>Directement à</w:t>
      </w:r>
      <w:r w:rsidRPr="00873708">
        <w:t xml:space="preserve"> pa</w:t>
      </w:r>
      <w:r>
        <w:t>rtir de la page d’accueil de l’ENT.</w:t>
      </w:r>
    </w:p>
    <w:p w:rsidR="00A86B20" w:rsidRPr="00776984" w:rsidRDefault="00A86B20" w:rsidP="00A86B20">
      <w:pPr>
        <w:pStyle w:val="BodyText"/>
        <w:rPr>
          <w:rFonts w:ascii="Calibri" w:hAnsi="Calibri"/>
        </w:rPr>
      </w:pPr>
      <w:r w:rsidRPr="00776984">
        <w:rPr>
          <w:rFonts w:ascii="Calibri" w:hAnsi="Calibri"/>
        </w:rPr>
        <w:t xml:space="preserve">Le service </w:t>
      </w:r>
      <w:r>
        <w:rPr>
          <w:rFonts w:ascii="Calibri" w:hAnsi="Calibri"/>
        </w:rPr>
        <w:t>Actualités</w:t>
      </w:r>
      <w:r w:rsidRPr="00776984">
        <w:rPr>
          <w:rFonts w:ascii="Calibri" w:hAnsi="Calibri"/>
        </w:rPr>
        <w:t xml:space="preserve"> permet </w:t>
      </w:r>
      <w:r>
        <w:rPr>
          <w:rFonts w:ascii="Calibri" w:hAnsi="Calibri"/>
        </w:rPr>
        <w:t xml:space="preserve">aux utilisateurs de </w:t>
      </w:r>
      <w:r w:rsidRPr="00776984">
        <w:rPr>
          <w:rFonts w:ascii="Calibri" w:hAnsi="Calibri"/>
        </w:rPr>
        <w:t xml:space="preserve">: </w:t>
      </w:r>
    </w:p>
    <w:p w:rsidR="00A86B20" w:rsidRDefault="00A86B20" w:rsidP="00A86B20">
      <w:pPr>
        <w:pStyle w:val="ENT-Puce"/>
      </w:pPr>
      <w:r w:rsidRPr="0014577E">
        <w:rPr>
          <w:b/>
        </w:rPr>
        <w:t>Consulter</w:t>
      </w:r>
      <w:r>
        <w:t xml:space="preserve"> des actualités (pour tous types d’utilisateurs),</w:t>
      </w:r>
    </w:p>
    <w:p w:rsidR="00A86B20" w:rsidRDefault="00A86B20" w:rsidP="00A86B20">
      <w:pPr>
        <w:pStyle w:val="ENT-Puce"/>
      </w:pPr>
      <w:r w:rsidRPr="0014577E">
        <w:rPr>
          <w:b/>
        </w:rPr>
        <w:t>Créer et publier</w:t>
      </w:r>
      <w:r>
        <w:t xml:space="preserve"> des actualités, si leur profil le leur permet,</w:t>
      </w:r>
    </w:p>
    <w:p w:rsidR="00A86B20" w:rsidRDefault="00A86B20" w:rsidP="00A86B20">
      <w:pPr>
        <w:pStyle w:val="ENT-Puce"/>
      </w:pPr>
      <w:r>
        <w:rPr>
          <w:b/>
        </w:rPr>
        <w:t xml:space="preserve">Commenter des actualités, </w:t>
      </w:r>
      <w:r w:rsidRPr="00D77C18">
        <w:t>si leur</w:t>
      </w:r>
      <w:r>
        <w:t>s</w:t>
      </w:r>
      <w:r w:rsidRPr="00D77C18">
        <w:t xml:space="preserve"> </w:t>
      </w:r>
      <w:r>
        <w:t>doits</w:t>
      </w:r>
      <w:r w:rsidRPr="00D77C18">
        <w:t xml:space="preserve"> le leur permet</w:t>
      </w:r>
      <w:r>
        <w:t>tent</w:t>
      </w:r>
      <w:r w:rsidRPr="00D77C18">
        <w:t>.</w:t>
      </w:r>
    </w:p>
    <w:p w:rsidR="00A86B20" w:rsidRDefault="00A86B20" w:rsidP="00A86B20">
      <w:pPr>
        <w:pStyle w:val="ENT-Puce"/>
        <w:numPr>
          <w:ilvl w:val="0"/>
          <w:numId w:val="0"/>
        </w:numPr>
      </w:pPr>
      <w:r>
        <w:t xml:space="preserve">Les </w:t>
      </w:r>
      <w:r w:rsidRPr="00540C73">
        <w:rPr>
          <w:b/>
        </w:rPr>
        <w:t>grands types d’actualités</w:t>
      </w:r>
      <w:r>
        <w:t xml:space="preserve"> pouvant être créés sont les suivants : </w:t>
      </w:r>
    </w:p>
    <w:p w:rsidR="00A86B20" w:rsidRPr="00540C73" w:rsidRDefault="00D364F5" w:rsidP="00A86B20">
      <w:pPr>
        <w:pStyle w:val="ENT-Puce"/>
      </w:pPr>
      <w:r>
        <w:t>A</w:t>
      </w:r>
      <w:r w:rsidR="00A86B20" w:rsidRPr="00540C73">
        <w:t xml:space="preserve">dministrative, </w:t>
      </w:r>
    </w:p>
    <w:p w:rsidR="00A86B20" w:rsidRPr="00540C73" w:rsidRDefault="00A86B20" w:rsidP="00A86B20">
      <w:pPr>
        <w:pStyle w:val="ENT-Puce"/>
      </w:pPr>
      <w:r w:rsidRPr="00540C73">
        <w:t xml:space="preserve">Maintenance, </w:t>
      </w:r>
    </w:p>
    <w:p w:rsidR="00A86B20" w:rsidRPr="00540C73" w:rsidRDefault="00A86B20" w:rsidP="00A86B20">
      <w:pPr>
        <w:pStyle w:val="ENT-Puce"/>
      </w:pPr>
      <w:r w:rsidRPr="00540C73">
        <w:t>Enseignement,</w:t>
      </w:r>
    </w:p>
    <w:p w:rsidR="00A86B20" w:rsidRDefault="00A86B20" w:rsidP="00A86B20">
      <w:pPr>
        <w:pStyle w:val="ENT-Puce"/>
      </w:pPr>
      <w:r w:rsidRPr="00540C73">
        <w:t>Classe,</w:t>
      </w:r>
    </w:p>
    <w:p w:rsidR="00A86B20" w:rsidRDefault="00A86B20" w:rsidP="00A86B20">
      <w:pPr>
        <w:pStyle w:val="ENT-Puce"/>
      </w:pPr>
      <w:r>
        <w:lastRenderedPageBreak/>
        <w:t>CDI,</w:t>
      </w:r>
    </w:p>
    <w:p w:rsidR="00A86B20" w:rsidRPr="00540C73" w:rsidRDefault="00A86B20" w:rsidP="00A86B20">
      <w:pPr>
        <w:pStyle w:val="ENT-Puce"/>
      </w:pPr>
      <w:r>
        <w:t>Orientation,</w:t>
      </w:r>
    </w:p>
    <w:p w:rsidR="00A86B20" w:rsidRDefault="00A86B20" w:rsidP="00A86B20">
      <w:pPr>
        <w:pStyle w:val="ENT-Puce"/>
      </w:pPr>
      <w:r>
        <w:t>Autres</w:t>
      </w:r>
      <w:r w:rsidRPr="00540C73">
        <w:t>.</w:t>
      </w:r>
    </w:p>
    <w:p w:rsidR="00A86B20" w:rsidRPr="00540C73" w:rsidRDefault="00A86B20" w:rsidP="00A86B20">
      <w:pPr>
        <w:pStyle w:val="ENT-Puce"/>
        <w:numPr>
          <w:ilvl w:val="0"/>
          <w:numId w:val="0"/>
        </w:numPr>
      </w:pPr>
      <w:r>
        <w:t>Chaque utilisateur ne visualise que les actualités qu’il est habilité à consulter ou à commenter.</w:t>
      </w:r>
    </w:p>
    <w:p w:rsidR="00A86B20" w:rsidRDefault="00A86B20" w:rsidP="00A86B20">
      <w:pPr>
        <w:pStyle w:val="Titre2"/>
      </w:pPr>
      <w:bookmarkStart w:id="8" w:name="_Toc307302311"/>
      <w:r>
        <w:t>Quels sont les droits d’accès par profil ?</w:t>
      </w:r>
      <w:bookmarkEnd w:id="8"/>
    </w:p>
    <w:p w:rsidR="00A86B20" w:rsidRDefault="00A86B20" w:rsidP="00A86B20">
      <w:r>
        <w:t>L’</w:t>
      </w:r>
      <w:r w:rsidR="008C79AF">
        <w:t>administrateur local/superviseur</w:t>
      </w:r>
      <w:r>
        <w:t xml:space="preserve"> définit dans la console d’administration la</w:t>
      </w:r>
      <w:r w:rsidRPr="004968C0">
        <w:rPr>
          <w:b/>
        </w:rPr>
        <w:t xml:space="preserve"> liste des profils d’utilisateurs gestionnaires de service</w:t>
      </w:r>
      <w:r>
        <w:t>. Par défaut, ce sont les profils enseignants et personnels d’établissement.</w:t>
      </w:r>
    </w:p>
    <w:p w:rsidR="00A86B20" w:rsidRDefault="00A86B20" w:rsidP="00A86B20">
      <w:r>
        <w:t xml:space="preserve">Les </w:t>
      </w:r>
      <w:r w:rsidRPr="001D2D07">
        <w:rPr>
          <w:b/>
        </w:rPr>
        <w:t>profils gestionnaires</w:t>
      </w:r>
      <w:r>
        <w:t xml:space="preserve"> disposent de l’ensemble des droits proposés sur ce service. Ils peuvent </w:t>
      </w:r>
      <w:r>
        <w:rPr>
          <w:b/>
        </w:rPr>
        <w:t>publier</w:t>
      </w:r>
      <w:r>
        <w:t xml:space="preserve"> des actualités. Ils peuvent les </w:t>
      </w:r>
      <w:r w:rsidRPr="000B23EA">
        <w:rPr>
          <w:b/>
        </w:rPr>
        <w:t>partager</w:t>
      </w:r>
      <w:r>
        <w:t xml:space="preserve"> avec les utilisateurs/ groupes d’utilisateurs avec lesquels ils peuvent échanger et les groupes auxquels ils appartiennent</w:t>
      </w:r>
      <w:r w:rsidR="00C13130">
        <w:t>,</w:t>
      </w:r>
      <w:r>
        <w:t xml:space="preserve"> et leur attribuer des </w:t>
      </w:r>
      <w:r w:rsidRPr="000B23EA">
        <w:rPr>
          <w:b/>
        </w:rPr>
        <w:t>droits de lecture</w:t>
      </w:r>
      <w:r>
        <w:rPr>
          <w:b/>
        </w:rPr>
        <w:t xml:space="preserve"> </w:t>
      </w:r>
      <w:r w:rsidRPr="000B23EA">
        <w:t>et/</w:t>
      </w:r>
      <w:r>
        <w:rPr>
          <w:b/>
        </w:rPr>
        <w:t xml:space="preserve"> </w:t>
      </w:r>
      <w:r w:rsidRPr="000B23EA">
        <w:t>ou</w:t>
      </w:r>
      <w:r>
        <w:t xml:space="preserve"> des </w:t>
      </w:r>
      <w:r w:rsidRPr="000B23EA">
        <w:rPr>
          <w:b/>
        </w:rPr>
        <w:t>droits d’écriture</w:t>
      </w:r>
      <w:r>
        <w:t xml:space="preserve">. </w:t>
      </w:r>
    </w:p>
    <w:p w:rsidR="00A86B20" w:rsidRDefault="00A86B20" w:rsidP="00A86B20">
      <w:r w:rsidRPr="00E62E6C">
        <w:t>Le</w:t>
      </w:r>
      <w:r>
        <w:t>s utilisateurs de type « </w:t>
      </w:r>
      <w:r w:rsidRPr="009B59B0">
        <w:rPr>
          <w:b/>
        </w:rPr>
        <w:t>personnel de direction</w:t>
      </w:r>
      <w:r>
        <w:t> », « </w:t>
      </w:r>
      <w:r w:rsidRPr="00D77C18">
        <w:rPr>
          <w:b/>
        </w:rPr>
        <w:t>enseignants</w:t>
      </w:r>
      <w:r>
        <w:rPr>
          <w:b/>
        </w:rPr>
        <w:t> »</w:t>
      </w:r>
      <w:r w:rsidRPr="00D77C18">
        <w:rPr>
          <w:b/>
        </w:rPr>
        <w:t xml:space="preserve"> et </w:t>
      </w:r>
      <w:r>
        <w:rPr>
          <w:b/>
        </w:rPr>
        <w:t>« </w:t>
      </w:r>
      <w:r w:rsidRPr="00D77C18">
        <w:rPr>
          <w:b/>
        </w:rPr>
        <w:t>personnels d’établissement</w:t>
      </w:r>
      <w:r>
        <w:rPr>
          <w:b/>
        </w:rPr>
        <w:t> »</w:t>
      </w:r>
      <w:r>
        <w:t xml:space="preserve"> peuvent </w:t>
      </w:r>
      <w:r w:rsidRPr="00E62E6C">
        <w:t>publier des actualités vers l’ensemble des utilisateurs de l’établissement ou seulement</w:t>
      </w:r>
      <w:r>
        <w:t xml:space="preserve"> vers des groupes particuliers.</w:t>
      </w:r>
    </w:p>
    <w:p w:rsidR="00A86B20" w:rsidRPr="00E62E6C" w:rsidRDefault="00A86B20" w:rsidP="00A86B20">
      <w:r>
        <w:t>Les profils « </w:t>
      </w:r>
      <w:r w:rsidRPr="006F7CEA">
        <w:rPr>
          <w:b/>
        </w:rPr>
        <w:t>élèves</w:t>
      </w:r>
      <w:r>
        <w:t> », « </w:t>
      </w:r>
      <w:r w:rsidRPr="006F7CEA">
        <w:rPr>
          <w:b/>
        </w:rPr>
        <w:t>parents</w:t>
      </w:r>
      <w:r>
        <w:t> », « </w:t>
      </w:r>
      <w:r w:rsidRPr="006F7CEA">
        <w:rPr>
          <w:b/>
        </w:rPr>
        <w:t>invités</w:t>
      </w:r>
      <w:r>
        <w:t> » peuvent également être gestionnaires du service Actualités</w:t>
      </w:r>
      <w:r w:rsidR="00C13130">
        <w:t xml:space="preserve"> uniquement</w:t>
      </w:r>
      <w:r>
        <w:t xml:space="preserve"> si l’</w:t>
      </w:r>
      <w:r w:rsidR="008C79AF">
        <w:t>administrateur local</w:t>
      </w:r>
      <w:r w:rsidR="008E257E">
        <w:t>/</w:t>
      </w:r>
      <w:r w:rsidR="00180D07">
        <w:t>superviseur</w:t>
      </w:r>
      <w:r>
        <w:t xml:space="preserve"> leur a donné les droits dans la console d’administration.</w:t>
      </w:r>
    </w:p>
    <w:p w:rsidR="00A86B20" w:rsidRDefault="00A86B20" w:rsidP="00A86B20">
      <w:pPr>
        <w:pStyle w:val="ENT-Pointdattention"/>
      </w:pPr>
      <w:r>
        <w:t xml:space="preserve">Les </w:t>
      </w:r>
      <w:r w:rsidRPr="00527BBC">
        <w:rPr>
          <w:b/>
        </w:rPr>
        <w:t>règles de communication</w:t>
      </w:r>
      <w:r>
        <w:t xml:space="preserve"> s’appliquent au service Actualités : selon leur profil, les utilisateurs auront  accès à certaines actualités seulement. Ainsi, les élèves auront accès aux actualités de leur établissement et de leur classe ; les parents auront accès aux actualités de l’établissement,</w:t>
      </w:r>
      <w:r w:rsidR="00C13130">
        <w:t xml:space="preserve"> etc. La création de groupes</w:t>
      </w:r>
      <w:r>
        <w:t xml:space="preserve"> locaux ou étendus permet d’outrepasser ces règles de communication et de permettre à des utilisateurs d’accéder à des actualités plus étendues (actualités inter-établissements,  actualités inter-classes par exemple).</w:t>
      </w:r>
    </w:p>
    <w:p w:rsidR="00A86B20" w:rsidRDefault="00A86B20" w:rsidP="00A86B20">
      <w:pPr>
        <w:pStyle w:val="Titre2"/>
        <w:ind w:left="578" w:hanging="578"/>
      </w:pPr>
      <w:r>
        <w:br w:type="page"/>
      </w:r>
      <w:bookmarkStart w:id="9" w:name="_Toc307302312"/>
      <w:r>
        <w:lastRenderedPageBreak/>
        <w:t xml:space="preserve">Comment se repérer dans le service </w:t>
      </w:r>
      <w:r w:rsidR="00C13130">
        <w:t>A</w:t>
      </w:r>
      <w:r>
        <w:t>ctualités ?</w:t>
      </w:r>
      <w:bookmarkEnd w:id="9"/>
    </w:p>
    <w:p w:rsidR="00A86B20" w:rsidRPr="00050D2E" w:rsidRDefault="00A86B20" w:rsidP="00A86B20">
      <w:pPr>
        <w:pStyle w:val="ENT-Puce"/>
        <w:rPr>
          <w:b/>
        </w:rPr>
      </w:pPr>
      <w:r w:rsidRPr="00050D2E">
        <w:rPr>
          <w:b/>
        </w:rPr>
        <w:t>La page d’accueil de l’ENT donne un premier accès aux actualités :</w:t>
      </w:r>
    </w:p>
    <w:p w:rsidR="00A86B20" w:rsidRDefault="00C13130" w:rsidP="00A86B20">
      <w:pPr>
        <w:jc w:val="center"/>
        <w:rPr>
          <w:lang w:eastAsia="ar-SA"/>
        </w:rPr>
      </w:pPr>
      <w:r>
        <w:rPr>
          <w:noProof/>
        </w:rPr>
        <w:pict>
          <v:rect id="_x0000_s2704" style="position:absolute;left:0;text-align:left;margin-left:300.45pt;margin-top:183.2pt;width:206.85pt;height:216.75pt;z-index:251686400" filled="f" strokecolor="red" strokeweight="2.25pt"/>
        </w:pict>
      </w:r>
      <w:r w:rsidR="00A67169">
        <w:rPr>
          <w:noProof/>
        </w:rPr>
        <w:drawing>
          <wp:inline distT="0" distB="0" distL="0" distR="0">
            <wp:extent cx="6477000" cy="5286375"/>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477000" cy="5286375"/>
                    </a:xfrm>
                    <a:prstGeom prst="rect">
                      <a:avLst/>
                    </a:prstGeom>
                    <a:noFill/>
                    <a:ln w="9525">
                      <a:noFill/>
                      <a:miter lim="800000"/>
                      <a:headEnd/>
                      <a:tailEnd/>
                    </a:ln>
                  </pic:spPr>
                </pic:pic>
              </a:graphicData>
            </a:graphic>
          </wp:inline>
        </w:drawing>
      </w:r>
    </w:p>
    <w:p w:rsidR="00A86B20" w:rsidRDefault="00A072BD" w:rsidP="00A86B20">
      <w:pPr>
        <w:jc w:val="left"/>
        <w:rPr>
          <w:lang w:eastAsia="ar-SA"/>
        </w:rPr>
      </w:pPr>
      <w:r>
        <w:rPr>
          <w:noProof/>
        </w:rPr>
        <w:pict>
          <v:rect id="_x0000_s2705" style="position:absolute;margin-left:300.45pt;margin-top:-404.6pt;width:206.85pt;height:142.65pt;z-index:251687424" filled="f" strokecolor="red" strokeweight="2.25pt"/>
        </w:pict>
      </w:r>
    </w:p>
    <w:p w:rsidR="00A86B20" w:rsidRDefault="00A86B20" w:rsidP="00A86B20">
      <w:pPr>
        <w:jc w:val="left"/>
        <w:rPr>
          <w:lang w:eastAsia="ar-SA"/>
        </w:rPr>
      </w:pPr>
      <w:r>
        <w:rPr>
          <w:lang w:eastAsia="ar-SA"/>
        </w:rPr>
        <w:t xml:space="preserve">Les actualités dernièrement publiées sont directement accessibles à partir de la page d’accueil pour tous les utilisateurs de l’ENT. L’utilisateur retrouve pour chaque actualité : </w:t>
      </w:r>
    </w:p>
    <w:p w:rsidR="00A86B20" w:rsidRDefault="00A86B20" w:rsidP="00A86B20">
      <w:pPr>
        <w:pStyle w:val="ENT-Puce"/>
        <w:numPr>
          <w:ilvl w:val="1"/>
          <w:numId w:val="4"/>
        </w:numPr>
      </w:pPr>
      <w:r>
        <w:t xml:space="preserve">Un </w:t>
      </w:r>
      <w:r w:rsidRPr="00AB5169">
        <w:rPr>
          <w:b/>
        </w:rPr>
        <w:t>titre</w:t>
      </w:r>
      <w:r>
        <w:t xml:space="preserve"> dont le code couleur permet de savoir si l’actualité a déjà été lue (elle est alors indiquée en noir), ou si l’actualité est urgente (elle est alors indiquée en rouge),</w:t>
      </w:r>
    </w:p>
    <w:p w:rsidR="00A86B20" w:rsidRDefault="00A86B20" w:rsidP="00A86B20">
      <w:pPr>
        <w:pStyle w:val="ENT-Puce"/>
        <w:numPr>
          <w:ilvl w:val="1"/>
          <w:numId w:val="4"/>
        </w:numPr>
      </w:pPr>
      <w:r>
        <w:t>Le nom de l’auteur de l’actualité et la date de publication,</w:t>
      </w:r>
    </w:p>
    <w:p w:rsidR="00A86B20" w:rsidRDefault="00A86B20" w:rsidP="00A86B20">
      <w:pPr>
        <w:pStyle w:val="ENT-Puce"/>
        <w:numPr>
          <w:ilvl w:val="1"/>
          <w:numId w:val="4"/>
        </w:numPr>
      </w:pPr>
      <w:r>
        <w:t>En cliquant sur le titre, l’utilisateur accède au contenu de l’actualité.</w:t>
      </w:r>
    </w:p>
    <w:p w:rsidR="00A86B20" w:rsidRDefault="00A86B20" w:rsidP="00A86B20">
      <w:pPr>
        <w:pStyle w:val="ENT-Puce"/>
        <w:numPr>
          <w:ilvl w:val="1"/>
          <w:numId w:val="4"/>
        </w:numPr>
      </w:pPr>
      <w:r>
        <w:t>Un accès direct au service Actualité</w:t>
      </w:r>
      <w:r w:rsidR="00C13130">
        <w:t>s</w:t>
      </w:r>
      <w:r>
        <w:t xml:space="preserve"> est possible depuis la page d’accueil de l’ENT via « Voir toutes les actualités ».</w:t>
      </w:r>
    </w:p>
    <w:p w:rsidR="00A86B20" w:rsidRDefault="00A86B20" w:rsidP="00D47FD3">
      <w:pPr>
        <w:pStyle w:val="ENT-Puce"/>
        <w:numPr>
          <w:ilvl w:val="0"/>
          <w:numId w:val="0"/>
        </w:numPr>
      </w:pPr>
      <w:r>
        <w:t>De plus, depuis le pavé Notification</w:t>
      </w:r>
      <w:r w:rsidR="00C13130">
        <w:t>s</w:t>
      </w:r>
      <w:r>
        <w:t>, l’utilisateur est averti des nouvelles actualités publiées à son intention.</w:t>
      </w:r>
    </w:p>
    <w:p w:rsidR="00A86B20" w:rsidRPr="00050D2E" w:rsidRDefault="00A86B20" w:rsidP="00A86B20">
      <w:pPr>
        <w:pStyle w:val="ENT-Puce"/>
        <w:rPr>
          <w:b/>
        </w:rPr>
      </w:pPr>
      <w:r w:rsidRPr="00050D2E">
        <w:rPr>
          <w:b/>
        </w:rPr>
        <w:lastRenderedPageBreak/>
        <w:t xml:space="preserve">La </w:t>
      </w:r>
      <w:r w:rsidRPr="008A1863">
        <w:rPr>
          <w:b/>
        </w:rPr>
        <w:t>page d’accueil</w:t>
      </w:r>
      <w:r>
        <w:rPr>
          <w:b/>
        </w:rPr>
        <w:t xml:space="preserve"> du service</w:t>
      </w:r>
      <w:r w:rsidRPr="00050D2E">
        <w:rPr>
          <w:b/>
        </w:rPr>
        <w:t xml:space="preserve"> </w:t>
      </w:r>
      <w:r>
        <w:rPr>
          <w:b/>
        </w:rPr>
        <w:t>A</w:t>
      </w:r>
      <w:r w:rsidRPr="00050D2E">
        <w:rPr>
          <w:b/>
        </w:rPr>
        <w:t>ctualités présente à l’utilisateur la liste des actualités qui le concernent :</w:t>
      </w:r>
    </w:p>
    <w:p w:rsidR="00A86B20" w:rsidRDefault="00A67169" w:rsidP="00A86B20">
      <w:pPr>
        <w:jc w:val="center"/>
        <w:rPr>
          <w:lang w:eastAsia="ar-SA"/>
        </w:rPr>
      </w:pPr>
      <w:r>
        <w:rPr>
          <w:noProof/>
        </w:rPr>
        <w:drawing>
          <wp:anchor distT="0" distB="0" distL="114300" distR="114300" simplePos="0" relativeHeight="251659776" behindDoc="0" locked="0" layoutInCell="1" allowOverlap="0">
            <wp:simplePos x="0" y="0"/>
            <wp:positionH relativeFrom="column">
              <wp:posOffset>-182245</wp:posOffset>
            </wp:positionH>
            <wp:positionV relativeFrom="paragraph">
              <wp:posOffset>421640</wp:posOffset>
            </wp:positionV>
            <wp:extent cx="329565" cy="266065"/>
            <wp:effectExtent l="19050" t="0" r="0" b="0"/>
            <wp:wrapNone/>
            <wp:docPr id="62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9565" cy="266065"/>
                    </a:xfrm>
                    <a:prstGeom prst="rect">
                      <a:avLst/>
                    </a:prstGeom>
                    <a:noFill/>
                    <a:ln w="9525">
                      <a:noFill/>
                      <a:miter lim="800000"/>
                      <a:headEnd/>
                      <a:tailEnd/>
                    </a:ln>
                  </pic:spPr>
                </pic:pic>
              </a:graphicData>
            </a:graphic>
          </wp:anchor>
        </w:drawing>
      </w:r>
      <w:r w:rsidR="00A86B20">
        <w:rPr>
          <w:noProof/>
        </w:rPr>
        <w:pict>
          <v:rect id="_x0000_s2665" style="position:absolute;left:0;text-align:left;margin-left:17.65pt;margin-top:35.95pt;width:475.25pt;height:18.2pt;z-index:251654656;mso-position-horizontal-relative:text;mso-position-vertical-relative:text" filled="f" strokecolor="red" strokeweight="2.25pt"/>
        </w:pict>
      </w:r>
      <w:r w:rsidR="00A86B20">
        <w:rPr>
          <w:noProof/>
        </w:rPr>
        <w:pict>
          <v:rect id="_x0000_s2667" style="position:absolute;left:0;text-align:left;margin-left:25.4pt;margin-top:73.45pt;width:387.95pt;height:181.65pt;z-index:251656704;mso-position-horizontal-relative:text;mso-position-vertical-relative:text" filled="f" strokecolor="red" strokeweight="2.25pt"/>
        </w:pict>
      </w:r>
      <w:r>
        <w:rPr>
          <w:noProof/>
        </w:rPr>
        <w:drawing>
          <wp:anchor distT="0" distB="0" distL="114300" distR="114300" simplePos="0" relativeHeight="251658752" behindDoc="0" locked="0" layoutInCell="1" allowOverlap="1">
            <wp:simplePos x="0" y="0"/>
            <wp:positionH relativeFrom="column">
              <wp:posOffset>4006850</wp:posOffset>
            </wp:positionH>
            <wp:positionV relativeFrom="paragraph">
              <wp:posOffset>1697355</wp:posOffset>
            </wp:positionV>
            <wp:extent cx="329565" cy="276225"/>
            <wp:effectExtent l="19050" t="0" r="0" b="0"/>
            <wp:wrapNone/>
            <wp:docPr id="62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r>
        <w:rPr>
          <w:noProof/>
        </w:rPr>
        <w:drawing>
          <wp:anchor distT="0" distB="0" distL="114300" distR="114300" simplePos="0" relativeHeight="251657728" behindDoc="0" locked="0" layoutInCell="1" allowOverlap="1">
            <wp:simplePos x="0" y="0"/>
            <wp:positionH relativeFrom="column">
              <wp:posOffset>6259830</wp:posOffset>
            </wp:positionH>
            <wp:positionV relativeFrom="paragraph">
              <wp:posOffset>680085</wp:posOffset>
            </wp:positionV>
            <wp:extent cx="339090" cy="274320"/>
            <wp:effectExtent l="19050" t="0" r="0" b="0"/>
            <wp:wrapNone/>
            <wp:docPr id="62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9090" cy="274320"/>
                    </a:xfrm>
                    <a:prstGeom prst="rect">
                      <a:avLst/>
                    </a:prstGeom>
                    <a:noFill/>
                    <a:ln w="9525">
                      <a:noFill/>
                      <a:miter lim="800000"/>
                      <a:headEnd/>
                      <a:tailEnd/>
                    </a:ln>
                  </pic:spPr>
                </pic:pic>
              </a:graphicData>
            </a:graphic>
          </wp:anchor>
        </w:drawing>
      </w:r>
      <w:r w:rsidR="00A86B20">
        <w:rPr>
          <w:noProof/>
        </w:rPr>
        <w:pict>
          <v:rect id="_x0000_s2666" style="position:absolute;left:0;text-align:left;margin-left:339pt;margin-top:56.65pt;width:150.65pt;height:15.1pt;z-index:251655680;mso-position-horizontal-relative:text;mso-position-vertical-relative:text" filled="f" strokecolor="red" strokeweight="2.25pt"/>
        </w:pict>
      </w:r>
      <w:r w:rsidR="00A86B20" w:rsidRPr="00AA324D">
        <w:rPr>
          <w:lang w:eastAsia="ar-SA"/>
        </w:rPr>
        <w:t xml:space="preserve"> </w:t>
      </w:r>
      <w:r>
        <w:rPr>
          <w:noProof/>
        </w:rPr>
        <w:drawing>
          <wp:inline distT="0" distB="0" distL="0" distR="0">
            <wp:extent cx="6172200" cy="3228975"/>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t="19522" r="4582"/>
                    <a:stretch>
                      <a:fillRect/>
                    </a:stretch>
                  </pic:blipFill>
                  <pic:spPr bwMode="auto">
                    <a:xfrm>
                      <a:off x="0" y="0"/>
                      <a:ext cx="6172200" cy="3228975"/>
                    </a:xfrm>
                    <a:prstGeom prst="rect">
                      <a:avLst/>
                    </a:prstGeom>
                    <a:noFill/>
                    <a:ln w="9525">
                      <a:noFill/>
                      <a:miter lim="800000"/>
                      <a:headEnd/>
                      <a:tailEnd/>
                    </a:ln>
                  </pic:spPr>
                </pic:pic>
              </a:graphicData>
            </a:graphic>
          </wp:inline>
        </w:drawing>
      </w:r>
    </w:p>
    <w:p w:rsidR="00A86B20" w:rsidRDefault="00A86B20" w:rsidP="00A86B20">
      <w:pPr>
        <w:jc w:val="center"/>
        <w:rPr>
          <w:lang w:eastAsia="ar-SA"/>
        </w:rPr>
      </w:pPr>
    </w:p>
    <w:p w:rsidR="00A86B20" w:rsidRDefault="00A86B20" w:rsidP="00A86B20">
      <w:pPr>
        <w:pStyle w:val="ENT-Puce"/>
      </w:pPr>
      <w:r>
        <w:rPr>
          <w:b/>
        </w:rPr>
        <w:t xml:space="preserve">1 : </w:t>
      </w:r>
      <w:r w:rsidRPr="00516EBB">
        <w:rPr>
          <w:b/>
        </w:rPr>
        <w:t>Un</w:t>
      </w:r>
      <w:r>
        <w:rPr>
          <w:b/>
        </w:rPr>
        <w:t xml:space="preserve">e barre d’outils </w:t>
      </w:r>
      <w:r>
        <w:t>: permet à l’utilisateur de lancer une recherche par mot clé dans les actualités, d’ajouter une actualité s’il a des droits de gestionnaire sur les actualités,</w:t>
      </w:r>
    </w:p>
    <w:p w:rsidR="00A86B20" w:rsidRDefault="00A86B20" w:rsidP="00A86B20">
      <w:pPr>
        <w:pStyle w:val="ENT-Puce"/>
      </w:pPr>
      <w:r w:rsidRPr="00516EBB">
        <w:rPr>
          <w:b/>
        </w:rPr>
        <w:t>2 : L</w:t>
      </w:r>
      <w:r>
        <w:rPr>
          <w:b/>
        </w:rPr>
        <w:t xml:space="preserve">e mode d’affichage des résultats </w:t>
      </w:r>
      <w:r>
        <w:t xml:space="preserve">: l’utilisateur peut choisir le mode d’affichage des résultats. Ainsi, lorsqu’il a accès à une longue liste d’actualités, il peut choisir d’afficher 5, 10, 25 ou 50 résultats par page, </w:t>
      </w:r>
    </w:p>
    <w:p w:rsidR="00A86B20" w:rsidRDefault="00A86B20" w:rsidP="00A86B20">
      <w:pPr>
        <w:pStyle w:val="ENT-Puce"/>
      </w:pPr>
      <w:r>
        <w:rPr>
          <w:b/>
        </w:rPr>
        <w:t>3 </w:t>
      </w:r>
      <w:r w:rsidRPr="00516EBB">
        <w:rPr>
          <w:b/>
        </w:rPr>
        <w:t xml:space="preserve">: </w:t>
      </w:r>
      <w:r>
        <w:rPr>
          <w:b/>
        </w:rPr>
        <w:t>La liste des actualités</w:t>
      </w:r>
      <w:r>
        <w:t xml:space="preserve"> : dans la partie centrale de la page se trouvent les actualités auxquelles l’utilisateur a accès. Chaque actualité est signalée par un titre, par les informations relatives à sa publication (l’auteur, la date et l’heure de publication, le type d’actualité). Les  actualités sont soumises à un code couleur : </w:t>
      </w:r>
    </w:p>
    <w:p w:rsidR="00A86B20" w:rsidRDefault="00A86B20" w:rsidP="00A86B20">
      <w:pPr>
        <w:pStyle w:val="ENT-Puce"/>
        <w:numPr>
          <w:ilvl w:val="1"/>
          <w:numId w:val="4"/>
        </w:numPr>
        <w:rPr>
          <w:szCs w:val="24"/>
          <w:lang w:eastAsia="ar-SA"/>
        </w:rPr>
      </w:pPr>
      <w:r>
        <w:t>Les activités dont le titre apparaît en</w:t>
      </w:r>
      <w:r w:rsidRPr="00540C73">
        <w:t xml:space="preserve"> bleu</w:t>
      </w:r>
      <w:r>
        <w:t xml:space="preserve"> </w:t>
      </w:r>
      <w:r>
        <w:rPr>
          <w:szCs w:val="24"/>
          <w:lang w:eastAsia="ar-SA"/>
        </w:rPr>
        <w:t>n’ont pas encore été lues par l’utilisateur,</w:t>
      </w:r>
    </w:p>
    <w:p w:rsidR="00A86B20" w:rsidRDefault="00A86B20" w:rsidP="00A86B20">
      <w:pPr>
        <w:pStyle w:val="ENT-Puce"/>
        <w:numPr>
          <w:ilvl w:val="1"/>
          <w:numId w:val="4"/>
        </w:numPr>
        <w:rPr>
          <w:szCs w:val="24"/>
          <w:lang w:eastAsia="ar-SA"/>
        </w:rPr>
      </w:pPr>
      <w:r>
        <w:rPr>
          <w:szCs w:val="24"/>
          <w:lang w:eastAsia="ar-SA"/>
        </w:rPr>
        <w:t>Les actualités dont le titre apparaît en noir ont au moins été lues une fois par l’utilisateur,</w:t>
      </w:r>
    </w:p>
    <w:p w:rsidR="00A86B20" w:rsidRDefault="00A86B20" w:rsidP="00A86B20">
      <w:pPr>
        <w:pStyle w:val="ENT-Puce"/>
        <w:numPr>
          <w:ilvl w:val="1"/>
          <w:numId w:val="4"/>
        </w:numPr>
        <w:rPr>
          <w:lang w:eastAsia="ar-SA"/>
        </w:rPr>
      </w:pPr>
      <w:r>
        <w:rPr>
          <w:szCs w:val="24"/>
          <w:lang w:eastAsia="ar-SA"/>
        </w:rPr>
        <w:t>Les actualités dont le titre apparaît en rouge ont été typées « Priorité haute » lors de leur création.</w:t>
      </w:r>
      <w:r w:rsidRPr="00540C73">
        <w:rPr>
          <w:szCs w:val="24"/>
          <w:lang w:eastAsia="ar-SA"/>
        </w:rPr>
        <w:t xml:space="preserve">  </w:t>
      </w:r>
    </w:p>
    <w:p w:rsidR="00A86B20" w:rsidRDefault="00A86B20" w:rsidP="00A86B20">
      <w:pPr>
        <w:rPr>
          <w:lang w:eastAsia="ar-SA"/>
        </w:rPr>
      </w:pPr>
      <w:r>
        <w:rPr>
          <w:lang w:eastAsia="ar-SA"/>
        </w:rPr>
        <w:t xml:space="preserve">Lorsque l’utilisateur consulte une actualité en cliquant, à partir de la page d’accueil sur le titre de l’actualité ou sur le lien « Lire la suite », il accède à la page de l’actualité : </w:t>
      </w:r>
    </w:p>
    <w:p w:rsidR="00A86B20" w:rsidRDefault="00A86B20" w:rsidP="00A86B20">
      <w:pPr>
        <w:jc w:val="center"/>
        <w:rPr>
          <w:lang w:eastAsia="ar-SA"/>
        </w:rPr>
      </w:pPr>
      <w:r>
        <w:rPr>
          <w:noProof/>
        </w:rPr>
        <w:lastRenderedPageBreak/>
        <w:pict>
          <v:rect id="_x0000_s2641" style="position:absolute;left:0;text-align:left;margin-left:.3pt;margin-top:13.55pt;width:389.7pt;height:17.65pt;z-index:251630080" filled="f" strokecolor="red" strokeweight="2.25pt"/>
        </w:pict>
      </w:r>
      <w:r w:rsidR="00A67169">
        <w:rPr>
          <w:noProof/>
        </w:rPr>
        <w:drawing>
          <wp:anchor distT="0" distB="0" distL="114300" distR="114300" simplePos="0" relativeHeight="251633152" behindDoc="0" locked="0" layoutInCell="1" allowOverlap="1">
            <wp:simplePos x="0" y="0"/>
            <wp:positionH relativeFrom="column">
              <wp:posOffset>4319270</wp:posOffset>
            </wp:positionH>
            <wp:positionV relativeFrom="paragraph">
              <wp:posOffset>532765</wp:posOffset>
            </wp:positionV>
            <wp:extent cx="339090" cy="274320"/>
            <wp:effectExtent l="19050" t="0" r="0" b="0"/>
            <wp:wrapNone/>
            <wp:docPr id="596"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9090" cy="274320"/>
                    </a:xfrm>
                    <a:prstGeom prst="rect">
                      <a:avLst/>
                    </a:prstGeom>
                    <a:noFill/>
                    <a:ln w="9525">
                      <a:noFill/>
                      <a:miter lim="800000"/>
                      <a:headEnd/>
                      <a:tailEnd/>
                    </a:ln>
                  </pic:spPr>
                </pic:pic>
              </a:graphicData>
            </a:graphic>
          </wp:anchor>
        </w:drawing>
      </w:r>
      <w:r w:rsidR="00A67169">
        <w:rPr>
          <w:noProof/>
        </w:rPr>
        <w:drawing>
          <wp:anchor distT="0" distB="0" distL="114300" distR="114300" simplePos="0" relativeHeight="251632128" behindDoc="0" locked="0" layoutInCell="1" allowOverlap="0">
            <wp:simplePos x="0" y="0"/>
            <wp:positionH relativeFrom="column">
              <wp:posOffset>4988560</wp:posOffset>
            </wp:positionH>
            <wp:positionV relativeFrom="paragraph">
              <wp:posOffset>132715</wp:posOffset>
            </wp:positionV>
            <wp:extent cx="329565" cy="266065"/>
            <wp:effectExtent l="19050" t="0" r="0" b="0"/>
            <wp:wrapNone/>
            <wp:docPr id="59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9565" cy="266065"/>
                    </a:xfrm>
                    <a:prstGeom prst="rect">
                      <a:avLst/>
                    </a:prstGeom>
                    <a:noFill/>
                    <a:ln w="9525">
                      <a:noFill/>
                      <a:miter lim="800000"/>
                      <a:headEnd/>
                      <a:tailEnd/>
                    </a:ln>
                  </pic:spPr>
                </pic:pic>
              </a:graphicData>
            </a:graphic>
          </wp:anchor>
        </w:drawing>
      </w:r>
      <w:r>
        <w:rPr>
          <w:noProof/>
        </w:rPr>
        <w:pict>
          <v:rect id="_x0000_s2642" style="position:absolute;left:0;text-align:left;margin-left:7.3pt;margin-top:41.1pt;width:329.4pt;height:27.1pt;z-index:251631104;mso-position-horizontal-relative:text;mso-position-vertical-relative:text" filled="f" strokecolor="red" strokeweight="2.25pt"/>
        </w:pict>
      </w:r>
      <w:r>
        <w:rPr>
          <w:noProof/>
        </w:rPr>
        <w:pict>
          <v:rect id="_x0000_s2640" style="position:absolute;left:0;text-align:left;margin-left:1.8pt;margin-top:74.9pt;width:379.3pt;height:68.65pt;z-index:251629056;mso-position-horizontal-relative:text;mso-position-vertical-relative:text" filled="f" strokecolor="red" strokeweight="2.25pt"/>
        </w:pict>
      </w:r>
      <w:r w:rsidR="00A67169">
        <w:rPr>
          <w:noProof/>
        </w:rPr>
        <w:drawing>
          <wp:anchor distT="0" distB="0" distL="114300" distR="114300" simplePos="0" relativeHeight="251634176" behindDoc="0" locked="0" layoutInCell="1" allowOverlap="1">
            <wp:simplePos x="0" y="0"/>
            <wp:positionH relativeFrom="column">
              <wp:posOffset>1540510</wp:posOffset>
            </wp:positionH>
            <wp:positionV relativeFrom="paragraph">
              <wp:posOffset>1408430</wp:posOffset>
            </wp:positionV>
            <wp:extent cx="329565" cy="276225"/>
            <wp:effectExtent l="19050" t="0" r="0" b="0"/>
            <wp:wrapNone/>
            <wp:docPr id="597"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r w:rsidRPr="00540C73">
        <w:rPr>
          <w:lang w:eastAsia="ar-SA"/>
        </w:rPr>
        <w:t xml:space="preserve"> </w:t>
      </w:r>
      <w:r w:rsidR="00A67169">
        <w:rPr>
          <w:noProof/>
        </w:rPr>
        <w:drawing>
          <wp:inline distT="0" distB="0" distL="0" distR="0">
            <wp:extent cx="6477000" cy="1771650"/>
            <wp:effectExtent l="19050" t="19050" r="19050" b="1905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6477000" cy="1771650"/>
                    </a:xfrm>
                    <a:prstGeom prst="rect">
                      <a:avLst/>
                    </a:prstGeom>
                    <a:noFill/>
                    <a:ln w="6350" cmpd="sng">
                      <a:solidFill>
                        <a:srgbClr val="000000"/>
                      </a:solidFill>
                      <a:miter lim="800000"/>
                      <a:headEnd/>
                      <a:tailEnd/>
                    </a:ln>
                    <a:effectLst/>
                  </pic:spPr>
                </pic:pic>
              </a:graphicData>
            </a:graphic>
          </wp:inline>
        </w:drawing>
      </w:r>
    </w:p>
    <w:p w:rsidR="00A86B20" w:rsidRPr="00D314D7" w:rsidRDefault="00A86B20" w:rsidP="00A86B20">
      <w:pPr>
        <w:jc w:val="center"/>
        <w:rPr>
          <w:lang w:eastAsia="ar-SA"/>
        </w:rPr>
      </w:pPr>
    </w:p>
    <w:p w:rsidR="00A86B20" w:rsidRDefault="00A86B20" w:rsidP="00A86B20">
      <w:pPr>
        <w:pStyle w:val="ENT-Puce"/>
      </w:pPr>
      <w:r>
        <w:rPr>
          <w:b/>
        </w:rPr>
        <w:t>1 : Le fil d’Ariane</w:t>
      </w:r>
      <w:r>
        <w:t>: il permet à l’utilisateur de naviguer dans le service Actualités et à tout moment de revenir à l’accueil,</w:t>
      </w:r>
    </w:p>
    <w:p w:rsidR="00A86B20" w:rsidRDefault="00A86B20" w:rsidP="00A86B20">
      <w:pPr>
        <w:pStyle w:val="ENT-Puce"/>
      </w:pPr>
      <w:r w:rsidRPr="00516EBB">
        <w:rPr>
          <w:b/>
        </w:rPr>
        <w:t xml:space="preserve">2 : </w:t>
      </w:r>
      <w:r>
        <w:rPr>
          <w:b/>
        </w:rPr>
        <w:t>Les caractéristiques de l’actualité affichée</w:t>
      </w:r>
      <w:r>
        <w:t> : l’utilisateur sait qui a publié l’actualité, à quelle date et heure, et connait la date d’expiration de l’actualité,</w:t>
      </w:r>
    </w:p>
    <w:p w:rsidR="00A86B20" w:rsidRDefault="00A86B20" w:rsidP="00A86B20">
      <w:pPr>
        <w:pStyle w:val="ENT-Puce"/>
      </w:pPr>
      <w:r>
        <w:rPr>
          <w:b/>
        </w:rPr>
        <w:t>3 </w:t>
      </w:r>
      <w:r w:rsidRPr="00516EBB">
        <w:rPr>
          <w:b/>
        </w:rPr>
        <w:t xml:space="preserve">: </w:t>
      </w:r>
      <w:r>
        <w:rPr>
          <w:b/>
        </w:rPr>
        <w:t>Le corps de l’actualité</w:t>
      </w:r>
      <w:r>
        <w:t> : dans la partie centrale, l’actualité est affichée dans sa totalité. En termes de contenu, on peut trouver :</w:t>
      </w:r>
    </w:p>
    <w:p w:rsidR="00A86B20" w:rsidRDefault="00A86B20" w:rsidP="00A86B20">
      <w:pPr>
        <w:pStyle w:val="ENT-Puce"/>
        <w:numPr>
          <w:ilvl w:val="1"/>
          <w:numId w:val="4"/>
        </w:numPr>
      </w:pPr>
      <w:r>
        <w:t xml:space="preserve">Du texte mis en forme (police, couleur, </w:t>
      </w:r>
      <w:r w:rsidR="00790D27">
        <w:t>etc.</w:t>
      </w:r>
      <w:r>
        <w:t>),</w:t>
      </w:r>
    </w:p>
    <w:p w:rsidR="00A86B20" w:rsidRDefault="00A86B20" w:rsidP="00A86B20">
      <w:pPr>
        <w:pStyle w:val="ENT-Puce"/>
        <w:numPr>
          <w:ilvl w:val="1"/>
          <w:numId w:val="4"/>
        </w:numPr>
      </w:pPr>
      <w:r>
        <w:t>Des fichiers joints de natures variées (images, vidéos),</w:t>
      </w:r>
    </w:p>
    <w:p w:rsidR="00A86B20" w:rsidRPr="00EE7C87" w:rsidRDefault="00A86B20" w:rsidP="00A86B20">
      <w:pPr>
        <w:pStyle w:val="ENT-Puce"/>
        <w:numPr>
          <w:ilvl w:val="1"/>
          <w:numId w:val="4"/>
        </w:numPr>
      </w:pPr>
      <w:r>
        <w:t>Eventuellement un espace de discussion si le gestionnaire en a ouvert un.</w:t>
      </w:r>
    </w:p>
    <w:p w:rsidR="00A86B20" w:rsidRDefault="00A86B20" w:rsidP="00A86B20">
      <w:pPr>
        <w:pStyle w:val="ENT-Puce"/>
        <w:numPr>
          <w:ilvl w:val="0"/>
          <w:numId w:val="0"/>
        </w:numPr>
        <w:ind w:left="720" w:hanging="360"/>
      </w:pPr>
    </w:p>
    <w:p w:rsidR="00A86B20" w:rsidRDefault="00A86B20" w:rsidP="00A86B20"/>
    <w:p w:rsidR="00A86B20" w:rsidRDefault="00A86B20" w:rsidP="00A86B20">
      <w:pPr>
        <w:pStyle w:val="Titre1"/>
      </w:pPr>
      <w:bookmarkStart w:id="10" w:name="_Toc307302313"/>
      <w:r>
        <w:lastRenderedPageBreak/>
        <w:t>Rechercher une Actualité</w:t>
      </w:r>
      <w:bookmarkEnd w:id="10"/>
    </w:p>
    <w:p w:rsidR="00A86B20" w:rsidRDefault="00A86B20" w:rsidP="00A86B20">
      <w:pPr>
        <w:pStyle w:val="Titre2"/>
      </w:pPr>
      <w:bookmarkStart w:id="11" w:name="_Toc307302314"/>
      <w:r>
        <w:t>Comment effectuer une recherche d’actualités ?</w:t>
      </w:r>
      <w:bookmarkEnd w:id="11"/>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A67169" w:rsidP="005B2016">
            <w:r>
              <w:rPr>
                <w:noProof/>
              </w:rPr>
              <w:drawing>
                <wp:inline distT="0" distB="0" distL="0" distR="0">
                  <wp:extent cx="600075" cy="600075"/>
                  <wp:effectExtent l="19050" t="0" r="0" b="0"/>
                  <wp:docPr id="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Les utilisateurs ont accès à de nombreuses actualités selon leur profil. Pour rechercher une actualité en particulier, et de façon rapide, il est plus pertinent et efficace d’utiliser le moteur de recherche que d’afficher à l’écran toutes les actualités puis de faire un tri visuel.</w:t>
      </w:r>
    </w:p>
    <w:p w:rsidR="00A86B20" w:rsidRDefault="00A86B20" w:rsidP="00A86B20">
      <w:r>
        <w:t>La fonctionnalité de recherche est accessible dans les services transverses ou directement au sein du service Actualités. Cette deuxième solution est présentée ci-dessous.</w:t>
      </w:r>
    </w:p>
    <w:p w:rsidR="00A86B20" w:rsidRDefault="00A86B20"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A67169" w:rsidP="005B2016">
            <w:r>
              <w:rPr>
                <w:noProof/>
              </w:rPr>
              <w:drawing>
                <wp:inline distT="0" distB="0" distL="0" distR="0">
                  <wp:extent cx="552450" cy="552450"/>
                  <wp:effectExtent l="19050" t="0" r="0" b="0"/>
                  <wp:docPr id="6" name="Image 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ction"/>
                          <pic:cNvPicPr>
                            <a:picLocks noChangeAspect="1" noChangeArrowheads="1"/>
                          </pic:cNvPicPr>
                        </pic:nvPicPr>
                        <pic:blipFill>
                          <a:blip r:embed="rId20"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tbl>
      <w:tblPr>
        <w:tblpPr w:leftFromText="141" w:rightFromText="141" w:vertAnchor="text" w:tblpXSpec="right" w:tblpY="1"/>
        <w:tblOverlap w:val="never"/>
        <w:tblW w:w="108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E0"/>
      </w:tblPr>
      <w:tblGrid>
        <w:gridCol w:w="1004"/>
        <w:gridCol w:w="9882"/>
      </w:tblGrid>
      <w:tr w:rsidR="00A86B20" w:rsidRPr="00283C9F" w:rsidTr="0049695C">
        <w:trPr>
          <w:cantSplit/>
          <w:tblHeader/>
        </w:trPr>
        <w:tc>
          <w:tcPr>
            <w:tcW w:w="1004" w:type="dxa"/>
            <w:tcBorders>
              <w:top w:val="single" w:sz="4" w:space="0" w:color="548DD4"/>
              <w:left w:val="single" w:sz="4" w:space="0" w:color="auto"/>
              <w:bottom w:val="single" w:sz="4" w:space="0" w:color="auto"/>
              <w:right w:val="single" w:sz="4" w:space="0" w:color="auto"/>
            </w:tcBorders>
          </w:tcPr>
          <w:p w:rsidR="00A86B20" w:rsidRPr="00283C9F" w:rsidRDefault="00A86B20" w:rsidP="00D47FD3">
            <w:pPr>
              <w:pStyle w:val="BodyText"/>
              <w:jc w:val="center"/>
              <w:rPr>
                <w:b/>
                <w:szCs w:val="24"/>
              </w:rPr>
            </w:pPr>
            <w:r w:rsidRPr="00283C9F">
              <w:rPr>
                <w:b/>
                <w:szCs w:val="24"/>
              </w:rPr>
              <w:t>Etapes</w:t>
            </w:r>
          </w:p>
        </w:tc>
        <w:tc>
          <w:tcPr>
            <w:tcW w:w="9882" w:type="dxa"/>
            <w:tcBorders>
              <w:top w:val="single" w:sz="4" w:space="0" w:color="548DD4"/>
              <w:left w:val="single" w:sz="4" w:space="0" w:color="auto"/>
              <w:bottom w:val="single" w:sz="4" w:space="0" w:color="auto"/>
              <w:right w:val="single" w:sz="4" w:space="0" w:color="auto"/>
            </w:tcBorders>
          </w:tcPr>
          <w:p w:rsidR="00A86B20" w:rsidRPr="00283C9F" w:rsidRDefault="00A86B20" w:rsidP="00D47FD3">
            <w:pPr>
              <w:pStyle w:val="BodyText"/>
              <w:jc w:val="center"/>
              <w:rPr>
                <w:b/>
                <w:szCs w:val="24"/>
              </w:rPr>
            </w:pPr>
            <w:r w:rsidRPr="00283C9F">
              <w:rPr>
                <w:b/>
                <w:szCs w:val="24"/>
              </w:rPr>
              <w:t>Description</w:t>
            </w:r>
          </w:p>
        </w:tc>
      </w:tr>
      <w:tr w:rsidR="00A86B20" w:rsidTr="0049695C">
        <w:tc>
          <w:tcPr>
            <w:tcW w:w="1004" w:type="dxa"/>
          </w:tcPr>
          <w:p w:rsidR="00D47FD3" w:rsidRDefault="00A67169" w:rsidP="00D47FD3">
            <w:pPr>
              <w:jc w:val="center"/>
            </w:pPr>
            <w:r>
              <w:rPr>
                <w:noProof/>
              </w:rPr>
              <w:drawing>
                <wp:inline distT="0" distB="0" distL="0" distR="0">
                  <wp:extent cx="323850" cy="266700"/>
                  <wp:effectExtent l="19050" t="0" r="0" b="0"/>
                  <wp:docPr id="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896A17">
            <w:pPr>
              <w:jc w:val="left"/>
            </w:pPr>
          </w:p>
          <w:p w:rsidR="00D47FD3" w:rsidRDefault="00A67169" w:rsidP="00D47FD3">
            <w:pPr>
              <w:jc w:val="center"/>
            </w:pPr>
            <w:r>
              <w:rPr>
                <w:noProof/>
              </w:rPr>
              <w:drawing>
                <wp:inline distT="0" distB="0" distL="0" distR="0">
                  <wp:extent cx="323850" cy="266700"/>
                  <wp:effectExtent l="19050" t="0" r="0" b="0"/>
                  <wp:docPr id="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882" w:type="dxa"/>
          </w:tcPr>
          <w:p w:rsidR="00A86B20" w:rsidRDefault="00A86B20" w:rsidP="00D47FD3">
            <w:pPr>
              <w:pStyle w:val="ENT-Action"/>
              <w:tabs>
                <w:tab w:val="clear" w:pos="1077"/>
              </w:tabs>
              <w:ind w:left="743"/>
            </w:pPr>
            <w:r>
              <w:lastRenderedPageBreak/>
              <w:t xml:space="preserve">A partir de la page d’accueil du service Actualités, </w:t>
            </w:r>
            <w:r w:rsidR="00C13130">
              <w:t>accéder</w:t>
            </w:r>
            <w:r>
              <w:t xml:space="preserve"> dans la barre d’outils, à un moteur de recherche fonctionnant par mots clés :</w:t>
            </w:r>
          </w:p>
          <w:p w:rsidR="00A86B20" w:rsidRDefault="00A86B20" w:rsidP="00D47FD3">
            <w:pPr>
              <w:pStyle w:val="ENT-Action"/>
              <w:numPr>
                <w:ilvl w:val="0"/>
                <w:numId w:val="0"/>
              </w:numPr>
              <w:ind w:left="510" w:hanging="510"/>
              <w:jc w:val="center"/>
            </w:pPr>
            <w:r>
              <w:rPr>
                <w:noProof/>
                <w:lang w:eastAsia="fr-FR"/>
              </w:rPr>
              <w:pict>
                <v:rect id="_x0000_s2637" style="position:absolute;left:0;text-align:left;margin-left:23pt;margin-top:30.95pt;width:120.55pt;height:19.25pt;z-index:251627008" filled="f" strokecolor="red" strokeweight="2.25pt"/>
              </w:pict>
            </w:r>
            <w:r>
              <w:t xml:space="preserve"> </w:t>
            </w:r>
            <w:r>
              <w:object w:dxaOrig="14132" w:dyaOrig="6301">
                <v:shape id="_x0000_i1025" type="#_x0000_t75" style="width:438pt;height:228pt" o:ole="">
                  <v:imagedata r:id="rId21" o:title=""/>
                  <w10:bordertop type="single" width="4"/>
                  <w10:borderleft type="single" width="4"/>
                  <w10:borderbottom type="single" width="4"/>
                  <w10:borderright type="single" width="4"/>
                </v:shape>
                <o:OLEObject Type="Embed" ProgID="PBrush" ShapeID="_x0000_i1025" DrawAspect="Content" ObjectID="_1399381375" r:id="rId22"/>
              </w:object>
            </w:r>
          </w:p>
          <w:p w:rsidR="00896A17" w:rsidRDefault="00A86B20" w:rsidP="00896A17">
            <w:pPr>
              <w:pStyle w:val="ENT-Action"/>
              <w:tabs>
                <w:tab w:val="num" w:pos="686"/>
              </w:tabs>
              <w:ind w:left="686"/>
            </w:pPr>
            <w:r w:rsidRPr="00360307">
              <w:t xml:space="preserve">Dans le cadre </w:t>
            </w:r>
            <w:r w:rsidR="00C13130">
              <w:t>« Recherche », écrire le mot clé recherché et lancer</w:t>
            </w:r>
            <w:r>
              <w:t xml:space="preserve"> la recherche en cliq</w:t>
            </w:r>
            <w:r w:rsidR="00C13130">
              <w:t>uant sur la loupe ou bien faire</w:t>
            </w:r>
            <w:r>
              <w:t xml:space="preserve"> « Entrée ».</w:t>
            </w:r>
          </w:p>
          <w:p w:rsidR="00896A17" w:rsidRDefault="00896A17" w:rsidP="00896A17">
            <w:pPr>
              <w:pStyle w:val="ENT-Rsultat"/>
              <w:numPr>
                <w:ilvl w:val="0"/>
                <w:numId w:val="25"/>
              </w:numPr>
            </w:pPr>
            <w:r>
              <w:lastRenderedPageBreak/>
              <w:t>La liste des actualités répondant à la recherche s’affiche :</w:t>
            </w:r>
          </w:p>
          <w:p w:rsidR="00A86B20" w:rsidRDefault="00896A17" w:rsidP="005771F1">
            <w:pPr>
              <w:pStyle w:val="ENT-Action"/>
              <w:numPr>
                <w:ilvl w:val="0"/>
                <w:numId w:val="0"/>
              </w:numPr>
            </w:pPr>
            <w:r>
              <w:object w:dxaOrig="14098" w:dyaOrig="4874">
                <v:shape id="_x0000_i1026" type="#_x0000_t75" style="width:439.5pt;height:175.5pt" o:ole="">
                  <v:imagedata r:id="rId23" o:title=""/>
                  <w10:bordertop type="single" width="4"/>
                  <w10:borderleft type="single" width="4"/>
                  <w10:borderbottom type="single" width="4"/>
                  <w10:borderright type="single" width="4"/>
                </v:shape>
                <o:OLEObject Type="Embed" ProgID="PBrush" ShapeID="_x0000_i1026" DrawAspect="Content" ObjectID="_1399381376" r:id="rId24"/>
              </w:object>
            </w:r>
          </w:p>
        </w:tc>
      </w:tr>
      <w:tr w:rsidR="00A86B20" w:rsidTr="0049695C">
        <w:tc>
          <w:tcPr>
            <w:tcW w:w="1004" w:type="dxa"/>
          </w:tcPr>
          <w:p w:rsidR="00A86B20" w:rsidRDefault="00A67169" w:rsidP="00D47FD3">
            <w:pPr>
              <w:jc w:val="center"/>
            </w:pPr>
            <w:r>
              <w:rPr>
                <w:noProof/>
              </w:rPr>
              <w:lastRenderedPageBreak/>
              <w:drawing>
                <wp:inline distT="0" distB="0" distL="0" distR="0">
                  <wp:extent cx="342900" cy="266700"/>
                  <wp:effectExtent l="19050" t="0" r="0" b="0"/>
                  <wp:docPr id="1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882" w:type="dxa"/>
          </w:tcPr>
          <w:p w:rsidR="00A86B20" w:rsidRDefault="00A86B20" w:rsidP="00D47FD3">
            <w:pPr>
              <w:pStyle w:val="ENT-Action"/>
              <w:tabs>
                <w:tab w:val="clear" w:pos="1077"/>
              </w:tabs>
              <w:ind w:left="459"/>
            </w:pPr>
            <w:r>
              <w:t>Clique</w:t>
            </w:r>
            <w:r w:rsidR="00AF57CF">
              <w:t>r</w:t>
            </w:r>
            <w:r>
              <w:t xml:space="preserve"> sur le titre de l’actualité pour la consulter complètement :</w:t>
            </w:r>
          </w:p>
          <w:p w:rsidR="00A86B20" w:rsidRDefault="00A86B20" w:rsidP="00D47FD3">
            <w:pPr>
              <w:pStyle w:val="ENT-Rsultat"/>
              <w:numPr>
                <w:ilvl w:val="0"/>
                <w:numId w:val="25"/>
              </w:numPr>
            </w:pPr>
            <w:r>
              <w:t>L’actualité entière s’affiche :</w:t>
            </w:r>
          </w:p>
          <w:p w:rsidR="00A86B20" w:rsidRDefault="00A86B20" w:rsidP="00D47FD3">
            <w:r>
              <w:rPr>
                <w:noProof/>
              </w:rPr>
              <w:pict>
                <v:rect id="_x0000_s2646" style="position:absolute;left:0;text-align:left;margin-left:5pt;margin-top:31.85pt;width:420.3pt;height:146.65pt;z-index:251635200" filled="f" strokecolor="red" strokeweight="2.25pt"/>
              </w:pict>
            </w:r>
            <w:r>
              <w:object w:dxaOrig="10245" w:dyaOrig="3630">
                <v:shape id="_x0000_i1027" type="#_x0000_t75" style="width:429pt;height:181.5pt" o:ole="" o:bordertopcolor="this" o:borderleftcolor="this" o:borderbottomcolor="this" o:borderrightcolor="this">
                  <v:imagedata r:id="rId25" o:title=""/>
                  <w10:bordertop type="single" width="4"/>
                  <w10:borderleft type="single" width="4"/>
                  <w10:borderbottom type="single" width="4"/>
                  <w10:borderright type="single" width="4"/>
                </v:shape>
                <o:OLEObject Type="Embed" ProgID="PBrush" ShapeID="_x0000_i1027" DrawAspect="Content" ObjectID="_1399381377" r:id="rId26"/>
              </w:object>
            </w:r>
          </w:p>
        </w:tc>
      </w:tr>
    </w:tbl>
    <w:p w:rsidR="00A86B20" w:rsidRDefault="00A86B20" w:rsidP="00A86B20"/>
    <w:p w:rsidR="00A86B20" w:rsidRDefault="00A86B20" w:rsidP="00A86B20">
      <w:pPr>
        <w:jc w:val="center"/>
      </w:pPr>
    </w:p>
    <w:p w:rsidR="00A86B20" w:rsidRPr="00384353" w:rsidRDefault="00A86B20" w:rsidP="00A86B20">
      <w:pPr>
        <w:pStyle w:val="Titre1"/>
      </w:pPr>
      <w:bookmarkStart w:id="12" w:name="_Toc307302315"/>
      <w:r>
        <w:lastRenderedPageBreak/>
        <w:t>Mettre à jour une Actualité</w:t>
      </w:r>
      <w:bookmarkEnd w:id="12"/>
    </w:p>
    <w:p w:rsidR="00A86B20" w:rsidRPr="00384353" w:rsidRDefault="00A86B20" w:rsidP="00A86B20">
      <w:pPr>
        <w:pStyle w:val="Titre2"/>
      </w:pPr>
      <w:bookmarkStart w:id="13" w:name="_Toc248121062"/>
      <w:bookmarkStart w:id="14" w:name="_Toc307302316"/>
      <w:r>
        <w:t>Comment mettre à jour une actualité déjà créée ?</w:t>
      </w:r>
      <w:bookmarkEnd w:id="14"/>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A67169" w:rsidP="005B2016">
            <w:r>
              <w:rPr>
                <w:noProof/>
              </w:rPr>
              <w:drawing>
                <wp:inline distT="0" distB="0" distL="0" distR="0">
                  <wp:extent cx="600075" cy="600075"/>
                  <wp:effectExtent l="19050" t="0" r="0" b="0"/>
                  <wp:docPr id="1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 xml:space="preserve">Un utilisateur peut modifier une actualité dont il est l’auteur. Un </w:t>
      </w:r>
      <w:r w:rsidR="008E257E">
        <w:t>administrateur local/</w:t>
      </w:r>
      <w:r w:rsidR="008C79AF">
        <w:t>superviseur</w:t>
      </w:r>
      <w:r>
        <w:t xml:space="preserve"> est également habilité à modifier toutes les actualités existantes.</w:t>
      </w:r>
    </w:p>
    <w:p w:rsidR="00A86B20" w:rsidRDefault="00A86B20" w:rsidP="00A86B20">
      <w:r>
        <w:t xml:space="preserve">Pour modifier une actualité,  celle-ci doit être ouverte en mode « Modification ». </w:t>
      </w:r>
    </w:p>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A67169" w:rsidP="005B2016">
            <w:r>
              <w:rPr>
                <w:noProof/>
              </w:rPr>
              <w:drawing>
                <wp:inline distT="0" distB="0" distL="0" distR="0">
                  <wp:extent cx="552450" cy="552450"/>
                  <wp:effectExtent l="19050" t="0" r="0" b="0"/>
                  <wp:docPr id="14" name="Image 1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ction"/>
                          <pic:cNvPicPr>
                            <a:picLocks noChangeAspect="1" noChangeArrowheads="1"/>
                          </pic:cNvPicPr>
                        </pic:nvPicPr>
                        <pic:blipFill>
                          <a:blip r:embed="rId20"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A86B20" w:rsidRPr="00283C9F" w:rsidTr="005B2016">
        <w:trPr>
          <w:tblHeader/>
        </w:trPr>
        <w:tc>
          <w:tcPr>
            <w:tcW w:w="1101"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101" w:type="dxa"/>
          </w:tcPr>
          <w:p w:rsidR="00D47FD3" w:rsidRDefault="00A67169" w:rsidP="00D47FD3">
            <w:pPr>
              <w:jc w:val="center"/>
            </w:pPr>
            <w:r>
              <w:rPr>
                <w:noProof/>
              </w:rPr>
              <w:drawing>
                <wp:inline distT="0" distB="0" distL="0" distR="0">
                  <wp:extent cx="323850" cy="266700"/>
                  <wp:effectExtent l="19050" t="0" r="0" b="0"/>
                  <wp:docPr id="1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A67169" w:rsidP="00D47FD3">
            <w:pPr>
              <w:jc w:val="center"/>
            </w:pPr>
            <w:r>
              <w:rPr>
                <w:noProof/>
              </w:rPr>
              <w:drawing>
                <wp:inline distT="0" distB="0" distL="0" distR="0">
                  <wp:extent cx="323850" cy="266700"/>
                  <wp:effectExtent l="19050" t="0" r="0" b="0"/>
                  <wp:docPr id="1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319" w:type="dxa"/>
          </w:tcPr>
          <w:p w:rsidR="00A86B20" w:rsidRDefault="00A86B20" w:rsidP="005B2016">
            <w:pPr>
              <w:pStyle w:val="ENT-Action"/>
              <w:tabs>
                <w:tab w:val="clear" w:pos="1077"/>
              </w:tabs>
              <w:ind w:left="600"/>
            </w:pPr>
            <w:r>
              <w:lastRenderedPageBreak/>
              <w:t>A partir de la page d’accuei</w:t>
            </w:r>
            <w:r w:rsidR="005771F1">
              <w:t>l du service Actualités, cliquer</w:t>
            </w:r>
            <w:r>
              <w:t xml:space="preserve"> sur le crayon vert à droite de l’actualité à modifier. Le crayon vert et la croix rouge sont affichés pour les actualités pouvant être modifiées par l’utilisateur connecté :</w:t>
            </w:r>
          </w:p>
          <w:p w:rsidR="00A86B20" w:rsidRDefault="00A86B20" w:rsidP="005B2016">
            <w:pPr>
              <w:pStyle w:val="ENT-Action"/>
              <w:numPr>
                <w:ilvl w:val="0"/>
                <w:numId w:val="0"/>
              </w:numPr>
              <w:ind w:left="510" w:hanging="510"/>
              <w:jc w:val="center"/>
            </w:pPr>
            <w:r>
              <w:rPr>
                <w:noProof/>
                <w:lang w:eastAsia="fr-FR"/>
              </w:rPr>
              <w:pict>
                <v:rect id="_x0000_s2647" style="position:absolute;left:0;text-align:left;margin-left:392.15pt;margin-top:82.85pt;width:46.05pt;height:14.2pt;z-index:251636224" filled="f" strokecolor="red" strokeweight="2.25pt"/>
              </w:pict>
            </w:r>
            <w:r>
              <w:t xml:space="preserve"> </w:t>
            </w:r>
            <w:r w:rsidR="00D364F5">
              <w:object w:dxaOrig="12870" w:dyaOrig="8205">
                <v:shape id="_x0000_i1028" type="#_x0000_t75" style="width:442.5pt;height:281.25pt" o:ole="">
                  <v:imagedata r:id="rId27" o:title=""/>
                </v:shape>
                <o:OLEObject Type="Embed" ProgID="PBrush" ShapeID="_x0000_i1028" DrawAspect="Content" ObjectID="_1399381378" r:id="rId28"/>
              </w:object>
            </w:r>
            <w:r>
              <w:t xml:space="preserve"> </w:t>
            </w:r>
          </w:p>
          <w:p w:rsidR="00D364F5" w:rsidRDefault="00D364F5" w:rsidP="00D364F5"/>
          <w:p w:rsidR="00A86B20" w:rsidRDefault="0049325B" w:rsidP="00A86B20">
            <w:pPr>
              <w:pStyle w:val="ENT-Rsultat"/>
              <w:numPr>
                <w:ilvl w:val="0"/>
                <w:numId w:val="25"/>
              </w:numPr>
            </w:pPr>
            <w:r>
              <w:lastRenderedPageBreak/>
              <w:t>A</w:t>
            </w:r>
            <w:r w:rsidR="00A86B20">
              <w:t>ccéde</w:t>
            </w:r>
            <w:r>
              <w:t>r</w:t>
            </w:r>
            <w:r w:rsidR="00A86B20">
              <w:t xml:space="preserve"> à l’actualité en modification :</w:t>
            </w:r>
          </w:p>
          <w:p w:rsidR="00A86B20" w:rsidRDefault="005771F1" w:rsidP="005B2016">
            <w:pPr>
              <w:pStyle w:val="ENT-Action"/>
              <w:numPr>
                <w:ilvl w:val="0"/>
                <w:numId w:val="0"/>
              </w:numPr>
              <w:ind w:left="510" w:hanging="510"/>
              <w:jc w:val="center"/>
            </w:pPr>
            <w:r>
              <w:rPr>
                <w:noProof/>
                <w:lang w:eastAsia="fr-FR"/>
              </w:rPr>
              <w:pict>
                <v:rect id="_x0000_s2714" style="position:absolute;left:0;text-align:left;margin-left:383.95pt;margin-top:262pt;width:51.8pt;height:16.5pt;z-index:251688448" filled="f" strokecolor="red" strokeweight="2.25pt"/>
              </w:pict>
            </w:r>
            <w:r w:rsidR="00A86B20">
              <w:rPr>
                <w:noProof/>
                <w:lang w:eastAsia="fr-FR"/>
              </w:rPr>
              <w:pict>
                <v:rect id="_x0000_s2691" style="position:absolute;left:0;text-align:left;margin-left:30.05pt;margin-top:51.05pt;width:353.9pt;height:200.65pt;z-index:251680256" filled="f" strokecolor="red" strokeweight="2.25pt"/>
              </w:pict>
            </w:r>
            <w:r w:rsidR="00A86B20">
              <w:rPr>
                <w:noProof/>
                <w:lang w:eastAsia="fr-FR"/>
              </w:rPr>
              <w:pict>
                <v:rect id="_x0000_s2690" style="position:absolute;left:0;text-align:left;margin-left:237.8pt;margin-top:13.05pt;width:197.95pt;height:19.25pt;z-index:251679232" filled="f" strokecolor="red" strokeweight="2.25pt"/>
              </w:pict>
            </w:r>
            <w:r w:rsidR="00A86B20">
              <w:t xml:space="preserve"> </w:t>
            </w:r>
            <w:r w:rsidR="00A86B20">
              <w:object w:dxaOrig="12825" w:dyaOrig="8550">
                <v:shape id="_x0000_i1029" type="#_x0000_t75" style="width:422.25pt;height:281.25pt" o:ole="">
                  <v:imagedata r:id="rId29" o:title=""/>
                </v:shape>
                <o:OLEObject Type="Embed" ProgID="PBrush" ShapeID="_x0000_i1029" DrawAspect="Content" ObjectID="_1399381379" r:id="rId30"/>
              </w:object>
            </w:r>
          </w:p>
          <w:p w:rsidR="00A86B20" w:rsidRDefault="00A86B20" w:rsidP="005B2016">
            <w:pPr>
              <w:pStyle w:val="ENT-Action"/>
              <w:tabs>
                <w:tab w:val="num" w:pos="686"/>
              </w:tabs>
              <w:ind w:left="686"/>
            </w:pPr>
            <w:r>
              <w:t xml:space="preserve">Vous pouvez effectuer des modifications à 3 niveaux : </w:t>
            </w:r>
          </w:p>
          <w:p w:rsidR="00A86B20" w:rsidRDefault="00A86B20" w:rsidP="005B2016">
            <w:pPr>
              <w:pStyle w:val="ENT-Puce"/>
            </w:pPr>
            <w:r>
              <w:t>Le contenu de l’actualité (écran sur lequel vous entrez en modification),</w:t>
            </w:r>
          </w:p>
          <w:p w:rsidR="00A86B20" w:rsidRDefault="00A86B20" w:rsidP="005B2016">
            <w:pPr>
              <w:pStyle w:val="ENT-Puce"/>
            </w:pPr>
            <w:r>
              <w:t>L’espace de discussion,</w:t>
            </w:r>
          </w:p>
          <w:p w:rsidR="00A86B20" w:rsidRDefault="00A86B20" w:rsidP="005B2016">
            <w:pPr>
              <w:pStyle w:val="ENT-Puce"/>
            </w:pPr>
            <w:r>
              <w:t>Les droits et permissions.</w:t>
            </w:r>
          </w:p>
        </w:tc>
      </w:tr>
      <w:tr w:rsidR="00A86B20" w:rsidTr="005B2016">
        <w:tc>
          <w:tcPr>
            <w:tcW w:w="1101" w:type="dxa"/>
          </w:tcPr>
          <w:p w:rsidR="00A86B20" w:rsidRDefault="00A67169" w:rsidP="005B2016">
            <w:pPr>
              <w:jc w:val="center"/>
            </w:pPr>
            <w:r>
              <w:rPr>
                <w:noProof/>
              </w:rPr>
              <w:lastRenderedPageBreak/>
              <w:drawing>
                <wp:inline distT="0" distB="0" distL="0" distR="0">
                  <wp:extent cx="342900" cy="266700"/>
                  <wp:effectExtent l="19050" t="0" r="0" b="0"/>
                  <wp:docPr id="1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319" w:type="dxa"/>
          </w:tcPr>
          <w:p w:rsidR="00A86B20" w:rsidRDefault="00A86B20" w:rsidP="005B2016">
            <w:pPr>
              <w:pStyle w:val="ENT-Action"/>
              <w:tabs>
                <w:tab w:val="num" w:pos="686"/>
              </w:tabs>
              <w:ind w:left="686"/>
            </w:pPr>
            <w:r>
              <w:t>Effectue</w:t>
            </w:r>
            <w:r w:rsidR="0049325B">
              <w:t>r</w:t>
            </w:r>
            <w:r>
              <w:t xml:space="preserve"> des modifications sur les éléments : titre, contenu, image, etc.</w:t>
            </w:r>
          </w:p>
          <w:p w:rsidR="00A86B20" w:rsidRDefault="00A86B20" w:rsidP="005B2016">
            <w:pPr>
              <w:pStyle w:val="ENT-Action"/>
              <w:tabs>
                <w:tab w:val="num" w:pos="686"/>
              </w:tabs>
              <w:ind w:left="686"/>
            </w:pPr>
            <w:r>
              <w:t>Enregistre</w:t>
            </w:r>
            <w:r w:rsidR="0049325B">
              <w:t>r</w:t>
            </w:r>
            <w:r>
              <w:t xml:space="preserve"> en cliquant sur le bouton </w:t>
            </w:r>
            <w:r w:rsidR="00A67169">
              <w:rPr>
                <w:noProof/>
                <w:lang w:eastAsia="fr-FR"/>
              </w:rPr>
              <w:drawing>
                <wp:inline distT="0" distB="0" distL="0" distR="0">
                  <wp:extent cx="847725" cy="285750"/>
                  <wp:effectExtent l="19050" t="0" r="952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cstate="print"/>
                          <a:srcRect/>
                          <a:stretch>
                            <a:fillRect/>
                          </a:stretch>
                        </pic:blipFill>
                        <pic:spPr bwMode="auto">
                          <a:xfrm>
                            <a:off x="0" y="0"/>
                            <a:ext cx="847725" cy="285750"/>
                          </a:xfrm>
                          <a:prstGeom prst="rect">
                            <a:avLst/>
                          </a:prstGeom>
                          <a:noFill/>
                          <a:ln w="9525">
                            <a:noFill/>
                            <a:miter lim="800000"/>
                            <a:headEnd/>
                            <a:tailEnd/>
                          </a:ln>
                        </pic:spPr>
                      </pic:pic>
                    </a:graphicData>
                  </a:graphic>
                </wp:inline>
              </w:drawing>
            </w:r>
            <w:r>
              <w:t xml:space="preserve"> en bas de page avant de changer d’onglet.</w:t>
            </w:r>
          </w:p>
        </w:tc>
      </w:tr>
      <w:tr w:rsidR="00A86B20" w:rsidTr="00D364F5">
        <w:trPr>
          <w:trHeight w:val="77"/>
        </w:trPr>
        <w:tc>
          <w:tcPr>
            <w:tcW w:w="1101" w:type="dxa"/>
            <w:tcBorders>
              <w:bottom w:val="single" w:sz="4" w:space="0" w:color="000000"/>
            </w:tcBorders>
          </w:tcPr>
          <w:p w:rsidR="00A86B20" w:rsidRDefault="00A67169" w:rsidP="005B2016">
            <w:pPr>
              <w:pStyle w:val="Tableau-ligne"/>
            </w:pPr>
            <w:r>
              <w:rPr>
                <w:noProof/>
              </w:rPr>
              <w:drawing>
                <wp:inline distT="0" distB="0" distL="0" distR="0">
                  <wp:extent cx="323850" cy="285750"/>
                  <wp:effectExtent l="19050" t="0" r="0" b="0"/>
                  <wp:docPr id="2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tc>
        <w:tc>
          <w:tcPr>
            <w:tcW w:w="9319" w:type="dxa"/>
            <w:tcBorders>
              <w:bottom w:val="single" w:sz="4" w:space="0" w:color="000000"/>
            </w:tcBorders>
          </w:tcPr>
          <w:p w:rsidR="00A86B20" w:rsidRDefault="00A86B20" w:rsidP="005B2016">
            <w:pPr>
              <w:pStyle w:val="ENT-Action"/>
              <w:tabs>
                <w:tab w:val="clear" w:pos="1077"/>
              </w:tabs>
              <w:ind w:left="742"/>
            </w:pPr>
            <w:r>
              <w:lastRenderedPageBreak/>
              <w:t>Vous pouvez également effectuer des modifications sur l’onglet « Espace de discussion</w:t>
            </w:r>
            <w:r w:rsidR="005771F1">
              <w:t> »</w:t>
            </w:r>
            <w:r>
              <w:t>.  Vous pouvez, par exemple, fermer l’espace de discussion :</w:t>
            </w:r>
          </w:p>
          <w:p w:rsidR="00A86B20" w:rsidRDefault="00896A17" w:rsidP="005B2016">
            <w:r>
              <w:rPr>
                <w:noProof/>
              </w:rPr>
              <w:pict>
                <v:rect id="_x0000_s2672" style="position:absolute;left:0;text-align:left;margin-left:397.05pt;margin-top:84.55pt;width:49.5pt;height:15.85pt;z-index:251661824" filled="f" strokecolor="red" strokeweight="2.25pt"/>
              </w:pict>
            </w:r>
            <w:r w:rsidR="00180D07">
              <w:rPr>
                <w:noProof/>
              </w:rPr>
              <w:pict>
                <v:rect id="_x0000_s2671" style="position:absolute;left:0;text-align:left;margin-left:113.3pt;margin-top:43.5pt;width:124.5pt;height:14.25pt;z-index:251660800" filled="f" strokecolor="red" strokeweight="2.25pt"/>
              </w:pict>
            </w:r>
            <w:r w:rsidR="00A86B20">
              <w:object w:dxaOrig="14100" w:dyaOrig="3180">
                <v:shape id="_x0000_i1030" type="#_x0000_t75" style="width:454.5pt;height:102.75pt" o:ole="" o:bordertopcolor="this" o:borderleftcolor="this" o:borderbottomcolor="this" o:borderrightcolor="this">
                  <v:imagedata r:id="rId32" o:title=""/>
                  <w10:bordertop type="single" width="4"/>
                  <w10:borderleft type="single" width="4"/>
                  <w10:borderbottom type="single" width="4"/>
                  <w10:borderright type="single" width="4"/>
                </v:shape>
                <o:OLEObject Type="Embed" ProgID="PBrush" ShapeID="_x0000_i1030" DrawAspect="Content" ObjectID="_1399381380" r:id="rId33"/>
              </w:object>
            </w:r>
          </w:p>
          <w:p w:rsidR="00A86B20" w:rsidRDefault="00A86B20" w:rsidP="005B2016">
            <w:pPr>
              <w:pStyle w:val="ENT-Action"/>
              <w:tabs>
                <w:tab w:val="clear" w:pos="1077"/>
              </w:tabs>
              <w:ind w:left="742"/>
            </w:pPr>
            <w:r>
              <w:lastRenderedPageBreak/>
              <w:t>Enregistre</w:t>
            </w:r>
            <w:r w:rsidR="0049325B">
              <w:t>r</w:t>
            </w:r>
            <w:r>
              <w:t xml:space="preserve">. </w:t>
            </w:r>
          </w:p>
          <w:p w:rsidR="00A86B20" w:rsidRDefault="00A86B20" w:rsidP="005B2016">
            <w:pPr>
              <w:pStyle w:val="ENT-Action"/>
              <w:numPr>
                <w:ilvl w:val="0"/>
                <w:numId w:val="0"/>
              </w:numPr>
              <w:ind w:left="510" w:hanging="510"/>
            </w:pPr>
            <w:r>
              <w:t>Un message vous indique que vos modifications ont bien été enregistrées :</w:t>
            </w:r>
          </w:p>
          <w:p w:rsidR="00A86B20" w:rsidRDefault="00A67169" w:rsidP="005B2016">
            <w:pPr>
              <w:pStyle w:val="ENT-Action"/>
              <w:numPr>
                <w:ilvl w:val="0"/>
                <w:numId w:val="0"/>
              </w:numPr>
              <w:ind w:left="510" w:hanging="510"/>
            </w:pPr>
            <w:r>
              <w:rPr>
                <w:noProof/>
                <w:lang w:eastAsia="fr-FR"/>
              </w:rPr>
              <w:drawing>
                <wp:inline distT="0" distB="0" distL="0" distR="0">
                  <wp:extent cx="5705475" cy="352425"/>
                  <wp:effectExtent l="19050" t="19050" r="28575" b="2857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cstate="print"/>
                          <a:srcRect/>
                          <a:stretch>
                            <a:fillRect/>
                          </a:stretch>
                        </pic:blipFill>
                        <pic:spPr bwMode="auto">
                          <a:xfrm>
                            <a:off x="0" y="0"/>
                            <a:ext cx="5705475" cy="352425"/>
                          </a:xfrm>
                          <a:prstGeom prst="rect">
                            <a:avLst/>
                          </a:prstGeom>
                          <a:noFill/>
                          <a:ln w="6350" cmpd="sng">
                            <a:solidFill>
                              <a:srgbClr val="000000"/>
                            </a:solidFill>
                            <a:miter lim="800000"/>
                            <a:headEnd/>
                            <a:tailEnd/>
                          </a:ln>
                          <a:effectLst/>
                        </pic:spPr>
                      </pic:pic>
                    </a:graphicData>
                  </a:graphic>
                </wp:inline>
              </w:drawing>
            </w:r>
          </w:p>
        </w:tc>
      </w:tr>
      <w:tr w:rsidR="00A86B20" w:rsidTr="00D364F5">
        <w:trPr>
          <w:trHeight w:val="77"/>
        </w:trPr>
        <w:tc>
          <w:tcPr>
            <w:tcW w:w="1101" w:type="dxa"/>
            <w:tcBorders>
              <w:bottom w:val="single" w:sz="8" w:space="0" w:color="auto"/>
            </w:tcBorders>
          </w:tcPr>
          <w:p w:rsidR="00A86B20" w:rsidRDefault="00A67169" w:rsidP="005B2016">
            <w:pPr>
              <w:pStyle w:val="Tableau-ligne"/>
              <w:rPr>
                <w:noProof/>
              </w:rPr>
            </w:pPr>
            <w:r>
              <w:rPr>
                <w:noProof/>
              </w:rPr>
              <w:lastRenderedPageBreak/>
              <w:drawing>
                <wp:anchor distT="0" distB="0" distL="114300" distR="114300" simplePos="0" relativeHeight="251638272" behindDoc="0" locked="0" layoutInCell="1" allowOverlap="1">
                  <wp:simplePos x="0" y="0"/>
                  <wp:positionH relativeFrom="column">
                    <wp:posOffset>91440</wp:posOffset>
                  </wp:positionH>
                  <wp:positionV relativeFrom="paragraph">
                    <wp:posOffset>38735</wp:posOffset>
                  </wp:positionV>
                  <wp:extent cx="329565" cy="274320"/>
                  <wp:effectExtent l="19050" t="0" r="0" b="0"/>
                  <wp:wrapNone/>
                  <wp:docPr id="601"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5"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Borders>
              <w:bottom w:val="single" w:sz="8" w:space="0" w:color="auto"/>
            </w:tcBorders>
          </w:tcPr>
          <w:p w:rsidR="00A86B20" w:rsidRDefault="00A86B20" w:rsidP="005B2016">
            <w:pPr>
              <w:pStyle w:val="ENT-Action"/>
              <w:tabs>
                <w:tab w:val="clear" w:pos="1077"/>
              </w:tabs>
              <w:ind w:left="600"/>
            </w:pPr>
            <w:r>
              <w:t>Pour finir, vous pouvez effectuer des modifications sur le dernier onglet « Droits et permissions » :</w:t>
            </w:r>
          </w:p>
          <w:p w:rsidR="00A86B20" w:rsidRDefault="00A86B20" w:rsidP="005B2016">
            <w:pPr>
              <w:pStyle w:val="ENT-Rsultat"/>
              <w:numPr>
                <w:ilvl w:val="0"/>
                <w:numId w:val="0"/>
              </w:numPr>
              <w:jc w:val="center"/>
            </w:pPr>
            <w:r>
              <w:rPr>
                <w:noProof/>
                <w:lang w:eastAsia="fr-FR"/>
              </w:rPr>
              <w:pict>
                <v:rect id="_x0000_s2673" style="position:absolute;left:0;text-align:left;margin-left:392pt;margin-top:242.4pt;width:53.6pt;height:15.95pt;z-index:251662848" filled="f" strokecolor="red" strokeweight="2.25pt"/>
              </w:pict>
            </w:r>
            <w:r>
              <w:rPr>
                <w:noProof/>
              </w:rPr>
              <w:pict>
                <v:rect id="_x0000_s2648" style="position:absolute;left:0;text-align:left;margin-left:72.9pt;margin-top:48.05pt;width:309.2pt;height:112.15pt;z-index:251637248" filled="f" strokecolor="red" strokeweight="2.25pt"/>
              </w:pict>
            </w:r>
            <w:r>
              <w:object w:dxaOrig="12825" w:dyaOrig="7395">
                <v:shape id="_x0000_i1031" type="#_x0000_t75" style="width:454.5pt;height:262.5pt" o:ole="">
                  <v:imagedata r:id="rId36" o:title=""/>
                </v:shape>
                <o:OLEObject Type="Embed" ProgID="PBrush" ShapeID="_x0000_i1031" DrawAspect="Content" ObjectID="_1399381381" r:id="rId37"/>
              </w:object>
            </w:r>
          </w:p>
          <w:p w:rsidR="00A86B20" w:rsidRDefault="00A86B20" w:rsidP="005B2016">
            <w:pPr>
              <w:pStyle w:val="ENT-Action"/>
              <w:tabs>
                <w:tab w:val="num" w:pos="686"/>
              </w:tabs>
              <w:ind w:left="686"/>
            </w:pPr>
            <w:r>
              <w:t>Modifie</w:t>
            </w:r>
            <w:r w:rsidR="0049325B">
              <w:t>r</w:t>
            </w:r>
            <w:r>
              <w:t xml:space="preserve"> les droits pour les groupes et/ou utilisateurs. </w:t>
            </w:r>
          </w:p>
          <w:p w:rsidR="00D364F5" w:rsidRDefault="00A86B20" w:rsidP="00D364F5">
            <w:pPr>
              <w:pStyle w:val="ENT-Action"/>
              <w:tabs>
                <w:tab w:val="num" w:pos="686"/>
              </w:tabs>
              <w:ind w:left="686"/>
            </w:pPr>
            <w:r>
              <w:t>Enregistre</w:t>
            </w:r>
            <w:r w:rsidR="0049325B">
              <w:t>r</w:t>
            </w:r>
            <w:r>
              <w:t>.</w:t>
            </w: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p w:rsidR="00796501" w:rsidRDefault="00796501" w:rsidP="00796501">
            <w:pPr>
              <w:pStyle w:val="ENT-Action"/>
              <w:numPr>
                <w:ilvl w:val="0"/>
                <w:numId w:val="0"/>
              </w:numPr>
              <w:ind w:left="1077" w:hanging="510"/>
            </w:pPr>
          </w:p>
        </w:tc>
      </w:tr>
      <w:tr w:rsidR="00A86B20" w:rsidTr="00D364F5">
        <w:trPr>
          <w:trHeight w:val="77"/>
        </w:trPr>
        <w:tc>
          <w:tcPr>
            <w:tcW w:w="1101" w:type="dxa"/>
            <w:tcBorders>
              <w:top w:val="single" w:sz="8" w:space="0" w:color="auto"/>
              <w:left w:val="single" w:sz="8" w:space="0" w:color="auto"/>
              <w:bottom w:val="single" w:sz="8" w:space="0" w:color="auto"/>
              <w:right w:val="single" w:sz="8" w:space="0" w:color="auto"/>
            </w:tcBorders>
          </w:tcPr>
          <w:p w:rsidR="00A86B20" w:rsidRDefault="00A67169" w:rsidP="005B2016">
            <w:pPr>
              <w:pStyle w:val="Tableau-ligne"/>
            </w:pPr>
            <w:r>
              <w:rPr>
                <w:noProof/>
              </w:rPr>
              <w:lastRenderedPageBreak/>
              <w:drawing>
                <wp:inline distT="0" distB="0" distL="0" distR="0">
                  <wp:extent cx="304800" cy="323850"/>
                  <wp:effectExtent l="1905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cstate="print"/>
                          <a:srcRect/>
                          <a:stretch>
                            <a:fillRect/>
                          </a:stretch>
                        </pic:blipFill>
                        <pic:spPr bwMode="auto">
                          <a:xfrm>
                            <a:off x="0" y="0"/>
                            <a:ext cx="304800" cy="323850"/>
                          </a:xfrm>
                          <a:prstGeom prst="rect">
                            <a:avLst/>
                          </a:prstGeom>
                          <a:noFill/>
                          <a:ln w="9525">
                            <a:noFill/>
                            <a:miter lim="800000"/>
                            <a:headEnd/>
                            <a:tailEnd/>
                          </a:ln>
                        </pic:spPr>
                      </pic:pic>
                    </a:graphicData>
                  </a:graphic>
                </wp:inline>
              </w:drawing>
            </w:r>
          </w:p>
          <w:p w:rsidR="005760B1" w:rsidRDefault="005760B1" w:rsidP="005B2016">
            <w:pPr>
              <w:pStyle w:val="Tableau-ligne"/>
            </w:pPr>
          </w:p>
          <w:p w:rsidR="005760B1" w:rsidRDefault="005760B1" w:rsidP="005760B1">
            <w:pPr>
              <w:pStyle w:val="Tableau-ligne"/>
              <w:jc w:val="both"/>
            </w:pPr>
          </w:p>
        </w:tc>
        <w:tc>
          <w:tcPr>
            <w:tcW w:w="9319" w:type="dxa"/>
            <w:tcBorders>
              <w:top w:val="single" w:sz="8" w:space="0" w:color="auto"/>
              <w:left w:val="single" w:sz="8" w:space="0" w:color="auto"/>
              <w:bottom w:val="single" w:sz="8" w:space="0" w:color="auto"/>
              <w:right w:val="single" w:sz="8" w:space="0" w:color="auto"/>
            </w:tcBorders>
          </w:tcPr>
          <w:p w:rsidR="00A86B20" w:rsidRPr="00696D45" w:rsidRDefault="00A86B20" w:rsidP="00A86B20">
            <w:pPr>
              <w:pStyle w:val="ENT-Rsultat"/>
              <w:numPr>
                <w:ilvl w:val="0"/>
                <w:numId w:val="25"/>
              </w:numPr>
            </w:pPr>
            <w:r>
              <w:t>L’actualité est bien modifiée sur la page d’accueil et elle peut, de nouveau, être consu</w:t>
            </w:r>
            <w:r w:rsidR="005771F1">
              <w:t xml:space="preserve">ltée par tous les utilisateurs </w:t>
            </w:r>
          </w:p>
          <w:p w:rsidR="00A86B20" w:rsidRDefault="00D364F5" w:rsidP="005B2016">
            <w:pPr>
              <w:jc w:val="center"/>
            </w:pPr>
            <w:r>
              <w:object w:dxaOrig="14098" w:dyaOrig="4874">
                <v:shape id="_x0000_i1032" type="#_x0000_t75" style="width:423pt;height:168.75pt" o:ole="">
                  <v:imagedata r:id="rId23" o:title=""/>
                  <w10:bordertop type="single" width="4"/>
                  <w10:borderleft type="single" width="4"/>
                  <w10:borderbottom type="single" width="4"/>
                  <w10:borderright type="single" width="4"/>
                </v:shape>
                <o:OLEObject Type="Embed" ProgID="PBrush" ShapeID="_x0000_i1032" DrawAspect="Content" ObjectID="_1399381382" r:id="rId39"/>
              </w:object>
            </w:r>
          </w:p>
        </w:tc>
      </w:tr>
    </w:tbl>
    <w:p w:rsidR="00A86B20" w:rsidRDefault="00A86B20" w:rsidP="00A86B20"/>
    <w:p w:rsidR="00A86B20" w:rsidRDefault="00A86B20" w:rsidP="00A86B20">
      <w:pPr>
        <w:pStyle w:val="Titre2"/>
      </w:pPr>
      <w:r>
        <w:t xml:space="preserve"> </w:t>
      </w:r>
      <w:bookmarkStart w:id="15" w:name="_Toc307302317"/>
      <w:r>
        <w:t>Comment poster un commentaire ?</w:t>
      </w:r>
      <w:bookmarkEnd w:id="15"/>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A67169" w:rsidP="005B2016">
            <w:r>
              <w:rPr>
                <w:noProof/>
              </w:rPr>
              <w:drawing>
                <wp:inline distT="0" distB="0" distL="0" distR="0">
                  <wp:extent cx="600075" cy="600075"/>
                  <wp:effectExtent l="19050" t="0" r="0" b="0"/>
                  <wp:docPr id="2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 xml:space="preserve">Un utilisateur habilité peut poster un commentaire sur une actualité. </w:t>
      </w:r>
    </w:p>
    <w:p w:rsidR="00A86B20" w:rsidRDefault="00A86B20" w:rsidP="00A86B20">
      <w:r>
        <w:t xml:space="preserve">Certains </w:t>
      </w:r>
      <w:r w:rsidRPr="00B420BA">
        <w:rPr>
          <w:b/>
        </w:rPr>
        <w:t>pré</w:t>
      </w:r>
      <w:r>
        <w:rPr>
          <w:b/>
        </w:rPr>
        <w:t>-</w:t>
      </w:r>
      <w:r w:rsidRPr="00B420BA">
        <w:rPr>
          <w:b/>
        </w:rPr>
        <w:t>requis</w:t>
      </w:r>
      <w:r>
        <w:t xml:space="preserve"> sont nécessaires pour commenter une actualité :</w:t>
      </w:r>
    </w:p>
    <w:p w:rsidR="00A86B20" w:rsidRDefault="00A86B20" w:rsidP="00A86B20">
      <w:pPr>
        <w:pStyle w:val="ENT-Puce"/>
      </w:pPr>
      <w:r>
        <w:t xml:space="preserve">Le créateur de l’actualité doit avoir créé un espace de discussion dont l’état sera « Ouvert », </w:t>
      </w:r>
    </w:p>
    <w:p w:rsidR="00A86B20" w:rsidRDefault="00A86B20" w:rsidP="00A86B20">
      <w:pPr>
        <w:pStyle w:val="ENT-Puce"/>
      </w:pPr>
      <w:r w:rsidRPr="00E915C7">
        <w:t xml:space="preserve">Le créateur </w:t>
      </w:r>
      <w:r>
        <w:t>de l’actualité doit avoir habilité l’utilisateur en lecture et/ou écriture sur cette actualité.</w:t>
      </w:r>
    </w:p>
    <w:p w:rsidR="00A86B20" w:rsidRDefault="00A86B20" w:rsidP="00A86B20">
      <w:pPr>
        <w:pStyle w:val="ENT-Puce"/>
        <w:numPr>
          <w:ilvl w:val="0"/>
          <w:numId w:val="0"/>
        </w:numPr>
      </w:pPr>
      <w:r>
        <w:t xml:space="preserve">Les commentaires sont accessibles à partir des actualités et peuvent être modérés </w:t>
      </w:r>
      <w:r w:rsidR="00790D27">
        <w:t>à</w:t>
      </w:r>
      <w:r>
        <w:t xml:space="preserve"> posteriori (après leur publication) ou a priori (avant leur publication) par le créateur de l’actualité. </w:t>
      </w:r>
    </w:p>
    <w:p w:rsidR="00A86B20" w:rsidRPr="00E915C7" w:rsidRDefault="00A86B20" w:rsidP="00A86B20">
      <w:pPr>
        <w:pStyle w:val="ENT-Puce"/>
        <w:numPr>
          <w:ilvl w:val="0"/>
          <w:numId w:val="0"/>
        </w:numPr>
      </w:pPr>
    </w:p>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A67169" w:rsidP="005B2016">
            <w:r>
              <w:rPr>
                <w:noProof/>
              </w:rPr>
              <w:drawing>
                <wp:inline distT="0" distB="0" distL="0" distR="0">
                  <wp:extent cx="552450" cy="552450"/>
                  <wp:effectExtent l="19050" t="0" r="0" b="0"/>
                  <wp:docPr id="28" name="Image 2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ction"/>
                          <pic:cNvPicPr>
                            <a:picLocks noChangeAspect="1" noChangeArrowheads="1"/>
                          </pic:cNvPicPr>
                        </pic:nvPicPr>
                        <pic:blipFill>
                          <a:blip r:embed="rId20"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p w:rsidR="00796501" w:rsidRDefault="00796501" w:rsidP="00A86B20"/>
    <w:p w:rsidR="00796501" w:rsidRDefault="00796501" w:rsidP="00A86B20"/>
    <w:p w:rsidR="00796501" w:rsidRDefault="00796501"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95"/>
        <w:gridCol w:w="9325"/>
      </w:tblGrid>
      <w:tr w:rsidR="00A86B20" w:rsidRPr="00283C9F" w:rsidTr="005B2016">
        <w:trPr>
          <w:tblHeader/>
        </w:trPr>
        <w:tc>
          <w:tcPr>
            <w:tcW w:w="124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lastRenderedPageBreak/>
              <w:t>Etapes</w:t>
            </w:r>
          </w:p>
        </w:tc>
        <w:tc>
          <w:tcPr>
            <w:tcW w:w="910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242" w:type="dxa"/>
          </w:tcPr>
          <w:p w:rsidR="00A86B20" w:rsidRDefault="00A67169" w:rsidP="005B2016">
            <w:pPr>
              <w:jc w:val="center"/>
            </w:pPr>
            <w:r>
              <w:rPr>
                <w:noProof/>
              </w:rPr>
              <w:drawing>
                <wp:inline distT="0" distB="0" distL="0" distR="0">
                  <wp:extent cx="323850" cy="266700"/>
                  <wp:effectExtent l="19050" t="0" r="0" b="0"/>
                  <wp:docPr id="2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tc>
        <w:tc>
          <w:tcPr>
            <w:tcW w:w="9102" w:type="dxa"/>
          </w:tcPr>
          <w:p w:rsidR="00A86B20" w:rsidRDefault="00A86B20" w:rsidP="005B2016">
            <w:pPr>
              <w:pStyle w:val="ENT-Action"/>
              <w:tabs>
                <w:tab w:val="clear" w:pos="1077"/>
              </w:tabs>
              <w:ind w:left="606"/>
            </w:pPr>
            <w:r>
              <w:t>A partir de la page d’accueil de l’ENT ou de</w:t>
            </w:r>
            <w:r w:rsidR="005771F1">
              <w:t xml:space="preserve"> la page d’accueil du service Actualités, cliquer</w:t>
            </w:r>
            <w:r>
              <w:t xml:space="preserve"> sur le titre de l’actualité que vous souhaitez commenter ou sur la mention « Commentaire » vous indiquant qu’un espace de discussion a été créé sur cette actualité.</w:t>
            </w:r>
          </w:p>
          <w:p w:rsidR="00A86B20" w:rsidRDefault="00A86B20" w:rsidP="005B2016">
            <w:pPr>
              <w:pStyle w:val="ENT-Action"/>
              <w:numPr>
                <w:ilvl w:val="0"/>
                <w:numId w:val="0"/>
              </w:numPr>
              <w:ind w:left="510" w:hanging="510"/>
              <w:jc w:val="center"/>
            </w:pPr>
            <w:r>
              <w:rPr>
                <w:noProof/>
                <w:lang w:eastAsia="fr-FR"/>
              </w:rPr>
              <w:pict>
                <v:rect id="_x0000_s2650" style="position:absolute;left:0;text-align:left;margin-left:10.95pt;margin-top:64.6pt;width:371.45pt;height:75.6pt;z-index:251639296" filled="f" strokecolor="red" strokeweight="2.25pt"/>
              </w:pict>
            </w:r>
            <w:r>
              <w:object w:dxaOrig="14205" w:dyaOrig="8475">
                <v:shape id="_x0000_i1033" type="#_x0000_t75" style="width:440.25pt;height:262.5pt" o:ole="" o:bordertopcolor="this" o:borderleftcolor="this" o:borderbottomcolor="this" o:borderrightcolor="this">
                  <v:imagedata r:id="rId40" o:title=""/>
                  <w10:bordertop type="single" width="4"/>
                  <w10:borderleft type="single" width="4"/>
                  <w10:borderbottom type="single" width="4"/>
                  <w10:borderright type="single" width="4"/>
                </v:shape>
                <o:OLEObject Type="Embed" ProgID="PBrush" ShapeID="_x0000_i1033" DrawAspect="Content" ObjectID="_1399381383" r:id="rId41"/>
              </w:object>
            </w:r>
            <w:r>
              <w:t xml:space="preserve"> </w:t>
            </w:r>
          </w:p>
          <w:p w:rsidR="00A86B20" w:rsidRDefault="0049325B" w:rsidP="00A86B20">
            <w:pPr>
              <w:pStyle w:val="ENT-Rsultat"/>
              <w:numPr>
                <w:ilvl w:val="0"/>
                <w:numId w:val="25"/>
              </w:numPr>
            </w:pPr>
            <w:r>
              <w:t>A</w:t>
            </w:r>
            <w:r w:rsidR="00A86B20">
              <w:t>ccéde</w:t>
            </w:r>
            <w:r>
              <w:t>r</w:t>
            </w:r>
            <w:r w:rsidR="005771F1">
              <w:t xml:space="preserve"> à l’actualité et </w:t>
            </w:r>
            <w:r w:rsidR="00A86B20">
              <w:t>écrire un nouveau commentaire :</w:t>
            </w:r>
          </w:p>
          <w:p w:rsidR="00A86B20" w:rsidRDefault="00D364F5" w:rsidP="005B2016">
            <w:pPr>
              <w:pStyle w:val="ENT-Action"/>
              <w:numPr>
                <w:ilvl w:val="0"/>
                <w:numId w:val="0"/>
              </w:numPr>
              <w:ind w:left="510" w:hanging="510"/>
              <w:jc w:val="center"/>
            </w:pPr>
            <w:r>
              <w:rPr>
                <w:noProof/>
                <w:lang w:eastAsia="fr-FR"/>
              </w:rPr>
              <w:pict>
                <v:rect id="_x0000_s2692" style="position:absolute;left:0;text-align:left;margin-left:116.7pt;margin-top:146.9pt;width:221.75pt;height:101.85pt;z-index:251681280" filled="f" strokecolor="red" strokeweight="2.25pt"/>
              </w:pict>
            </w:r>
            <w:r w:rsidR="00A86B20">
              <w:rPr>
                <w:noProof/>
                <w:lang w:eastAsia="fr-FR"/>
              </w:rPr>
              <w:pict>
                <v:rect id="_x0000_s2693" style="position:absolute;left:0;text-align:left;margin-left:235.25pt;margin-top:259.05pt;width:110.05pt;height:13.4pt;z-index:251682304" filled="f" strokecolor="red" strokeweight="2.25pt"/>
              </w:pict>
            </w:r>
            <w:r w:rsidR="00A86B20">
              <w:object w:dxaOrig="14100" w:dyaOrig="8730">
                <v:shape id="_x0000_i1034" type="#_x0000_t75" style="width:440.25pt;height:273pt" o:ole="" o:bordertopcolor="this" o:borderleftcolor="this" o:borderbottomcolor="this" o:borderrightcolor="this">
                  <v:imagedata r:id="rId42" o:title=""/>
                  <w10:bordertop type="single" width="4"/>
                  <w10:borderleft type="single" width="4"/>
                  <w10:borderbottom type="single" width="4"/>
                  <w10:borderright type="single" width="4"/>
                </v:shape>
                <o:OLEObject Type="Embed" ProgID="PBrush" ShapeID="_x0000_i1034" DrawAspect="Content" ObjectID="_1399381384" r:id="rId43"/>
              </w:object>
            </w:r>
          </w:p>
        </w:tc>
      </w:tr>
      <w:tr w:rsidR="00A86B20" w:rsidTr="005B2016">
        <w:tc>
          <w:tcPr>
            <w:tcW w:w="1242" w:type="dxa"/>
          </w:tcPr>
          <w:p w:rsidR="00A86B20" w:rsidRDefault="00A67169" w:rsidP="005B2016">
            <w:pPr>
              <w:jc w:val="center"/>
            </w:pPr>
            <w:r>
              <w:rPr>
                <w:noProof/>
              </w:rPr>
              <w:lastRenderedPageBreak/>
              <w:drawing>
                <wp:inline distT="0" distB="0" distL="0" distR="0">
                  <wp:extent cx="342900" cy="266700"/>
                  <wp:effectExtent l="19050" t="0" r="0" b="0"/>
                  <wp:docPr id="3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102" w:type="dxa"/>
          </w:tcPr>
          <w:p w:rsidR="00A86B20" w:rsidRDefault="00A86B20" w:rsidP="005B2016">
            <w:pPr>
              <w:pStyle w:val="ENT-Action"/>
              <w:tabs>
                <w:tab w:val="num" w:pos="686"/>
              </w:tabs>
              <w:ind w:left="686"/>
            </w:pPr>
            <w:r>
              <w:t>Ecri</w:t>
            </w:r>
            <w:r w:rsidR="0049325B">
              <w:t>re</w:t>
            </w:r>
            <w:r>
              <w:t xml:space="preserve"> le commentaire dans l’espace « Votre nouveau commentaire » prévu à cet effet.</w:t>
            </w:r>
          </w:p>
          <w:p w:rsidR="00A86B20" w:rsidRDefault="00A86B20" w:rsidP="005B2016">
            <w:pPr>
              <w:pStyle w:val="ENT-Action"/>
              <w:tabs>
                <w:tab w:val="num" w:pos="686"/>
              </w:tabs>
              <w:ind w:left="686"/>
            </w:pPr>
            <w:r>
              <w:t>Clique</w:t>
            </w:r>
            <w:r w:rsidR="0049325B">
              <w:t>r</w:t>
            </w:r>
            <w:r>
              <w:t xml:space="preserve"> sur « Ajouter votre commentaire ».</w:t>
            </w:r>
          </w:p>
        </w:tc>
      </w:tr>
      <w:tr w:rsidR="00A86B20" w:rsidTr="005B2016">
        <w:trPr>
          <w:trHeight w:val="77"/>
        </w:trPr>
        <w:tc>
          <w:tcPr>
            <w:tcW w:w="1242" w:type="dxa"/>
          </w:tcPr>
          <w:p w:rsidR="00A86B20" w:rsidRDefault="00A67169" w:rsidP="005B2016">
            <w:pPr>
              <w:pStyle w:val="Tableau-ligne"/>
            </w:pPr>
            <w:r>
              <w:rPr>
                <w:noProof/>
              </w:rPr>
              <w:drawing>
                <wp:inline distT="0" distB="0" distL="0" distR="0">
                  <wp:extent cx="323850" cy="285750"/>
                  <wp:effectExtent l="19050" t="0" r="0" b="0"/>
                  <wp:docPr id="33"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9102" w:type="dxa"/>
          </w:tcPr>
          <w:p w:rsidR="00A86B20" w:rsidRDefault="00A86B20" w:rsidP="005B2016">
            <w:pPr>
              <w:pStyle w:val="ENT-Action"/>
              <w:tabs>
                <w:tab w:val="clear" w:pos="1077"/>
              </w:tabs>
              <w:ind w:left="606"/>
            </w:pPr>
            <w:r>
              <w:t>Vérifie</w:t>
            </w:r>
            <w:r w:rsidR="0049325B">
              <w:t>r</w:t>
            </w:r>
            <w:r>
              <w:t xml:space="preserve"> que votre commentaire a bien été publié :</w:t>
            </w:r>
          </w:p>
          <w:p w:rsidR="00A86B20" w:rsidRDefault="00A86B20" w:rsidP="005B2016">
            <w:pPr>
              <w:pStyle w:val="ENT-Rsultat"/>
              <w:numPr>
                <w:ilvl w:val="0"/>
                <w:numId w:val="0"/>
              </w:numPr>
              <w:jc w:val="center"/>
            </w:pPr>
            <w:r>
              <w:rPr>
                <w:noProof/>
                <w:lang w:eastAsia="fr-FR"/>
              </w:rPr>
              <w:pict>
                <v:rect id="_x0000_s2651" style="position:absolute;left:0;text-align:left;margin-left:11.2pt;margin-top:55.55pt;width:436.9pt;height:66.15pt;z-index:251640320" filled="f" strokecolor="red" strokeweight="2.25pt"/>
              </w:pict>
            </w:r>
            <w:r>
              <w:object w:dxaOrig="13305" w:dyaOrig="3255">
                <v:shape id="_x0000_i1035" type="#_x0000_t75" style="width:433.5pt;height:124.5pt" o:ole="">
                  <v:imagedata r:id="rId44" o:title=""/>
                </v:shape>
                <o:OLEObject Type="Embed" ProgID="PBrush" ShapeID="_x0000_i1035" DrawAspect="Content" ObjectID="_1399381385" r:id="rId45"/>
              </w:object>
            </w:r>
          </w:p>
          <w:p w:rsidR="00A86B20" w:rsidRDefault="00A86B20" w:rsidP="005B2016">
            <w:pPr>
              <w:pStyle w:val="ENT-Pointdattention"/>
            </w:pPr>
            <w:r>
              <w:t>Si le modérateur de l’actualité a défini une modération « a priori », votre message ne sera pas publié tout de suite. Le gestionnaire de l’actualité doit auparavant valider votre commentaire pour qu’il soit publié.</w:t>
            </w:r>
          </w:p>
        </w:tc>
      </w:tr>
      <w:tr w:rsidR="00A86B20" w:rsidTr="005B2016">
        <w:trPr>
          <w:trHeight w:val="77"/>
        </w:trPr>
        <w:tc>
          <w:tcPr>
            <w:tcW w:w="1242" w:type="dxa"/>
          </w:tcPr>
          <w:p w:rsidR="00A86B20" w:rsidRDefault="00A67169" w:rsidP="005B2016">
            <w:pPr>
              <w:pStyle w:val="Tableau-ligne"/>
            </w:pPr>
            <w:r>
              <w:rPr>
                <w:noProof/>
              </w:rPr>
              <w:drawing>
                <wp:anchor distT="0" distB="0" distL="114300" distR="114300" simplePos="0" relativeHeight="251652608" behindDoc="0" locked="0" layoutInCell="1" allowOverlap="1">
                  <wp:simplePos x="0" y="0"/>
                  <wp:positionH relativeFrom="column">
                    <wp:posOffset>153035</wp:posOffset>
                  </wp:positionH>
                  <wp:positionV relativeFrom="paragraph">
                    <wp:posOffset>92075</wp:posOffset>
                  </wp:positionV>
                  <wp:extent cx="329565" cy="274320"/>
                  <wp:effectExtent l="19050" t="0" r="0" b="0"/>
                  <wp:wrapNone/>
                  <wp:docPr id="615"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5"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102" w:type="dxa"/>
          </w:tcPr>
          <w:p w:rsidR="00A86B20" w:rsidRDefault="00A86B20" w:rsidP="005B2016">
            <w:pPr>
              <w:pStyle w:val="ENT-Action"/>
              <w:tabs>
                <w:tab w:val="num" w:pos="686"/>
              </w:tabs>
              <w:ind w:left="686"/>
            </w:pPr>
            <w:r>
              <w:t>Vérifie</w:t>
            </w:r>
            <w:r w:rsidR="0049325B">
              <w:t>r</w:t>
            </w:r>
            <w:r>
              <w:t xml:space="preserve"> que votre message s’affiche bien :</w:t>
            </w:r>
          </w:p>
          <w:p w:rsidR="00A86B20" w:rsidRPr="00696D45" w:rsidRDefault="00A86B20" w:rsidP="00A86B20">
            <w:pPr>
              <w:pStyle w:val="ENT-Rsultat"/>
              <w:numPr>
                <w:ilvl w:val="0"/>
                <w:numId w:val="25"/>
              </w:numPr>
            </w:pPr>
            <w:r>
              <w:t xml:space="preserve">Votre commentaire est bien </w:t>
            </w:r>
            <w:r w:rsidR="005771F1">
              <w:t>pris en compte</w:t>
            </w:r>
            <w:r>
              <w:t xml:space="preserve"> dans la présentation de l’actualité :</w:t>
            </w:r>
          </w:p>
          <w:p w:rsidR="00A86B20" w:rsidRDefault="00A86B20" w:rsidP="005B2016">
            <w:pPr>
              <w:jc w:val="center"/>
            </w:pPr>
            <w:r>
              <w:rPr>
                <w:noProof/>
              </w:rPr>
              <w:pict>
                <v:rect id="_x0000_s2674" style="position:absolute;left:0;text-align:left;margin-left:4.6pt;margin-top:121.3pt;width:64.65pt;height:14.25pt;z-index:251663872" filled="f" strokecolor="red" strokeweight="2.25pt"/>
              </w:pict>
            </w:r>
            <w:r>
              <w:object w:dxaOrig="14100" w:dyaOrig="4605">
                <v:shape id="_x0000_i1036" type="#_x0000_t75" style="width:455.25pt;height:148.5pt" o:ole="">
                  <v:imagedata r:id="rId46" o:title=""/>
                </v:shape>
                <o:OLEObject Type="Embed" ProgID="PBrush" ShapeID="_x0000_i1036" DrawAspect="Content" ObjectID="_1399381386" r:id="rId47"/>
              </w:object>
            </w:r>
          </w:p>
        </w:tc>
      </w:tr>
    </w:tbl>
    <w:p w:rsidR="00A86B20" w:rsidRDefault="00A86B20" w:rsidP="00A86B20">
      <w:pPr>
        <w:pStyle w:val="Titre1"/>
      </w:pPr>
      <w:bookmarkStart w:id="16" w:name="_Toc307302318"/>
      <w:bookmarkEnd w:id="13"/>
      <w:r>
        <w:t>Créer une Actualité</w:t>
      </w:r>
      <w:bookmarkEnd w:id="16"/>
    </w:p>
    <w:p w:rsidR="00A86B20" w:rsidRDefault="00A86B20" w:rsidP="00A86B20">
      <w:pPr>
        <w:pStyle w:val="Titre2"/>
      </w:pPr>
      <w:bookmarkStart w:id="17" w:name="_Toc248121068"/>
      <w:bookmarkStart w:id="18" w:name="_Toc307302319"/>
      <w:r>
        <w:t>Comment créer une actualité en définissant les droits des utilisateurs ?</w:t>
      </w:r>
      <w:bookmarkEnd w:id="18"/>
    </w:p>
    <w:p w:rsidR="00A86B20" w:rsidRPr="00B85DB9" w:rsidRDefault="00A86B20" w:rsidP="00A86B20">
      <w:pPr>
        <w:pStyle w:val="BodyText"/>
        <w:spacing w:before="240"/>
        <w:rPr>
          <w:rFonts w:ascii="Calibri" w:hAnsi="Calibri"/>
        </w:rPr>
      </w:pPr>
      <w:r w:rsidRPr="00B85DB9">
        <w:rPr>
          <w:rFonts w:ascii="Calibri" w:hAnsi="Calibri"/>
        </w:rPr>
        <w:t xml:space="preserve">Tous les utilisateurs </w:t>
      </w:r>
      <w:r>
        <w:rPr>
          <w:rFonts w:ascii="Calibri" w:hAnsi="Calibri"/>
        </w:rPr>
        <w:t xml:space="preserve">appartenant aux profils </w:t>
      </w:r>
      <w:r w:rsidRPr="00B85DB9">
        <w:rPr>
          <w:rFonts w:ascii="Calibri" w:hAnsi="Calibri"/>
        </w:rPr>
        <w:t>habilités par l’</w:t>
      </w:r>
      <w:r w:rsidR="008C79AF">
        <w:rPr>
          <w:rFonts w:ascii="Calibri" w:hAnsi="Calibri"/>
        </w:rPr>
        <w:t>administrateur local</w:t>
      </w:r>
      <w:r w:rsidR="008E257E">
        <w:rPr>
          <w:rFonts w:ascii="Calibri" w:hAnsi="Calibri"/>
        </w:rPr>
        <w:t>/</w:t>
      </w:r>
      <w:r w:rsidR="00180D07">
        <w:rPr>
          <w:rFonts w:ascii="Calibri" w:hAnsi="Calibri"/>
        </w:rPr>
        <w:t>superviseur</w:t>
      </w:r>
      <w:r>
        <w:rPr>
          <w:rFonts w:ascii="Calibri" w:hAnsi="Calibri"/>
        </w:rPr>
        <w:t xml:space="preserve"> dans la console d’administration </w:t>
      </w:r>
      <w:r w:rsidRPr="00B85DB9">
        <w:rPr>
          <w:rFonts w:ascii="Calibri" w:hAnsi="Calibri"/>
        </w:rPr>
        <w:t>peuvent créer une actualité.</w:t>
      </w:r>
    </w:p>
    <w:p w:rsidR="00A86B20" w:rsidRDefault="00A86B20" w:rsidP="00A86B20">
      <w:pPr>
        <w:pStyle w:val="BodyText"/>
        <w:spacing w:before="240"/>
        <w:rPr>
          <w:rFonts w:ascii="Calibri" w:hAnsi="Calibri"/>
        </w:rPr>
      </w:pPr>
      <w:r w:rsidRPr="00B85DB9">
        <w:rPr>
          <w:rFonts w:ascii="Calibri" w:hAnsi="Calibri"/>
        </w:rPr>
        <w:t>Dans la console d’administration on autorise les profils d’utilisateurs de la façon suivante :</w:t>
      </w:r>
    </w:p>
    <w:p w:rsidR="00A86B20" w:rsidRDefault="00922FBF" w:rsidP="00A86B20">
      <w:pPr>
        <w:pStyle w:val="BodyText"/>
        <w:spacing w:before="240"/>
        <w:rPr>
          <w:rFonts w:ascii="Calibri" w:hAnsi="Calibri"/>
        </w:rPr>
      </w:pPr>
      <w:r>
        <w:rPr>
          <w:bCs w:val="0"/>
          <w:noProof/>
          <w:lang w:eastAsia="fr-FR"/>
        </w:rPr>
        <w:pict>
          <v:rect id="_x0000_s2686" style="position:absolute;left:0;text-align:left;margin-left:.2pt;margin-top:202.35pt;width:147.65pt;height:11.7pt;z-index:251676160" filled="f" strokecolor="red" strokeweight="2.25pt"/>
        </w:pict>
      </w:r>
      <w:r w:rsidR="00EE2E93">
        <w:rPr>
          <w:bCs w:val="0"/>
          <w:noProof/>
          <w:lang w:eastAsia="fr-FR"/>
        </w:rPr>
        <w:pict>
          <v:rect id="_x0000_s2687" style="position:absolute;left:0;text-align:left;margin-left:147.85pt;margin-top:9.35pt;width:303.95pt;height:73.65pt;z-index:251677184" filled="f" strokecolor="red" strokeweight="2.25pt"/>
        </w:pict>
      </w:r>
      <w:r w:rsidR="00A67169">
        <w:rPr>
          <w:bCs w:val="0"/>
          <w:noProof/>
          <w:lang w:eastAsia="fr-FR"/>
        </w:rPr>
        <w:drawing>
          <wp:inline distT="0" distB="0" distL="0" distR="0">
            <wp:extent cx="6477000" cy="2647950"/>
            <wp:effectExtent l="1905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cstate="print"/>
                    <a:srcRect/>
                    <a:stretch>
                      <a:fillRect/>
                    </a:stretch>
                  </pic:blipFill>
                  <pic:spPr bwMode="auto">
                    <a:xfrm>
                      <a:off x="0" y="0"/>
                      <a:ext cx="6477000" cy="2647950"/>
                    </a:xfrm>
                    <a:prstGeom prst="rect">
                      <a:avLst/>
                    </a:prstGeom>
                    <a:noFill/>
                    <a:ln w="9525">
                      <a:noFill/>
                      <a:miter lim="800000"/>
                      <a:headEnd/>
                      <a:tailEnd/>
                    </a:ln>
                  </pic:spPr>
                </pic:pic>
              </a:graphicData>
            </a:graphic>
          </wp:inline>
        </w:drawing>
      </w:r>
    </w:p>
    <w:p w:rsidR="00A86B20" w:rsidRDefault="00A86B20" w:rsidP="00A86B20">
      <w:pPr>
        <w:pStyle w:val="BodyText"/>
        <w:spacing w:before="240"/>
        <w:rPr>
          <w:rFonts w:ascii="Calibri" w:hAnsi="Calibri"/>
        </w:rPr>
      </w:pPr>
      <w:r>
        <w:rPr>
          <w:rFonts w:ascii="Calibri" w:hAnsi="Calibri"/>
        </w:rPr>
        <w:t xml:space="preserve">Les gestionnaires </w:t>
      </w:r>
      <w:r w:rsidR="005771F1">
        <w:rPr>
          <w:rFonts w:ascii="Calibri" w:hAnsi="Calibri"/>
        </w:rPr>
        <w:t xml:space="preserve">de services </w:t>
      </w:r>
      <w:r>
        <w:rPr>
          <w:rFonts w:ascii="Calibri" w:hAnsi="Calibri"/>
        </w:rPr>
        <w:t>créent les actualités et définissent les droits des groupes et utilisateurs sur ces actualités en fonction des règles de communication de l’ENT.</w:t>
      </w:r>
    </w:p>
    <w:p w:rsidR="00A86B20" w:rsidRPr="002D65E4" w:rsidRDefault="00A86B20" w:rsidP="00A86B20">
      <w:pPr>
        <w:pStyle w:val="ENT-Puce"/>
      </w:pPr>
      <w:r w:rsidRPr="002D65E4">
        <w:t xml:space="preserve">Les </w:t>
      </w:r>
      <w:r w:rsidRPr="002D65E4">
        <w:rPr>
          <w:b/>
        </w:rPr>
        <w:t>enseignants et</w:t>
      </w:r>
      <w:r w:rsidRPr="002D65E4">
        <w:t xml:space="preserve"> </w:t>
      </w:r>
      <w:r w:rsidRPr="002D65E4">
        <w:rPr>
          <w:b/>
        </w:rPr>
        <w:t>certains personnels d’établissement</w:t>
      </w:r>
      <w:r w:rsidRPr="002D65E4">
        <w:t xml:space="preserve"> </w:t>
      </w:r>
      <w:r>
        <w:t xml:space="preserve">(personnel de direction, santé, orientation, documentaliste) </w:t>
      </w:r>
      <w:r w:rsidRPr="002D65E4">
        <w:t>peuvent diffuser </w:t>
      </w:r>
      <w:r>
        <w:t>a</w:t>
      </w:r>
      <w:r w:rsidRPr="002D65E4">
        <w:t>uprès de tous les utilisateurs de l’établissement</w:t>
      </w:r>
      <w:r>
        <w:t> ;</w:t>
      </w:r>
    </w:p>
    <w:p w:rsidR="00A86B20" w:rsidRDefault="00A86B20" w:rsidP="00A86B20">
      <w:pPr>
        <w:pStyle w:val="ENT-Puce"/>
      </w:pPr>
      <w:r>
        <w:t>L</w:t>
      </w:r>
      <w:r w:rsidRPr="002D65E4">
        <w:t xml:space="preserve">es </w:t>
      </w:r>
      <w:r w:rsidRPr="002D65E4">
        <w:rPr>
          <w:b/>
        </w:rPr>
        <w:t>autres personnels d’établissement</w:t>
      </w:r>
      <w:r>
        <w:t xml:space="preserve"> peuvent diffuser a</w:t>
      </w:r>
      <w:r w:rsidRPr="002D65E4">
        <w:t>uprès des personnels d’établissement et des ens</w:t>
      </w:r>
      <w:r>
        <w:t>eignants de l’établissement.</w:t>
      </w:r>
    </w:p>
    <w:p w:rsidR="00A86B20" w:rsidRDefault="00A86B20" w:rsidP="00A86B20">
      <w:pPr>
        <w:pStyle w:val="ENT-Puce"/>
      </w:pPr>
      <w:r>
        <w:t>Les élèves peuvent diffuser auprès de leurs camarades de classe, de leurs enseignants, du personnel d’éducation et d’orientation, ainsi que de leurs parents</w:t>
      </w:r>
    </w:p>
    <w:p w:rsidR="00A86B20" w:rsidRDefault="00A86B20" w:rsidP="00A86B20">
      <w:pPr>
        <w:pStyle w:val="ENT-Puce"/>
      </w:pPr>
      <w:r>
        <w:t>Les parents d’élèves peuvent diffuser auprès des enseignants de leurs enfants, de leurs enfants et du personnel d’éducation.</w:t>
      </w:r>
    </w:p>
    <w:p w:rsidR="00A86B20" w:rsidRDefault="00A86B20" w:rsidP="00A86B20">
      <w:r>
        <w:t xml:space="preserve">Pour contourner ces règles de communication, il est toujours possible de créer des groupes </w:t>
      </w:r>
      <w:r w:rsidR="005771F1">
        <w:t>locaux ou étendus</w:t>
      </w:r>
      <w:r>
        <w:t xml:space="preserve"> qui permettent de</w:t>
      </w:r>
      <w:r w:rsidR="005771F1">
        <w:t xml:space="preserve"> communiquer au-delà des règles.</w:t>
      </w:r>
    </w:p>
    <w:p w:rsidR="00A86B20" w:rsidRPr="00A077F9" w:rsidRDefault="00A86B20" w:rsidP="00A86B20">
      <w:pPr>
        <w:pStyle w:val="ENT-Puce"/>
        <w:numPr>
          <w:ilvl w:val="0"/>
          <w:numId w:val="0"/>
        </w:numPr>
        <w:rPr>
          <w:bCs/>
        </w:rPr>
      </w:pPr>
      <w:r w:rsidRPr="00BB6F6B">
        <w:t xml:space="preserve"> </w:t>
      </w:r>
      <w:r>
        <w:rPr>
          <w:bCs/>
        </w:rPr>
        <w:t>Les gestionnaires définissent ensuite le type de droits qu’ils donnent aux utilisateurs et groupes :</w:t>
      </w:r>
    </w:p>
    <w:p w:rsidR="00A86B20" w:rsidRDefault="00A86B20" w:rsidP="00A86B20">
      <w:pPr>
        <w:pStyle w:val="ENT-Puce"/>
      </w:pPr>
      <w:r w:rsidRPr="00E37E62">
        <w:rPr>
          <w:b/>
          <w:bCs/>
        </w:rPr>
        <w:t xml:space="preserve">Le droit d’accès en </w:t>
      </w:r>
      <w:r w:rsidRPr="00E37E62">
        <w:rPr>
          <w:b/>
        </w:rPr>
        <w:t>lecture</w:t>
      </w:r>
      <w:r w:rsidRPr="00E37E62">
        <w:rPr>
          <w:b/>
          <w:bCs/>
        </w:rPr>
        <w:t xml:space="preserve"> </w:t>
      </w:r>
      <w:r w:rsidRPr="00E37E62">
        <w:rPr>
          <w:bCs/>
        </w:rPr>
        <w:t xml:space="preserve">permet à l’utilisateur de consulter </w:t>
      </w:r>
      <w:r>
        <w:rPr>
          <w:bCs/>
        </w:rPr>
        <w:t>l’actualité</w:t>
      </w:r>
      <w:r>
        <w:t xml:space="preserve"> et d’ajouter des commentaires si un espace de discussion a été créé ;</w:t>
      </w:r>
    </w:p>
    <w:p w:rsidR="00A86B20" w:rsidRPr="00E37E62" w:rsidRDefault="00A86B20" w:rsidP="00B30BA0">
      <w:pPr>
        <w:pStyle w:val="ENT-Puce"/>
      </w:pPr>
      <w:r>
        <w:rPr>
          <w:b/>
          <w:bCs/>
        </w:rPr>
        <w:t xml:space="preserve">Le droit d’accès en écriture </w:t>
      </w:r>
      <w:r>
        <w:rPr>
          <w:bCs/>
        </w:rPr>
        <w:t>permet à l’utilisateur de consulter l’actualité et les commentaires postés su</w:t>
      </w:r>
      <w:r w:rsidR="00B30BA0">
        <w:rPr>
          <w:bCs/>
        </w:rPr>
        <w:t>r l’espace de discussion créé, et</w:t>
      </w:r>
      <w:r w:rsidRPr="00B30BA0">
        <w:rPr>
          <w:bCs/>
        </w:rPr>
        <w:t xml:space="preserve"> d’ajouter à son tour des commentaires.</w:t>
      </w:r>
    </w:p>
    <w:p w:rsidR="00A86B20" w:rsidRDefault="00A86B20" w:rsidP="00A86B20">
      <w:pPr>
        <w:pStyle w:val="ENT-Puce"/>
      </w:pPr>
      <w:r w:rsidRPr="006F2B2D">
        <w:rPr>
          <w:b/>
        </w:rPr>
        <w:t>Attention</w:t>
      </w:r>
      <w:r>
        <w:t> : un utilisateur ayant des droits en écriture sur une actualité ne peut supprimer cette actualité que s’il en est l’auteur. Cette règle a une exception : l’</w:t>
      </w:r>
      <w:r w:rsidR="008E257E">
        <w:t>administrateur local/</w:t>
      </w:r>
      <w:r w:rsidR="008C79AF">
        <w:t>superviseur</w:t>
      </w:r>
      <w:r>
        <w:t xml:space="preserve"> peut modifier ou supprimer toute actualité dans son établissement.</w:t>
      </w:r>
    </w:p>
    <w:p w:rsidR="00A86B20" w:rsidRDefault="00A86B20" w:rsidP="00A86B20">
      <w:pPr>
        <w:pStyle w:val="ENT-Puce"/>
        <w:numPr>
          <w:ilvl w:val="0"/>
          <w:numId w:val="0"/>
        </w:numPr>
        <w:ind w:left="720" w:hanging="360"/>
      </w:pPr>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A67169" w:rsidP="005B2016">
            <w:r>
              <w:rPr>
                <w:noProof/>
              </w:rPr>
              <w:drawing>
                <wp:inline distT="0" distB="0" distL="0" distR="0">
                  <wp:extent cx="600075" cy="600075"/>
                  <wp:effectExtent l="19050" t="0" r="0" b="0"/>
                  <wp:docPr id="3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Le gestionnaire crée une actualité à partir de la page d’accueil du service Actualités.</w:t>
      </w:r>
    </w:p>
    <w:p w:rsidR="00A86B20" w:rsidRDefault="00A86B20" w:rsidP="00A86B20">
      <w:r>
        <w:t>Lors de la création de cette actualité, il définit tous les droits en lecture et/ou écriture des utilisateurs avec lesquels il souhaite partager cette actualité.</w:t>
      </w:r>
    </w:p>
    <w:p w:rsidR="00A86B20" w:rsidRDefault="00A86B20"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A67169" w:rsidP="005B2016">
            <w:r>
              <w:rPr>
                <w:noProof/>
              </w:rPr>
              <w:drawing>
                <wp:inline distT="0" distB="0" distL="0" distR="0">
                  <wp:extent cx="552450" cy="552450"/>
                  <wp:effectExtent l="19050" t="0" r="0" b="0"/>
                  <wp:docPr id="38" name="Image 3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action"/>
                          <pic:cNvPicPr>
                            <a:picLocks noChangeAspect="1" noChangeArrowheads="1"/>
                          </pic:cNvPicPr>
                        </pic:nvPicPr>
                        <pic:blipFill>
                          <a:blip r:embed="rId20"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Pr="00E37E62" w:rsidRDefault="00A86B20" w:rsidP="00A86B20">
      <w:pPr>
        <w:pStyle w:val="ENT-Puce"/>
        <w:numPr>
          <w:ilvl w:val="0"/>
          <w:numId w:val="0"/>
        </w:numPr>
      </w:pPr>
    </w:p>
    <w:tbl>
      <w:tblPr>
        <w:tblpPr w:leftFromText="141" w:rightFromText="141" w:vertAnchor="text" w:tblpXSpec="righ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9102"/>
      </w:tblGrid>
      <w:tr w:rsidR="00A86B20" w:rsidRPr="00283C9F" w:rsidTr="005B2016">
        <w:trPr>
          <w:tblHeader/>
        </w:trPr>
        <w:tc>
          <w:tcPr>
            <w:tcW w:w="124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242" w:type="dxa"/>
          </w:tcPr>
          <w:p w:rsidR="00A86B20" w:rsidRDefault="00A67169" w:rsidP="005B2016">
            <w:pPr>
              <w:jc w:val="center"/>
            </w:pPr>
            <w:r>
              <w:rPr>
                <w:noProof/>
              </w:rPr>
              <w:drawing>
                <wp:inline distT="0" distB="0" distL="0" distR="0">
                  <wp:extent cx="323850" cy="266700"/>
                  <wp:effectExtent l="19050" t="0" r="0" b="0"/>
                  <wp:docPr id="3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102" w:type="dxa"/>
          </w:tcPr>
          <w:p w:rsidR="00A86B20" w:rsidRDefault="00A86B20" w:rsidP="005B2016">
            <w:pPr>
              <w:pStyle w:val="ENT-Action"/>
              <w:tabs>
                <w:tab w:val="clear" w:pos="1077"/>
              </w:tabs>
              <w:ind w:left="459"/>
            </w:pPr>
            <w:r>
              <w:t>A partir de la page d’accueil du service, clique</w:t>
            </w:r>
            <w:r w:rsidR="00896A17">
              <w:t>r</w:t>
            </w:r>
            <w:r>
              <w:t xml:space="preserve"> sur le bouton « Ajouter une actualité » :</w:t>
            </w:r>
          </w:p>
          <w:p w:rsidR="00A86B20" w:rsidRDefault="00A86B20" w:rsidP="005B2016">
            <w:pPr>
              <w:pStyle w:val="ENT-Action"/>
              <w:numPr>
                <w:ilvl w:val="0"/>
                <w:numId w:val="0"/>
              </w:numPr>
              <w:ind w:left="510" w:hanging="510"/>
              <w:jc w:val="center"/>
            </w:pPr>
            <w:r>
              <w:rPr>
                <w:noProof/>
                <w:lang w:eastAsia="fr-FR"/>
              </w:rPr>
              <w:pict>
                <v:rect id="_x0000_s2652" style="position:absolute;left:0;text-align:left;margin-left:348.1pt;margin-top:23.35pt;width:87.25pt;height:17.6pt;z-index:251641344" filled="f" strokecolor="red" strokeweight="2.25pt"/>
              </w:pict>
            </w:r>
            <w:r>
              <w:object w:dxaOrig="12870" w:dyaOrig="8205">
                <v:shape id="_x0000_i1037" type="#_x0000_t75" style="width:423.75pt;height:269.25pt" o:ole="">
                  <v:imagedata r:id="rId27" o:title=""/>
                </v:shape>
                <o:OLEObject Type="Embed" ProgID="PBrush" ShapeID="_x0000_i1037" DrawAspect="Content" ObjectID="_1399381387" r:id="rId49"/>
              </w:object>
            </w:r>
            <w:r>
              <w:t xml:space="preserve"> </w:t>
            </w:r>
          </w:p>
        </w:tc>
      </w:tr>
    </w:tbl>
    <w:p w:rsidR="00A86B20" w:rsidRDefault="00A86B20" w:rsidP="00A86B20">
      <w:r>
        <w:br w:type="page"/>
      </w:r>
    </w:p>
    <w:tbl>
      <w:tblPr>
        <w:tblpPr w:leftFromText="141" w:rightFromText="141" w:vertAnchor="text" w:tblpXSpec="righ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32"/>
        <w:gridCol w:w="9388"/>
      </w:tblGrid>
      <w:tr w:rsidR="00A86B20" w:rsidTr="005B2016">
        <w:tc>
          <w:tcPr>
            <w:tcW w:w="1242" w:type="dxa"/>
          </w:tcPr>
          <w:p w:rsidR="00A86B20" w:rsidRDefault="00A67169" w:rsidP="005B2016">
            <w:pPr>
              <w:jc w:val="center"/>
            </w:pPr>
            <w:r>
              <w:rPr>
                <w:noProof/>
              </w:rPr>
              <w:drawing>
                <wp:inline distT="0" distB="0" distL="0" distR="0">
                  <wp:extent cx="342900" cy="266700"/>
                  <wp:effectExtent l="19050" t="0" r="0" b="0"/>
                  <wp:docPr id="4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A67169" w:rsidP="005B2016">
            <w:pPr>
              <w:jc w:val="center"/>
            </w:pPr>
            <w:r>
              <w:rPr>
                <w:noProof/>
              </w:rPr>
              <w:drawing>
                <wp:inline distT="0" distB="0" distL="0" distR="0">
                  <wp:extent cx="342900" cy="266700"/>
                  <wp:effectExtent l="19050" t="0" r="0" b="0"/>
                  <wp:docPr id="4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p w:rsidR="005760B1" w:rsidRDefault="005760B1" w:rsidP="005B2016">
            <w:pPr>
              <w:jc w:val="center"/>
            </w:pPr>
          </w:p>
        </w:tc>
        <w:tc>
          <w:tcPr>
            <w:tcW w:w="9102" w:type="dxa"/>
          </w:tcPr>
          <w:p w:rsidR="00A86B20" w:rsidRDefault="00A86B20" w:rsidP="005B2016">
            <w:pPr>
              <w:pStyle w:val="ENT-Action"/>
              <w:tabs>
                <w:tab w:val="clear" w:pos="1077"/>
              </w:tabs>
              <w:ind w:left="669"/>
            </w:pPr>
            <w:r>
              <w:t>Renseigne</w:t>
            </w:r>
            <w:r w:rsidR="0049325B">
              <w:t>r</w:t>
            </w:r>
            <w:r>
              <w:t xml:space="preserve"> les informations qualifiant votre actualité :</w:t>
            </w:r>
          </w:p>
          <w:p w:rsidR="00A86B20" w:rsidRDefault="008E257E" w:rsidP="005B2016">
            <w:pPr>
              <w:pStyle w:val="ENT-Action"/>
              <w:numPr>
                <w:ilvl w:val="0"/>
                <w:numId w:val="0"/>
              </w:numPr>
              <w:ind w:left="510" w:hanging="510"/>
              <w:jc w:val="center"/>
            </w:pPr>
            <w:r>
              <w:rPr>
                <w:noProof/>
                <w:lang w:eastAsia="fr-FR"/>
              </w:rPr>
              <w:pict>
                <v:rect id="_x0000_s2656" style="position:absolute;left:0;text-align:left;margin-left:385.9pt;margin-top:262.85pt;width:46.5pt;height:14.2pt;z-index:251645440" filled="f" strokecolor="red" strokeweight="2.25pt"/>
              </w:pict>
            </w:r>
            <w:r w:rsidR="00A86B20">
              <w:rPr>
                <w:noProof/>
                <w:lang w:eastAsia="fr-FR"/>
              </w:rPr>
              <w:pict>
                <v:rect id="_x0000_s2653" style="position:absolute;left:0;text-align:left;margin-left:33.15pt;margin-top:52.9pt;width:344.85pt;height:197.6pt;z-index:251642368" filled="f" strokecolor="red" strokeweight="2.25pt"/>
              </w:pict>
            </w:r>
            <w:r w:rsidR="00A86B20">
              <w:object w:dxaOrig="12825" w:dyaOrig="8550">
                <v:shape id="_x0000_i1038" type="#_x0000_t75" style="width:422.25pt;height:281.25pt" o:ole="">
                  <v:imagedata r:id="rId29" o:title=""/>
                </v:shape>
                <o:OLEObject Type="Embed" ProgID="PBrush" ShapeID="_x0000_i1038" DrawAspect="Content" ObjectID="_1399381388" r:id="rId50"/>
              </w:object>
            </w:r>
          </w:p>
          <w:p w:rsidR="00A86B20" w:rsidRDefault="00A86B20" w:rsidP="005B2016">
            <w:pPr>
              <w:pStyle w:val="ENT-Action"/>
              <w:tabs>
                <w:tab w:val="num" w:pos="686"/>
              </w:tabs>
              <w:ind w:left="686"/>
            </w:pPr>
            <w:r>
              <w:t>Donne</w:t>
            </w:r>
            <w:r w:rsidR="00796501">
              <w:t xml:space="preserve">r </w:t>
            </w:r>
            <w:r>
              <w:t xml:space="preserve">un </w:t>
            </w:r>
            <w:r w:rsidRPr="00B420BA">
              <w:rPr>
                <w:b/>
              </w:rPr>
              <w:t>t</w:t>
            </w:r>
            <w:r>
              <w:rPr>
                <w:b/>
              </w:rPr>
              <w:t>ype</w:t>
            </w:r>
            <w:r>
              <w:t xml:space="preserve"> à votre actualité parmi les choix suivants : </w:t>
            </w:r>
          </w:p>
          <w:p w:rsidR="00A86B20" w:rsidRDefault="00A86B20" w:rsidP="005B2016">
            <w:pPr>
              <w:pStyle w:val="ENT-Puce"/>
            </w:pPr>
            <w:r w:rsidRPr="00540C73">
              <w:t>Actualité administrative</w:t>
            </w:r>
            <w:r>
              <w:t xml:space="preserve">, </w:t>
            </w:r>
          </w:p>
          <w:p w:rsidR="00796501" w:rsidRPr="00540C73" w:rsidRDefault="00796501" w:rsidP="00796501">
            <w:pPr>
              <w:pStyle w:val="ENT-Puce"/>
            </w:pPr>
            <w:r>
              <w:t>Maintenance,</w:t>
            </w:r>
          </w:p>
          <w:p w:rsidR="00A86B20" w:rsidRPr="00540C73" w:rsidRDefault="00A86B20" w:rsidP="005B2016">
            <w:pPr>
              <w:pStyle w:val="ENT-Puce"/>
            </w:pPr>
            <w:r w:rsidRPr="00540C73">
              <w:t>Enseignement,</w:t>
            </w:r>
          </w:p>
          <w:p w:rsidR="00A86B20" w:rsidRPr="00540C73" w:rsidRDefault="00A86B20" w:rsidP="005B2016">
            <w:pPr>
              <w:pStyle w:val="ENT-Puce"/>
            </w:pPr>
            <w:r w:rsidRPr="00540C73">
              <w:t>Classe,</w:t>
            </w:r>
          </w:p>
          <w:p w:rsidR="00A86B20" w:rsidRDefault="00A86B20" w:rsidP="005B2016">
            <w:pPr>
              <w:pStyle w:val="ENT-Puce"/>
            </w:pPr>
            <w:r>
              <w:t>Autres,</w:t>
            </w:r>
          </w:p>
          <w:p w:rsidR="00A86B20" w:rsidRDefault="00A86B20" w:rsidP="005B2016">
            <w:pPr>
              <w:pStyle w:val="ENT-Puce"/>
            </w:pPr>
            <w:r>
              <w:t>CDI,</w:t>
            </w:r>
          </w:p>
          <w:p w:rsidR="00A86B20" w:rsidRPr="00540C73" w:rsidRDefault="00A86B20" w:rsidP="005B2016">
            <w:pPr>
              <w:pStyle w:val="ENT-Puce"/>
            </w:pPr>
            <w:r>
              <w:t>Orientation</w:t>
            </w:r>
          </w:p>
          <w:p w:rsidR="00A86B20" w:rsidRDefault="00A86B20" w:rsidP="005B2016">
            <w:pPr>
              <w:pStyle w:val="ENT-Action"/>
              <w:tabs>
                <w:tab w:val="num" w:pos="686"/>
              </w:tabs>
              <w:ind w:left="686"/>
            </w:pPr>
            <w:r>
              <w:t>Affecte</w:t>
            </w:r>
            <w:r w:rsidR="0049325B">
              <w:t>r</w:t>
            </w:r>
            <w:r>
              <w:t xml:space="preserve"> une </w:t>
            </w:r>
            <w:r w:rsidRPr="00CC460A">
              <w:rPr>
                <w:b/>
              </w:rPr>
              <w:t>priorité</w:t>
            </w:r>
            <w:r>
              <w:t xml:space="preserve"> à l’actualité (une actualité typée « Urgente » apparaitra automatiquement en rouge sur les pages actualités des utilisateurs),</w:t>
            </w:r>
          </w:p>
          <w:p w:rsidR="00A86B20" w:rsidRPr="00B85DB9" w:rsidRDefault="00A86B20" w:rsidP="005B2016">
            <w:pPr>
              <w:pStyle w:val="ENT-Action"/>
              <w:tabs>
                <w:tab w:val="num" w:pos="686"/>
              </w:tabs>
              <w:ind w:left="686"/>
            </w:pPr>
            <w:r>
              <w:t>Renseigne</w:t>
            </w:r>
            <w:r w:rsidR="0049325B">
              <w:t>r</w:t>
            </w:r>
            <w:r>
              <w:t xml:space="preserve"> une </w:t>
            </w:r>
            <w:r w:rsidRPr="005667E5">
              <w:rPr>
                <w:b/>
              </w:rPr>
              <w:t>date de publication</w:t>
            </w:r>
            <w:r>
              <w:rPr>
                <w:b/>
              </w:rPr>
              <w:t xml:space="preserve"> </w:t>
            </w:r>
            <w:r w:rsidRPr="00B85DB9">
              <w:t>(qui définira quel jour l’actualité sera affichée automatiquement),</w:t>
            </w:r>
          </w:p>
          <w:p w:rsidR="00A86B20" w:rsidRDefault="00A86B20" w:rsidP="005B2016">
            <w:pPr>
              <w:pStyle w:val="ENT-Action"/>
              <w:tabs>
                <w:tab w:val="num" w:pos="686"/>
              </w:tabs>
              <w:ind w:left="686"/>
            </w:pPr>
            <w:r>
              <w:t xml:space="preserve">Eventuellement, donnez une </w:t>
            </w:r>
            <w:r w:rsidRPr="00CC460A">
              <w:rPr>
                <w:b/>
              </w:rPr>
              <w:t>date d’expiration</w:t>
            </w:r>
            <w:r>
              <w:t xml:space="preserve"> à l’actualité. A la date renseignée, l’actualité ne sera plus affichée,</w:t>
            </w:r>
          </w:p>
          <w:p w:rsidR="00A86B20" w:rsidRDefault="00A86B20" w:rsidP="005B2016">
            <w:pPr>
              <w:pStyle w:val="ENT-Action"/>
              <w:tabs>
                <w:tab w:val="num" w:pos="686"/>
              </w:tabs>
              <w:ind w:left="686"/>
            </w:pPr>
            <w:r>
              <w:t>Donne</w:t>
            </w:r>
            <w:r w:rsidR="0049325B">
              <w:t>r</w:t>
            </w:r>
            <w:r>
              <w:t xml:space="preserve"> un </w:t>
            </w:r>
            <w:r w:rsidRPr="00AD0CC8">
              <w:rPr>
                <w:b/>
              </w:rPr>
              <w:t>titre</w:t>
            </w:r>
            <w:r>
              <w:t xml:space="preserve"> à l’actualité,</w:t>
            </w:r>
          </w:p>
          <w:p w:rsidR="00A86B20" w:rsidRDefault="00A86B20" w:rsidP="005B2016">
            <w:pPr>
              <w:pStyle w:val="ENT-Action"/>
              <w:tabs>
                <w:tab w:val="num" w:pos="686"/>
              </w:tabs>
              <w:ind w:left="686"/>
            </w:pPr>
            <w:r>
              <w:t>Renseigne</w:t>
            </w:r>
            <w:r w:rsidR="0049325B">
              <w:t>r</w:t>
            </w:r>
            <w:r>
              <w:t xml:space="preserve"> le contenu de l’actualité, en utilisant si vous le souhaitez toutes les possibilités de mise en forme (polices, couleurs, caractères…),</w:t>
            </w:r>
          </w:p>
          <w:p w:rsidR="00A86B20" w:rsidRDefault="00A86B20" w:rsidP="005B2016">
            <w:pPr>
              <w:pStyle w:val="ENT-Action"/>
              <w:tabs>
                <w:tab w:val="num" w:pos="686"/>
              </w:tabs>
              <w:ind w:left="686"/>
            </w:pPr>
            <w:r>
              <w:t>Ajoute</w:t>
            </w:r>
            <w:r w:rsidR="0049325B">
              <w:t>r</w:t>
            </w:r>
            <w:r>
              <w:t>, si vous le souhaitez une image (format Jpeg, Gif, Png) :</w:t>
            </w:r>
          </w:p>
          <w:p w:rsidR="006F7340" w:rsidRDefault="006F7340" w:rsidP="006F7340"/>
          <w:p w:rsidR="00A86B20" w:rsidRDefault="00A67169" w:rsidP="005B2016">
            <w:pPr>
              <w:pStyle w:val="ENT-Action"/>
              <w:numPr>
                <w:ilvl w:val="0"/>
                <w:numId w:val="0"/>
              </w:numPr>
              <w:ind w:left="176"/>
              <w:jc w:val="center"/>
            </w:pPr>
            <w:r>
              <w:rPr>
                <w:noProof/>
                <w:lang w:eastAsia="fr-FR"/>
              </w:rPr>
              <w:drawing>
                <wp:inline distT="0" distB="0" distL="0" distR="0">
                  <wp:extent cx="4038600" cy="1104900"/>
                  <wp:effectExtent l="19050" t="19050" r="19050" b="1905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1" cstate="print"/>
                          <a:srcRect/>
                          <a:stretch>
                            <a:fillRect/>
                          </a:stretch>
                        </pic:blipFill>
                        <pic:spPr bwMode="auto">
                          <a:xfrm>
                            <a:off x="0" y="0"/>
                            <a:ext cx="4038600" cy="1104900"/>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Joue</w:t>
            </w:r>
            <w:r w:rsidR="005771F1">
              <w:t>r</w:t>
            </w:r>
            <w:r>
              <w:t xml:space="preserve"> sur la mise en page de l’image (possibilité de modifier sa position, sa taille sur la page).</w:t>
            </w:r>
          </w:p>
          <w:p w:rsidR="00A86B20" w:rsidRDefault="005771F1" w:rsidP="005B2016">
            <w:pPr>
              <w:pStyle w:val="ENT-Action"/>
              <w:tabs>
                <w:tab w:val="num" w:pos="686"/>
              </w:tabs>
              <w:ind w:left="686"/>
            </w:pPr>
            <w:r>
              <w:t>Enregistrer</w:t>
            </w:r>
          </w:p>
          <w:p w:rsidR="00A86B20" w:rsidRPr="00C26092" w:rsidRDefault="00A86B20" w:rsidP="005B2016">
            <w:pPr>
              <w:pStyle w:val="ENT-Astuce"/>
              <w:jc w:val="both"/>
              <w:rPr>
                <w:rFonts w:cs="Arial"/>
                <w:lang w:val="fr-FR" w:eastAsia="fr-FR"/>
              </w:rPr>
            </w:pPr>
            <w:r w:rsidRPr="00C26092">
              <w:rPr>
                <w:rFonts w:cs="Arial"/>
                <w:lang w:val="fr-FR" w:eastAsia="fr-FR"/>
              </w:rPr>
              <w:t>Choisissez des mots pertinents et significatifs pour le titre de l’article : ils permettront aux utilisateurs de retrouver facilement l’article via la recherche.</w:t>
            </w:r>
          </w:p>
        </w:tc>
      </w:tr>
      <w:tr w:rsidR="00A86B20" w:rsidTr="005B2016">
        <w:trPr>
          <w:trHeight w:val="77"/>
        </w:trPr>
        <w:tc>
          <w:tcPr>
            <w:tcW w:w="1242" w:type="dxa"/>
          </w:tcPr>
          <w:p w:rsidR="00A86B20" w:rsidRDefault="00A67169" w:rsidP="005B2016">
            <w:pPr>
              <w:pStyle w:val="Tableau-ligne"/>
            </w:pPr>
            <w:r>
              <w:rPr>
                <w:noProof/>
              </w:rPr>
              <w:drawing>
                <wp:inline distT="0" distB="0" distL="0" distR="0">
                  <wp:extent cx="323850" cy="285750"/>
                  <wp:effectExtent l="19050" t="0" r="0" b="0"/>
                  <wp:docPr id="4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A67169" w:rsidP="005B2016">
            <w:pPr>
              <w:pStyle w:val="Tableau-ligne"/>
            </w:pPr>
            <w:r>
              <w:rPr>
                <w:noProof/>
              </w:rPr>
              <w:drawing>
                <wp:inline distT="0" distB="0" distL="0" distR="0">
                  <wp:extent cx="323850" cy="285750"/>
                  <wp:effectExtent l="19050" t="0" r="0" b="0"/>
                  <wp:docPr id="4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9102" w:type="dxa"/>
          </w:tcPr>
          <w:p w:rsidR="00A86B20" w:rsidRDefault="00A86B20" w:rsidP="005B2016">
            <w:pPr>
              <w:pStyle w:val="ENT-Action"/>
              <w:tabs>
                <w:tab w:val="clear" w:pos="1077"/>
              </w:tabs>
              <w:ind w:left="669"/>
            </w:pPr>
            <w:r>
              <w:t>Une fois l’activité créée (message de confirmation de la création affiché en vert), vous pouvez ouvrir un espace de discussion :</w:t>
            </w:r>
          </w:p>
          <w:p w:rsidR="00A86B20" w:rsidRDefault="00A86B20" w:rsidP="005B2016">
            <w:pPr>
              <w:pStyle w:val="ENT-Rsultat"/>
              <w:numPr>
                <w:ilvl w:val="0"/>
                <w:numId w:val="0"/>
              </w:numPr>
              <w:jc w:val="center"/>
            </w:pPr>
            <w:r>
              <w:t xml:space="preserve"> </w:t>
            </w:r>
            <w:r w:rsidR="00A67169">
              <w:rPr>
                <w:noProof/>
                <w:lang w:eastAsia="fr-FR"/>
              </w:rPr>
              <w:drawing>
                <wp:inline distT="0" distB="0" distL="0" distR="0">
                  <wp:extent cx="4962525" cy="1114425"/>
                  <wp:effectExtent l="19050" t="19050" r="28575" b="2857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cstate="print"/>
                          <a:srcRect/>
                          <a:stretch>
                            <a:fillRect/>
                          </a:stretch>
                        </pic:blipFill>
                        <pic:spPr bwMode="auto">
                          <a:xfrm>
                            <a:off x="0" y="0"/>
                            <a:ext cx="4962525" cy="1114425"/>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Clique</w:t>
            </w:r>
            <w:r w:rsidR="0049325B">
              <w:t>r</w:t>
            </w:r>
            <w:r>
              <w:t xml:space="preserve"> sur « Espace de discussion ».</w:t>
            </w:r>
          </w:p>
          <w:p w:rsidR="00A86B20" w:rsidRDefault="00A86B20" w:rsidP="005B2016">
            <w:pPr>
              <w:pStyle w:val="ENT-Action"/>
              <w:numPr>
                <w:ilvl w:val="0"/>
                <w:numId w:val="0"/>
              </w:numPr>
              <w:ind w:left="686"/>
            </w:pPr>
            <w:r>
              <w:rPr>
                <w:noProof/>
                <w:lang w:eastAsia="fr-FR"/>
              </w:rPr>
              <w:pict>
                <v:rect id="_x0000_s2675" style="position:absolute;left:0;text-align:left;margin-left:171.45pt;margin-top:40pt;width:116.4pt;height:13.8pt;z-index:251664896" filled="f" strokecolor="red" strokeweight="2.25pt"/>
              </w:pict>
            </w:r>
            <w:r w:rsidR="00A67169">
              <w:rPr>
                <w:noProof/>
                <w:lang w:eastAsia="fr-FR"/>
              </w:rPr>
              <w:drawing>
                <wp:inline distT="0" distB="0" distL="0" distR="0">
                  <wp:extent cx="5038725" cy="819150"/>
                  <wp:effectExtent l="19050" t="19050" r="28575" b="1905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3" cstate="print"/>
                          <a:srcRect/>
                          <a:stretch>
                            <a:fillRect/>
                          </a:stretch>
                        </pic:blipFill>
                        <pic:spPr bwMode="auto">
                          <a:xfrm>
                            <a:off x="0" y="0"/>
                            <a:ext cx="5038725" cy="819150"/>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Clique</w:t>
            </w:r>
            <w:r w:rsidR="0049325B">
              <w:t>r</w:t>
            </w:r>
            <w:r>
              <w:t xml:space="preserve"> sur « Créer un espace de discussion »,</w:t>
            </w:r>
          </w:p>
          <w:p w:rsidR="00A86B20" w:rsidRDefault="00A67169" w:rsidP="005B2016">
            <w:pPr>
              <w:pStyle w:val="ENT-Action"/>
              <w:numPr>
                <w:ilvl w:val="0"/>
                <w:numId w:val="0"/>
              </w:numPr>
              <w:ind w:left="176"/>
              <w:jc w:val="center"/>
            </w:pPr>
            <w:r>
              <w:rPr>
                <w:noProof/>
                <w:lang w:eastAsia="fr-FR"/>
              </w:rPr>
              <w:drawing>
                <wp:inline distT="0" distB="0" distL="0" distR="0">
                  <wp:extent cx="4714875" cy="1000125"/>
                  <wp:effectExtent l="19050" t="19050" r="28575" b="2857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4" cstate="print"/>
                          <a:srcRect/>
                          <a:stretch>
                            <a:fillRect/>
                          </a:stretch>
                        </pic:blipFill>
                        <pic:spPr bwMode="auto">
                          <a:xfrm>
                            <a:off x="0" y="0"/>
                            <a:ext cx="4714875" cy="1000125"/>
                          </a:xfrm>
                          <a:prstGeom prst="rect">
                            <a:avLst/>
                          </a:prstGeom>
                          <a:noFill/>
                          <a:ln w="6350" cmpd="sng">
                            <a:solidFill>
                              <a:srgbClr val="000000"/>
                            </a:solidFill>
                            <a:miter lim="800000"/>
                            <a:headEnd/>
                            <a:tailEnd/>
                          </a:ln>
                          <a:effectLst/>
                        </pic:spPr>
                      </pic:pic>
                    </a:graphicData>
                  </a:graphic>
                </wp:inline>
              </w:drawing>
            </w:r>
          </w:p>
          <w:p w:rsidR="00A86B20" w:rsidRDefault="005771F1" w:rsidP="005B2016">
            <w:pPr>
              <w:pStyle w:val="ENT-Action"/>
              <w:tabs>
                <w:tab w:val="num" w:pos="686"/>
              </w:tabs>
              <w:ind w:left="686"/>
            </w:pPr>
            <w:r>
              <w:t>Défini</w:t>
            </w:r>
            <w:r w:rsidR="0049325B">
              <w:t>r</w:t>
            </w:r>
            <w:r w:rsidR="00A86B20">
              <w:t xml:space="preserve"> l’</w:t>
            </w:r>
            <w:r w:rsidR="00A86B20" w:rsidRPr="003B4E01">
              <w:rPr>
                <w:b/>
              </w:rPr>
              <w:t xml:space="preserve">état </w:t>
            </w:r>
            <w:r w:rsidR="00A86B20">
              <w:t xml:space="preserve">de l’espace de discussion : </w:t>
            </w:r>
          </w:p>
          <w:p w:rsidR="00A86B20" w:rsidRDefault="00A86B20" w:rsidP="005B2016">
            <w:pPr>
              <w:pStyle w:val="ENT-Puce"/>
            </w:pPr>
            <w:r>
              <w:t>Ouvert,</w:t>
            </w:r>
          </w:p>
          <w:p w:rsidR="00A86B20" w:rsidRDefault="00A86B20" w:rsidP="005B2016">
            <w:pPr>
              <w:pStyle w:val="ENT-Puce"/>
            </w:pPr>
            <w:r>
              <w:t>Ouvert pour consultation,</w:t>
            </w:r>
          </w:p>
          <w:p w:rsidR="00A86B20" w:rsidRDefault="00A86B20" w:rsidP="005B2016">
            <w:pPr>
              <w:pStyle w:val="ENT-Puce"/>
            </w:pPr>
            <w:r>
              <w:t>Fermé.</w:t>
            </w:r>
          </w:p>
          <w:p w:rsidR="00A86B20" w:rsidRDefault="00A86B20" w:rsidP="005B2016">
            <w:pPr>
              <w:pStyle w:val="ENT-Action"/>
              <w:tabs>
                <w:tab w:val="num" w:pos="686"/>
              </w:tabs>
              <w:ind w:left="686"/>
            </w:pPr>
            <w:r>
              <w:t>Si</w:t>
            </w:r>
            <w:r w:rsidR="005771F1">
              <w:t xml:space="preserve"> l’espace est ouvert, définir</w:t>
            </w:r>
            <w:r>
              <w:t xml:space="preserve"> les </w:t>
            </w:r>
            <w:r w:rsidRPr="003B4E01">
              <w:rPr>
                <w:b/>
              </w:rPr>
              <w:t>modalités de modération</w:t>
            </w:r>
            <w:r>
              <w:t> :</w:t>
            </w:r>
          </w:p>
          <w:p w:rsidR="00A86B20" w:rsidRDefault="00A86B20" w:rsidP="005B2016">
            <w:pPr>
              <w:pStyle w:val="ENT-Puce"/>
            </w:pPr>
            <w:r>
              <w:t>Nouveaux messages visibles : pour une modération a posteriori (une fois que les messages auront été affichés),</w:t>
            </w:r>
          </w:p>
          <w:p w:rsidR="00A86B20" w:rsidRDefault="00A86B20" w:rsidP="005B2016">
            <w:pPr>
              <w:pStyle w:val="ENT-Puce"/>
            </w:pPr>
            <w:r>
              <w:t>Nouveaux messages masqués : pour une modération a priori (les messages sont validés par le gestionnaire avant publication).</w:t>
            </w:r>
          </w:p>
          <w:p w:rsidR="00A86B20" w:rsidRDefault="00A86B20" w:rsidP="005B2016">
            <w:pPr>
              <w:pStyle w:val="ENT-Action"/>
              <w:tabs>
                <w:tab w:val="num" w:pos="686"/>
              </w:tabs>
              <w:ind w:left="686"/>
            </w:pPr>
            <w:r w:rsidRPr="003B4E01">
              <w:rPr>
                <w:b/>
              </w:rPr>
              <w:t>Enregistre</w:t>
            </w:r>
            <w:r w:rsidR="0049325B">
              <w:rPr>
                <w:b/>
              </w:rPr>
              <w:t>r</w:t>
            </w:r>
            <w:r>
              <w:t>.</w:t>
            </w:r>
          </w:p>
        </w:tc>
      </w:tr>
      <w:tr w:rsidR="00A86B20" w:rsidTr="005B2016">
        <w:trPr>
          <w:trHeight w:val="77"/>
        </w:trPr>
        <w:tc>
          <w:tcPr>
            <w:tcW w:w="1242" w:type="dxa"/>
          </w:tcPr>
          <w:p w:rsidR="00A86B20" w:rsidRDefault="00A67169" w:rsidP="005B2016">
            <w:pPr>
              <w:pStyle w:val="Tableau-ligne"/>
              <w:rPr>
                <w:noProof/>
              </w:rPr>
            </w:pPr>
            <w:r>
              <w:rPr>
                <w:noProof/>
              </w:rPr>
              <w:drawing>
                <wp:anchor distT="0" distB="0" distL="114300" distR="114300" simplePos="0" relativeHeight="251643392" behindDoc="0" locked="0" layoutInCell="1" allowOverlap="1">
                  <wp:simplePos x="0" y="0"/>
                  <wp:positionH relativeFrom="column">
                    <wp:posOffset>94615</wp:posOffset>
                  </wp:positionH>
                  <wp:positionV relativeFrom="paragraph">
                    <wp:posOffset>81915</wp:posOffset>
                  </wp:positionV>
                  <wp:extent cx="329565" cy="274320"/>
                  <wp:effectExtent l="19050" t="0" r="0" b="0"/>
                  <wp:wrapNone/>
                  <wp:docPr id="60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5"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102" w:type="dxa"/>
          </w:tcPr>
          <w:p w:rsidR="00A86B20" w:rsidRDefault="005771F1" w:rsidP="005B2016">
            <w:pPr>
              <w:pStyle w:val="ENT-Action"/>
              <w:tabs>
                <w:tab w:val="clear" w:pos="1077"/>
              </w:tabs>
              <w:ind w:left="669"/>
            </w:pPr>
            <w:r>
              <w:rPr>
                <w:noProof/>
              </w:rPr>
              <w:t>Défini</w:t>
            </w:r>
            <w:r w:rsidR="0049325B">
              <w:rPr>
                <w:noProof/>
              </w:rPr>
              <w:t>r</w:t>
            </w:r>
            <w:r w:rsidR="00A86B20">
              <w:rPr>
                <w:noProof/>
              </w:rPr>
              <w:t xml:space="preserve"> ensuite les droits des groupes et utilisateurs sur l’actualité en cliquant sur</w:t>
            </w:r>
            <w:r w:rsidR="00A86B20">
              <w:t> l’onglet « Droits et permissions » :</w:t>
            </w:r>
          </w:p>
          <w:p w:rsidR="00A86B20" w:rsidRDefault="00A86B20" w:rsidP="005B2016">
            <w:pPr>
              <w:pStyle w:val="ENT-Action"/>
              <w:numPr>
                <w:ilvl w:val="0"/>
                <w:numId w:val="0"/>
              </w:numPr>
              <w:ind w:left="510" w:hanging="510"/>
              <w:jc w:val="center"/>
            </w:pPr>
            <w:r>
              <w:rPr>
                <w:noProof/>
                <w:lang w:eastAsia="fr-FR"/>
              </w:rPr>
              <w:pict>
                <v:rect id="_x0000_s2688" style="position:absolute;left:0;text-align:left;margin-left:362.4pt;margin-top:110.1pt;width:21.75pt;height:16.8pt;z-index:251678208" filled="f" strokecolor="red" strokeweight="2.25pt"/>
              </w:pict>
            </w:r>
            <w:r>
              <w:rPr>
                <w:noProof/>
                <w:lang w:eastAsia="fr-FR"/>
              </w:rPr>
              <w:pict>
                <v:rect id="_x0000_s2676" style="position:absolute;left:0;text-align:left;margin-left:362.4pt;margin-top:53pt;width:21.75pt;height:16.8pt;z-index:251665920" filled="f" strokecolor="red" strokeweight="2.25pt"/>
              </w:pict>
            </w:r>
            <w:r>
              <w:object w:dxaOrig="12495" w:dyaOrig="4365">
                <v:shape id="_x0000_i1039" type="#_x0000_t75" style="width:458.25pt;height:159.75pt" o:ole="">
                  <v:imagedata r:id="rId55" o:title=""/>
                </v:shape>
                <o:OLEObject Type="Embed" ProgID="PBrush" ShapeID="_x0000_i1039" DrawAspect="Content" ObjectID="_1399381389" r:id="rId56"/>
              </w:object>
            </w:r>
          </w:p>
          <w:p w:rsidR="00A86B20" w:rsidRDefault="005771F1" w:rsidP="005B2016">
            <w:pPr>
              <w:pStyle w:val="ENT-Action"/>
              <w:tabs>
                <w:tab w:val="num" w:pos="686"/>
              </w:tabs>
              <w:ind w:left="686"/>
            </w:pPr>
            <w:r>
              <w:t>Cliquer</w:t>
            </w:r>
            <w:r w:rsidR="00A86B20">
              <w:t xml:space="preserve"> sur le bouton </w:t>
            </w:r>
            <w:r w:rsidR="00A67169">
              <w:rPr>
                <w:noProof/>
                <w:bdr w:val="single" w:sz="4" w:space="0" w:color="auto"/>
                <w:lang w:eastAsia="fr-FR"/>
              </w:rPr>
              <w:drawing>
                <wp:inline distT="0" distB="0" distL="0" distR="0">
                  <wp:extent cx="180975" cy="209550"/>
                  <wp:effectExtent l="1905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7" cstate="print"/>
                          <a:srcRect/>
                          <a:stretch>
                            <a:fillRect/>
                          </a:stretch>
                        </pic:blipFill>
                        <pic:spPr bwMode="auto">
                          <a:xfrm>
                            <a:off x="0" y="0"/>
                            <a:ext cx="180975" cy="209550"/>
                          </a:xfrm>
                          <a:prstGeom prst="rect">
                            <a:avLst/>
                          </a:prstGeom>
                          <a:noFill/>
                          <a:ln w="9525">
                            <a:noFill/>
                            <a:miter lim="800000"/>
                            <a:headEnd/>
                            <a:tailEnd/>
                          </a:ln>
                        </pic:spPr>
                      </pic:pic>
                    </a:graphicData>
                  </a:graphic>
                </wp:inline>
              </w:drawing>
            </w:r>
            <w:r w:rsidR="00A86B20">
              <w:t xml:space="preserve"> pour ajouter un groupe d’utilisateurs,</w:t>
            </w:r>
          </w:p>
          <w:p w:rsidR="00A86B20" w:rsidRPr="00B075A8" w:rsidRDefault="00A86B20" w:rsidP="005B2016">
            <w:pPr>
              <w:pStyle w:val="ENT-Action"/>
              <w:tabs>
                <w:tab w:val="num" w:pos="686"/>
              </w:tabs>
              <w:ind w:left="686"/>
            </w:pPr>
            <w:r>
              <w:t xml:space="preserve">Dans la fenêtre qui s’ouvre, </w:t>
            </w:r>
            <w:r w:rsidRPr="00AF6A6E">
              <w:rPr>
                <w:b/>
              </w:rPr>
              <w:t>recherche</w:t>
            </w:r>
            <w:r w:rsidR="005771F1">
              <w:rPr>
                <w:b/>
              </w:rPr>
              <w:t>r</w:t>
            </w:r>
            <w:r w:rsidRPr="00AF6A6E">
              <w:rPr>
                <w:b/>
              </w:rPr>
              <w:t xml:space="preserve"> le ou les groupe</w:t>
            </w:r>
            <w:r>
              <w:rPr>
                <w:b/>
              </w:rPr>
              <w:t>(</w:t>
            </w:r>
            <w:r w:rsidRPr="00AF6A6E">
              <w:rPr>
                <w:b/>
              </w:rPr>
              <w:t>s</w:t>
            </w:r>
            <w:r>
              <w:rPr>
                <w:b/>
              </w:rPr>
              <w:t>)</w:t>
            </w:r>
            <w:r w:rsidRPr="00AF6A6E">
              <w:rPr>
                <w:b/>
              </w:rPr>
              <w:t xml:space="preserve"> à habiliter</w:t>
            </w:r>
            <w:r>
              <w:rPr>
                <w:b/>
              </w:rPr>
              <w:t>.</w:t>
            </w:r>
          </w:p>
          <w:p w:rsidR="00A86B20" w:rsidRDefault="00A86B20" w:rsidP="005B2016">
            <w:pPr>
              <w:pStyle w:val="ENT-Pointdattention"/>
            </w:pPr>
            <w:r>
              <w:t xml:space="preserve">Vous ne pouvez donner accès à l’actualité qu’à des groupes/utilisateurs avec lesquels vous avez le droit de communiquer </w:t>
            </w:r>
            <w:r w:rsidR="005771F1">
              <w:t>ou  faisant partie d’un groupe local ou étendu</w:t>
            </w:r>
            <w:r>
              <w:t xml:space="preserve"> créé par l’</w:t>
            </w:r>
            <w:r w:rsidR="008C79AF">
              <w:t>administrateur local</w:t>
            </w:r>
            <w:r w:rsidR="00180D07">
              <w:t>/ superviseur</w:t>
            </w:r>
            <w:r>
              <w:t>.</w:t>
            </w:r>
          </w:p>
          <w:p w:rsidR="00A86B20" w:rsidRDefault="00A67169" w:rsidP="005B2016">
            <w:pPr>
              <w:pStyle w:val="ENT-Action"/>
              <w:numPr>
                <w:ilvl w:val="0"/>
                <w:numId w:val="0"/>
              </w:numPr>
              <w:ind w:left="686"/>
              <w:jc w:val="center"/>
            </w:pPr>
            <w:r>
              <w:rPr>
                <w:noProof/>
                <w:lang w:eastAsia="fr-FR"/>
              </w:rPr>
              <w:drawing>
                <wp:anchor distT="0" distB="0" distL="114300" distR="114300" simplePos="0" relativeHeight="251685376" behindDoc="0" locked="0" layoutInCell="1" allowOverlap="1">
                  <wp:simplePos x="0" y="0"/>
                  <wp:positionH relativeFrom="column">
                    <wp:posOffset>-589280</wp:posOffset>
                  </wp:positionH>
                  <wp:positionV relativeFrom="paragraph">
                    <wp:posOffset>94615</wp:posOffset>
                  </wp:positionV>
                  <wp:extent cx="329565" cy="274320"/>
                  <wp:effectExtent l="19050" t="0" r="0" b="0"/>
                  <wp:wrapNone/>
                  <wp:docPr id="654"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5"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r w:rsidR="00A86B20">
              <w:rPr>
                <w:noProof/>
                <w:lang w:eastAsia="fr-FR"/>
              </w:rPr>
              <w:pict>
                <v:rect id="_x0000_s2658" style="position:absolute;left:0;text-align:left;margin-left:245.25pt;margin-top:199.5pt;width:142.9pt;height:14.1pt;z-index:251647488;mso-position-horizontal-relative:text;mso-position-vertical-relative:text" filled="f" strokecolor="red" strokeweight="2.25pt"/>
              </w:pict>
            </w:r>
            <w:r w:rsidR="00A86B20">
              <w:rPr>
                <w:noProof/>
                <w:lang w:eastAsia="fr-FR"/>
              </w:rPr>
              <w:pict>
                <v:rect id="_x0000_s2657" style="position:absolute;left:0;text-align:left;margin-left:92.8pt;margin-top:3.85pt;width:249.2pt;height:12.3pt;z-index:251646464;mso-position-horizontal-relative:text;mso-position-vertical-relative:text" filled="f" strokecolor="red" strokeweight="2.25pt"/>
              </w:pict>
            </w:r>
            <w:r w:rsidR="00A86B20">
              <w:object w:dxaOrig="8880" w:dyaOrig="6465">
                <v:shape id="_x0000_i1040" type="#_x0000_t75" style="width:317.25pt;height:231pt" o:ole="">
                  <v:imagedata r:id="rId58" o:title=""/>
                </v:shape>
                <o:OLEObject Type="Embed" ProgID="PBrush" ShapeID="_x0000_i1040" DrawAspect="Content" ObjectID="_1399381390" r:id="rId59"/>
              </w:object>
            </w:r>
          </w:p>
          <w:p w:rsidR="00A86B20" w:rsidRDefault="00A86B20" w:rsidP="005B2016">
            <w:pPr>
              <w:pStyle w:val="ENT-Action"/>
              <w:tabs>
                <w:tab w:val="num" w:pos="686"/>
              </w:tabs>
              <w:ind w:left="686"/>
            </w:pPr>
            <w:r>
              <w:t>Dans la fenêtre de recherche, précise</w:t>
            </w:r>
            <w:r w:rsidR="005771F1">
              <w:t>r</w:t>
            </w:r>
            <w:r>
              <w:t xml:space="preserve"> le nom du g</w:t>
            </w:r>
            <w:r w:rsidR="005771F1">
              <w:t>roupe recherché, puis choisir</w:t>
            </w:r>
            <w:r>
              <w:t xml:space="preserve"> un établissement. </w:t>
            </w:r>
          </w:p>
          <w:p w:rsidR="00A86B20" w:rsidRDefault="00A86B20" w:rsidP="005B2016">
            <w:pPr>
              <w:pStyle w:val="ENT-Action"/>
              <w:tabs>
                <w:tab w:val="num" w:pos="686"/>
              </w:tabs>
              <w:ind w:left="686"/>
            </w:pPr>
            <w:r>
              <w:t>Coche</w:t>
            </w:r>
            <w:r w:rsidR="0049325B">
              <w:t>r</w:t>
            </w:r>
            <w:r>
              <w:t xml:space="preserve"> le ou les groupes à habiliter. Vous pouvez cliquer sur « Tous » pour sélectionner tous les groupes.</w:t>
            </w:r>
          </w:p>
          <w:p w:rsidR="00A86B20" w:rsidRPr="00C26092" w:rsidRDefault="00A86B20" w:rsidP="005B2016">
            <w:pPr>
              <w:pStyle w:val="ENT-Astuce"/>
              <w:jc w:val="both"/>
              <w:rPr>
                <w:rFonts w:cs="Arial"/>
                <w:lang w:val="fr-FR" w:eastAsia="fr-FR"/>
              </w:rPr>
            </w:pPr>
            <w:r w:rsidRPr="00C26092">
              <w:rPr>
                <w:rFonts w:cs="Arial"/>
                <w:lang w:val="fr-FR" w:eastAsia="fr-FR"/>
              </w:rPr>
              <w:t>Afin de préciser votre recherche de groupe, vous pouvez cliquer sur « Plus de critères ». Cette recherche avancée vous permet de choisir entre des groupes de scolarité (issus de l’annuaire fédérateur) et des groupes ENT (groupes locaux ou étendus créés dans la console d’administration</w:t>
            </w:r>
            <w:r w:rsidR="005771F1">
              <w:rPr>
                <w:rFonts w:cs="Arial"/>
                <w:lang w:val="fr-FR" w:eastAsia="fr-FR"/>
              </w:rPr>
              <w:t>)</w:t>
            </w:r>
            <w:r w:rsidRPr="00C26092">
              <w:rPr>
                <w:rFonts w:cs="Arial"/>
                <w:lang w:val="fr-FR" w:eastAsia="fr-FR"/>
              </w:rPr>
              <w:t>.</w:t>
            </w:r>
          </w:p>
          <w:p w:rsidR="00A86B20" w:rsidRPr="00C26092" w:rsidRDefault="00A86B20" w:rsidP="005B2016">
            <w:pPr>
              <w:pStyle w:val="ENT-Astuce"/>
              <w:numPr>
                <w:ilvl w:val="0"/>
                <w:numId w:val="0"/>
              </w:numPr>
              <w:jc w:val="center"/>
              <w:rPr>
                <w:rFonts w:cs="Arial"/>
                <w:lang w:val="fr-FR" w:eastAsia="fr-FR"/>
              </w:rPr>
            </w:pPr>
            <w:r w:rsidRPr="00C26092">
              <w:rPr>
                <w:rFonts w:cs="Arial"/>
                <w:noProof/>
                <w:lang w:val="fr-FR" w:eastAsia="fr-FR"/>
              </w:rPr>
              <w:pict>
                <v:rect id="_x0000_s2664" style="position:absolute;left:0;text-align:left;margin-left:170.2pt;margin-top:36pt;width:96.1pt;height:42.7pt;z-index:251653632" filled="f" strokecolor="red" strokeweight="2.25pt"/>
              </w:pict>
            </w:r>
            <w:r w:rsidR="00A67169">
              <w:rPr>
                <w:rFonts w:cs="Arial"/>
                <w:noProof/>
                <w:lang w:val="fr-FR" w:eastAsia="fr-FR"/>
              </w:rPr>
              <w:drawing>
                <wp:inline distT="0" distB="0" distL="0" distR="0">
                  <wp:extent cx="4857750" cy="1076325"/>
                  <wp:effectExtent l="19050" t="19050" r="19050" b="2857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0" cstate="print"/>
                          <a:srcRect/>
                          <a:stretch>
                            <a:fillRect/>
                          </a:stretch>
                        </pic:blipFill>
                        <pic:spPr bwMode="auto">
                          <a:xfrm>
                            <a:off x="0" y="0"/>
                            <a:ext cx="4857750" cy="1076325"/>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 xml:space="preserve">Faites la </w:t>
            </w:r>
            <w:r w:rsidRPr="00AF6A6E">
              <w:rPr>
                <w:b/>
              </w:rPr>
              <w:t>même manipulation avec les utilisateurs</w:t>
            </w:r>
            <w:r>
              <w:t xml:space="preserve">. </w:t>
            </w:r>
          </w:p>
          <w:p w:rsidR="00796501" w:rsidRDefault="00A86B20" w:rsidP="00796501">
            <w:pPr>
              <w:pStyle w:val="ENT-Astuce"/>
              <w:jc w:val="both"/>
              <w:rPr>
                <w:rFonts w:cs="Arial"/>
                <w:lang w:val="fr-FR" w:eastAsia="fr-FR"/>
              </w:rPr>
            </w:pPr>
            <w:r w:rsidRPr="00C26092">
              <w:rPr>
                <w:rFonts w:cs="Arial"/>
                <w:lang w:val="fr-FR" w:eastAsia="fr-FR"/>
              </w:rPr>
              <w:t>Le gestionnaire de l’actualité est par défaut enregistré comme utilisateur ayant des droits en lecture et écriture.</w:t>
            </w:r>
          </w:p>
          <w:p w:rsidR="00796501" w:rsidRDefault="00796501" w:rsidP="00796501">
            <w:pPr>
              <w:pStyle w:val="ENT-Astuce"/>
              <w:numPr>
                <w:ilvl w:val="0"/>
                <w:numId w:val="0"/>
              </w:numPr>
              <w:ind w:left="510" w:hanging="510"/>
              <w:jc w:val="both"/>
              <w:rPr>
                <w:rFonts w:cs="Arial"/>
                <w:lang w:val="fr-FR" w:eastAsia="fr-FR"/>
              </w:rPr>
            </w:pPr>
          </w:p>
          <w:p w:rsidR="00796501" w:rsidRPr="00796501" w:rsidRDefault="00796501" w:rsidP="00796501">
            <w:pPr>
              <w:pStyle w:val="ENT-Astuce"/>
              <w:numPr>
                <w:ilvl w:val="0"/>
                <w:numId w:val="0"/>
              </w:numPr>
              <w:ind w:left="510" w:hanging="510"/>
              <w:jc w:val="both"/>
              <w:rPr>
                <w:rFonts w:cs="Arial"/>
                <w:lang w:val="fr-FR" w:eastAsia="fr-FR"/>
              </w:rPr>
            </w:pPr>
          </w:p>
        </w:tc>
      </w:tr>
      <w:tr w:rsidR="00A86B20" w:rsidTr="005B2016">
        <w:trPr>
          <w:trHeight w:val="77"/>
        </w:trPr>
        <w:tc>
          <w:tcPr>
            <w:tcW w:w="1242" w:type="dxa"/>
          </w:tcPr>
          <w:p w:rsidR="005760B1" w:rsidRDefault="00A67169" w:rsidP="005B2016">
            <w:pPr>
              <w:pStyle w:val="Tableau-ligne"/>
            </w:pPr>
            <w:r>
              <w:rPr>
                <w:noProof/>
              </w:rPr>
              <w:drawing>
                <wp:inline distT="0" distB="0" distL="0" distR="0">
                  <wp:extent cx="304800" cy="323850"/>
                  <wp:effectExtent l="1905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8" cstate="print"/>
                          <a:srcRect/>
                          <a:stretch>
                            <a:fillRect/>
                          </a:stretch>
                        </pic:blipFill>
                        <pic:spPr bwMode="auto">
                          <a:xfrm>
                            <a:off x="0" y="0"/>
                            <a:ext cx="304800" cy="323850"/>
                          </a:xfrm>
                          <a:prstGeom prst="rect">
                            <a:avLst/>
                          </a:prstGeom>
                          <a:noFill/>
                          <a:ln w="9525">
                            <a:noFill/>
                            <a:miter lim="800000"/>
                            <a:headEnd/>
                            <a:tailEnd/>
                          </a:ln>
                        </pic:spPr>
                      </pic:pic>
                    </a:graphicData>
                  </a:graphic>
                </wp:inline>
              </w:drawing>
            </w:r>
          </w:p>
          <w:p w:rsidR="00A86B20" w:rsidRDefault="00A86B20"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tc>
        <w:tc>
          <w:tcPr>
            <w:tcW w:w="9102" w:type="dxa"/>
          </w:tcPr>
          <w:p w:rsidR="00A86B20" w:rsidRDefault="00A86B20" w:rsidP="005B2016">
            <w:pPr>
              <w:pStyle w:val="ENT-Action"/>
              <w:tabs>
                <w:tab w:val="clear" w:pos="1077"/>
              </w:tabs>
              <w:ind w:left="669"/>
            </w:pPr>
            <w:r>
              <w:t>Donne</w:t>
            </w:r>
            <w:r w:rsidR="0049325B">
              <w:t>r</w:t>
            </w:r>
            <w:r>
              <w:t xml:space="preserve"> les droits en lecture et écriture aux groupes et utilisateurs identifiés :</w:t>
            </w:r>
          </w:p>
          <w:p w:rsidR="00A86B20" w:rsidRDefault="00A86B20" w:rsidP="005B2016">
            <w:pPr>
              <w:pStyle w:val="ENT-Rsultat"/>
              <w:numPr>
                <w:ilvl w:val="0"/>
                <w:numId w:val="0"/>
              </w:numPr>
              <w:jc w:val="center"/>
            </w:pPr>
            <w:r>
              <w:rPr>
                <w:noProof/>
                <w:lang w:eastAsia="fr-FR"/>
              </w:rPr>
              <w:pict>
                <v:rect id="_x0000_s2659" style="position:absolute;left:0;text-align:left;margin-left:346.95pt;margin-top:19.15pt;width:78.8pt;height:9.9pt;z-index:251648512" filled="f" strokecolor="red" strokeweight="2.25pt"/>
              </w:pict>
            </w:r>
            <w:r>
              <w:rPr>
                <w:noProof/>
                <w:lang w:eastAsia="fr-FR"/>
              </w:rPr>
              <w:pict>
                <v:rect id="_x0000_s2660" style="position:absolute;left:0;text-align:left;margin-left:280.5pt;margin-top:129.65pt;width:85.8pt;height:9.9pt;z-index:251649536" filled="f" strokecolor="red" strokeweight="2.25pt"/>
              </w:pict>
            </w:r>
            <w:r>
              <w:rPr>
                <w:noProof/>
                <w:lang w:eastAsia="fr-FR"/>
              </w:rPr>
              <w:pict>
                <v:rect id="_x0000_s2661" style="position:absolute;left:0;text-align:left;margin-left:384.35pt;margin-top:220.05pt;width:41.4pt;height:14.95pt;z-index:251650560" filled="f" strokecolor="red" strokeweight="2.25pt"/>
              </w:pict>
            </w:r>
            <w:r>
              <w:object w:dxaOrig="12825" w:dyaOrig="7395">
                <v:shape id="_x0000_i1041" type="#_x0000_t75" style="width:412.5pt;height:237.75pt" o:ole="">
                  <v:imagedata r:id="rId36" o:title=""/>
                </v:shape>
                <o:OLEObject Type="Embed" ProgID="PBrush" ShapeID="_x0000_i1041" DrawAspect="Content" ObjectID="_1399381391" r:id="rId61"/>
              </w:object>
            </w:r>
          </w:p>
          <w:p w:rsidR="00A86B20" w:rsidRDefault="00A86B20" w:rsidP="005B2016">
            <w:pPr>
              <w:pStyle w:val="ENT-Action"/>
              <w:tabs>
                <w:tab w:val="num" w:pos="686"/>
              </w:tabs>
              <w:ind w:left="686"/>
            </w:pPr>
            <w:r>
              <w:t xml:space="preserve">Pour chaque groupe/utilisateur, </w:t>
            </w:r>
            <w:r w:rsidRPr="00DB24AC">
              <w:rPr>
                <w:b/>
              </w:rPr>
              <w:t>coche</w:t>
            </w:r>
            <w:r w:rsidR="005771F1">
              <w:rPr>
                <w:b/>
              </w:rPr>
              <w:t>r</w:t>
            </w:r>
            <w:r w:rsidRPr="00DB24AC">
              <w:rPr>
                <w:b/>
              </w:rPr>
              <w:t xml:space="preserve"> le ou les droits accordés</w:t>
            </w:r>
            <w:r>
              <w:t xml:space="preserve"> sur l’actualité : lecture et/ou écriture. </w:t>
            </w:r>
          </w:p>
          <w:p w:rsidR="00A86B20" w:rsidRPr="00C26092" w:rsidRDefault="00A86B20" w:rsidP="005B2016">
            <w:pPr>
              <w:pStyle w:val="ENT-Astuce"/>
              <w:jc w:val="both"/>
              <w:rPr>
                <w:rFonts w:cs="Arial"/>
                <w:lang w:val="fr-FR" w:eastAsia="fr-FR"/>
              </w:rPr>
            </w:pPr>
            <w:r w:rsidRPr="00C26092">
              <w:rPr>
                <w:rFonts w:cs="Arial"/>
                <w:lang w:val="fr-FR" w:eastAsia="fr-FR"/>
              </w:rPr>
              <w:t xml:space="preserve">Les boutons </w:t>
            </w:r>
            <w:r w:rsidRPr="00C26092">
              <w:rPr>
                <w:rFonts w:cs="Arial"/>
                <w:lang w:val="fr-FR" w:eastAsia="fr-FR"/>
              </w:rPr>
              <w:object w:dxaOrig="2280" w:dyaOrig="465">
                <v:shape id="_x0000_i1042" type="#_x0000_t75" style="width:101.25pt;height:21pt" o:ole="">
                  <v:imagedata r:id="rId62" o:title=""/>
                </v:shape>
                <o:OLEObject Type="Embed" ProgID="PBrush" ShapeID="_x0000_i1042" DrawAspect="Content" ObjectID="_1399381392" r:id="rId63"/>
              </w:object>
            </w:r>
            <w:r w:rsidRPr="00C26092">
              <w:rPr>
                <w:rFonts w:cs="Arial"/>
                <w:lang w:val="fr-FR" w:eastAsia="fr-FR"/>
              </w:rPr>
              <w:t xml:space="preserve"> permettent de sélectionner tous les groupes/ tous les utilisateurs, et ainsi de donner des droits en lecture ou écriture à tous les groupes et utilisateurs identifiés.</w:t>
            </w:r>
          </w:p>
          <w:p w:rsidR="00A86B20" w:rsidRPr="000E3C27" w:rsidRDefault="00A86B20" w:rsidP="005B2016">
            <w:pPr>
              <w:pStyle w:val="ENT-Action"/>
              <w:tabs>
                <w:tab w:val="num" w:pos="686"/>
              </w:tabs>
              <w:ind w:left="686"/>
            </w:pPr>
            <w:r w:rsidRPr="00DB24AC">
              <w:rPr>
                <w:b/>
              </w:rPr>
              <w:t>Enregistre</w:t>
            </w:r>
            <w:r w:rsidR="005771F1">
              <w:rPr>
                <w:b/>
              </w:rPr>
              <w:t>r</w:t>
            </w: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rPr>
                <w:b/>
              </w:rPr>
            </w:pPr>
          </w:p>
          <w:p w:rsidR="000E3C27" w:rsidRDefault="000E3C27" w:rsidP="000E3C27">
            <w:pPr>
              <w:pStyle w:val="ENT-Action"/>
              <w:numPr>
                <w:ilvl w:val="0"/>
                <w:numId w:val="0"/>
              </w:numPr>
              <w:ind w:left="1077" w:hanging="510"/>
            </w:pPr>
          </w:p>
        </w:tc>
      </w:tr>
      <w:tr w:rsidR="00A86B20" w:rsidTr="005B2016">
        <w:trPr>
          <w:trHeight w:val="77"/>
        </w:trPr>
        <w:tc>
          <w:tcPr>
            <w:tcW w:w="1242" w:type="dxa"/>
          </w:tcPr>
          <w:p w:rsidR="00A86B20" w:rsidRDefault="00A67169" w:rsidP="005B2016">
            <w:pPr>
              <w:pStyle w:val="Tableau-ligne"/>
            </w:pPr>
            <w:r>
              <w:rPr>
                <w:noProof/>
              </w:rPr>
              <w:drawing>
                <wp:inline distT="0" distB="0" distL="0" distR="0">
                  <wp:extent cx="333375" cy="314325"/>
                  <wp:effectExtent l="19050" t="0" r="9525"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4" cstate="print"/>
                          <a:srcRect/>
                          <a:stretch>
                            <a:fillRect/>
                          </a:stretch>
                        </pic:blipFill>
                        <pic:spPr bwMode="auto">
                          <a:xfrm>
                            <a:off x="0" y="0"/>
                            <a:ext cx="333375" cy="314325"/>
                          </a:xfrm>
                          <a:prstGeom prst="rect">
                            <a:avLst/>
                          </a:prstGeom>
                          <a:noFill/>
                          <a:ln w="9525">
                            <a:noFill/>
                            <a:miter lim="800000"/>
                            <a:headEnd/>
                            <a:tailEnd/>
                          </a:ln>
                        </pic:spPr>
                      </pic:pic>
                    </a:graphicData>
                  </a:graphic>
                </wp:inline>
              </w:drawing>
            </w:r>
          </w:p>
        </w:tc>
        <w:tc>
          <w:tcPr>
            <w:tcW w:w="9102" w:type="dxa"/>
          </w:tcPr>
          <w:p w:rsidR="00A86B20" w:rsidRPr="00696D45" w:rsidRDefault="00A86B20" w:rsidP="00A86B20">
            <w:pPr>
              <w:pStyle w:val="ENT-Rsultat"/>
              <w:numPr>
                <w:ilvl w:val="0"/>
                <w:numId w:val="25"/>
              </w:numPr>
            </w:pPr>
            <w:r>
              <w:t>Les habilitations définies ont été prises en compte :</w:t>
            </w:r>
          </w:p>
          <w:p w:rsidR="00A86B20" w:rsidRDefault="00A86B20" w:rsidP="005B2016">
            <w:pPr>
              <w:jc w:val="center"/>
            </w:pPr>
            <w:r>
              <w:rPr>
                <w:noProof/>
              </w:rPr>
              <w:pict>
                <v:rect id="_x0000_s2655" style="position:absolute;left:0;text-align:left;margin-left:38.8pt;margin-top:22.15pt;width:376.7pt;height:14.25pt;z-index:251644416" filled="f" strokecolor="red" strokeweight="2.25pt"/>
              </w:pict>
            </w:r>
            <w:r>
              <w:object w:dxaOrig="12510" w:dyaOrig="7380">
                <v:shape id="_x0000_i1043" type="#_x0000_t75" style="width:393.75pt;height:231.75pt" o:ole="">
                  <v:imagedata r:id="rId65" o:title=""/>
                </v:shape>
                <o:OLEObject Type="Embed" ProgID="PBrush" ShapeID="_x0000_i1043" DrawAspect="Content" ObjectID="_1399381393" r:id="rId66"/>
              </w:object>
            </w:r>
          </w:p>
        </w:tc>
      </w:tr>
    </w:tbl>
    <w:p w:rsidR="00A86B20" w:rsidRDefault="00A86B20" w:rsidP="00A86B20">
      <w:pPr>
        <w:pStyle w:val="Paragraphedeliste"/>
        <w:ind w:left="0"/>
      </w:pPr>
    </w:p>
    <w:p w:rsidR="00A86B20" w:rsidRPr="00DB200F" w:rsidRDefault="00A86B20" w:rsidP="00A86B20">
      <w:pPr>
        <w:pStyle w:val="Titre2"/>
      </w:pPr>
      <w:bookmarkStart w:id="19" w:name="_Toc307302320"/>
      <w:r>
        <w:t>Comment insérer du contenu dans une actualité ?</w:t>
      </w:r>
      <w:bookmarkEnd w:id="19"/>
    </w:p>
    <w:tbl>
      <w:tblPr>
        <w:tblW w:w="0" w:type="auto"/>
        <w:tblBorders>
          <w:bottom w:val="single" w:sz="18" w:space="0" w:color="1B9DD9"/>
        </w:tblBorders>
        <w:tblLook w:val="04A0"/>
      </w:tblPr>
      <w:tblGrid>
        <w:gridCol w:w="1242"/>
        <w:gridCol w:w="1843"/>
      </w:tblGrid>
      <w:tr w:rsidR="00A86B20" w:rsidRPr="00384353" w:rsidTr="005B2016">
        <w:trPr>
          <w:trHeight w:val="489"/>
        </w:trPr>
        <w:tc>
          <w:tcPr>
            <w:tcW w:w="1242" w:type="dxa"/>
          </w:tcPr>
          <w:p w:rsidR="00A86B20" w:rsidRPr="00384353" w:rsidRDefault="00A67169" w:rsidP="005B2016">
            <w:r>
              <w:rPr>
                <w:noProof/>
              </w:rPr>
              <w:drawing>
                <wp:inline distT="0" distB="0" distL="0" distR="0">
                  <wp:extent cx="600075" cy="600075"/>
                  <wp:effectExtent l="19050" t="0" r="0" b="0"/>
                  <wp:docPr id="5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Pr="00384353" w:rsidRDefault="00A86B20" w:rsidP="005B2016">
            <w:pPr>
              <w:jc w:val="left"/>
            </w:pPr>
            <w:r w:rsidRPr="00384353">
              <w:rPr>
                <w:b/>
                <w:color w:val="1B9DD9"/>
              </w:rPr>
              <w:t>Description</w:t>
            </w:r>
          </w:p>
        </w:tc>
      </w:tr>
    </w:tbl>
    <w:p w:rsidR="00A86B20" w:rsidRDefault="00A86B20" w:rsidP="00A86B20">
      <w:r>
        <w:t>A tout moment</w:t>
      </w:r>
      <w:r w:rsidR="005771F1">
        <w:t>,</w:t>
      </w:r>
      <w:r>
        <w:t xml:space="preserve"> l’auteur d’une actualité peut ajouter, modifier ou supprimer du contenu. </w:t>
      </w:r>
    </w:p>
    <w:p w:rsidR="00A86B20" w:rsidRDefault="00A86B20" w:rsidP="00A86B20">
      <w:r>
        <w:t xml:space="preserve">Pour cela, il accède, à partir de la page d’accueil du service, à l’actualité en mode « Modification » en cliquant sur le crayon </w:t>
      </w:r>
      <w:r w:rsidR="00A67169">
        <w:rPr>
          <w:noProof/>
        </w:rPr>
        <w:drawing>
          <wp:inline distT="0" distB="0" distL="0" distR="0">
            <wp:extent cx="257175" cy="200025"/>
            <wp:effectExtent l="19050" t="19050" r="28575" b="28575"/>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cstate="print"/>
                    <a:srcRect/>
                    <a:stretch>
                      <a:fillRect/>
                    </a:stretch>
                  </pic:blipFill>
                  <pic:spPr bwMode="auto">
                    <a:xfrm>
                      <a:off x="0" y="0"/>
                      <a:ext cx="257175" cy="200025"/>
                    </a:xfrm>
                    <a:prstGeom prst="rect">
                      <a:avLst/>
                    </a:prstGeom>
                    <a:noFill/>
                    <a:ln w="6350" cmpd="sng">
                      <a:solidFill>
                        <a:srgbClr val="000000"/>
                      </a:solidFill>
                      <a:miter lim="800000"/>
                      <a:headEnd/>
                      <a:tailEnd/>
                    </a:ln>
                    <a:effectLst/>
                  </pic:spPr>
                </pic:pic>
              </a:graphicData>
            </a:graphic>
          </wp:inline>
        </w:drawing>
      </w:r>
      <w:r>
        <w:t>.</w:t>
      </w:r>
    </w:p>
    <w:p w:rsidR="00A86B20" w:rsidRPr="00DB494C" w:rsidRDefault="00A86B20" w:rsidP="00A86B20">
      <w:r>
        <w:t xml:space="preserve">Pour insérer du nouveau contenu, reportez-vous au chapitre 3.1 « Comment modifier une actualité déjà créée ». </w:t>
      </w:r>
    </w:p>
    <w:p w:rsidR="00A86B20" w:rsidRPr="00DB200F" w:rsidRDefault="00A86B20" w:rsidP="00A86B20">
      <w:pPr>
        <w:pStyle w:val="Titre2"/>
      </w:pPr>
      <w:bookmarkStart w:id="20" w:name="_Toc307302321"/>
      <w:r>
        <w:t>Comment créer un espace de discussion ?</w:t>
      </w:r>
      <w:bookmarkEnd w:id="20"/>
    </w:p>
    <w:tbl>
      <w:tblPr>
        <w:tblW w:w="0" w:type="auto"/>
        <w:tblBorders>
          <w:bottom w:val="single" w:sz="18" w:space="0" w:color="1B9DD9"/>
        </w:tblBorders>
        <w:tblLook w:val="04A0"/>
      </w:tblPr>
      <w:tblGrid>
        <w:gridCol w:w="1242"/>
        <w:gridCol w:w="1843"/>
      </w:tblGrid>
      <w:tr w:rsidR="00A86B20" w:rsidRPr="00384353" w:rsidTr="005B2016">
        <w:trPr>
          <w:trHeight w:val="489"/>
        </w:trPr>
        <w:tc>
          <w:tcPr>
            <w:tcW w:w="1242" w:type="dxa"/>
          </w:tcPr>
          <w:p w:rsidR="00A86B20" w:rsidRPr="00384353" w:rsidRDefault="00A67169" w:rsidP="005B2016">
            <w:r>
              <w:rPr>
                <w:noProof/>
              </w:rPr>
              <w:drawing>
                <wp:inline distT="0" distB="0" distL="0" distR="0">
                  <wp:extent cx="600075" cy="600075"/>
                  <wp:effectExtent l="19050" t="0" r="0" b="0"/>
                  <wp:docPr id="61"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Pr="00384353" w:rsidRDefault="00A86B20" w:rsidP="005B2016">
            <w:pPr>
              <w:jc w:val="left"/>
            </w:pPr>
            <w:r w:rsidRPr="00384353">
              <w:rPr>
                <w:b/>
                <w:color w:val="1B9DD9"/>
              </w:rPr>
              <w:t>Description</w:t>
            </w:r>
          </w:p>
        </w:tc>
      </w:tr>
    </w:tbl>
    <w:p w:rsidR="00A86B20" w:rsidRDefault="00A86B20" w:rsidP="00A86B20">
      <w:r>
        <w:t>Pour chaque actualité, un espace de discussion peut être créé. La description de l’espace de discussion est proposée dans le point 4.1 « Comment créer une actualité …».</w:t>
      </w:r>
    </w:p>
    <w:p w:rsidR="00A86B20" w:rsidRPr="00DB200F" w:rsidRDefault="00A86B20" w:rsidP="00A86B20">
      <w:pPr>
        <w:pStyle w:val="Titre2"/>
      </w:pPr>
      <w:bookmarkStart w:id="21" w:name="_Toc307302322"/>
      <w:r>
        <w:t>Comment mettre en forme une actualité ?</w:t>
      </w:r>
      <w:bookmarkEnd w:id="21"/>
    </w:p>
    <w:tbl>
      <w:tblPr>
        <w:tblW w:w="0" w:type="auto"/>
        <w:tblBorders>
          <w:bottom w:val="single" w:sz="18" w:space="0" w:color="1B9DD9"/>
        </w:tblBorders>
        <w:tblLook w:val="04A0"/>
      </w:tblPr>
      <w:tblGrid>
        <w:gridCol w:w="1242"/>
        <w:gridCol w:w="1843"/>
      </w:tblGrid>
      <w:tr w:rsidR="00A86B20" w:rsidRPr="00384353" w:rsidTr="005B2016">
        <w:trPr>
          <w:trHeight w:val="489"/>
        </w:trPr>
        <w:tc>
          <w:tcPr>
            <w:tcW w:w="1242" w:type="dxa"/>
          </w:tcPr>
          <w:p w:rsidR="00A86B20" w:rsidRPr="00384353" w:rsidRDefault="00A67169" w:rsidP="005B2016">
            <w:r>
              <w:rPr>
                <w:noProof/>
              </w:rPr>
              <w:drawing>
                <wp:inline distT="0" distB="0" distL="0" distR="0">
                  <wp:extent cx="600075" cy="600075"/>
                  <wp:effectExtent l="19050" t="0" r="0" b="0"/>
                  <wp:docPr id="62"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Pr="00384353" w:rsidRDefault="00A86B20" w:rsidP="005B2016">
            <w:pPr>
              <w:jc w:val="left"/>
            </w:pPr>
            <w:r w:rsidRPr="00384353">
              <w:rPr>
                <w:b/>
                <w:color w:val="1B9DD9"/>
              </w:rPr>
              <w:t>Description</w:t>
            </w:r>
          </w:p>
        </w:tc>
      </w:tr>
    </w:tbl>
    <w:p w:rsidR="00796501" w:rsidRDefault="00A86B20" w:rsidP="00A86B20">
      <w:r>
        <w:t>Lors de la création d’une actualité, vous pouvez travailler la mise en forme du texte, ainsi que la présentation de votre actualité (organisation des blocs image, texte, insertion de caractères spéciaux ou émoticônes…)</w:t>
      </w:r>
    </w:p>
    <w:p w:rsidR="00796501" w:rsidRDefault="00796501"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A67169" w:rsidP="005B2016">
            <w:r>
              <w:rPr>
                <w:noProof/>
              </w:rPr>
              <w:drawing>
                <wp:inline distT="0" distB="0" distL="0" distR="0">
                  <wp:extent cx="552450" cy="552450"/>
                  <wp:effectExtent l="19050" t="0" r="0" b="0"/>
                  <wp:docPr id="63" name="Image 63"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ction"/>
                          <pic:cNvPicPr>
                            <a:picLocks noChangeAspect="1" noChangeArrowheads="1"/>
                          </pic:cNvPicPr>
                        </pic:nvPicPr>
                        <pic:blipFill>
                          <a:blip r:embed="rId20"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Pr="00E37E62" w:rsidRDefault="00A86B20" w:rsidP="00A86B20">
      <w:pPr>
        <w:pStyle w:val="ENT-Puce"/>
        <w:numPr>
          <w:ilvl w:val="0"/>
          <w:numId w:val="0"/>
        </w:numPr>
        <w:ind w:left="720" w:hanging="360"/>
      </w:pPr>
    </w:p>
    <w:tbl>
      <w:tblPr>
        <w:tblpPr w:leftFromText="141" w:rightFromText="141" w:vertAnchor="text" w:tblpXSpec="right" w:tblpY="1"/>
        <w:tblOverlap w:val="never"/>
        <w:tblW w:w="10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42"/>
        <w:gridCol w:w="9072"/>
        <w:gridCol w:w="30"/>
      </w:tblGrid>
      <w:tr w:rsidR="00A86B20" w:rsidRPr="00283C9F" w:rsidTr="00406817">
        <w:tc>
          <w:tcPr>
            <w:tcW w:w="124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102" w:type="dxa"/>
            <w:gridSpan w:val="2"/>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406817">
        <w:tc>
          <w:tcPr>
            <w:tcW w:w="1242" w:type="dxa"/>
          </w:tcPr>
          <w:p w:rsidR="00A86B20" w:rsidRDefault="00A67169" w:rsidP="005B2016">
            <w:pPr>
              <w:jc w:val="center"/>
            </w:pPr>
            <w:r>
              <w:rPr>
                <w:noProof/>
              </w:rPr>
              <w:drawing>
                <wp:inline distT="0" distB="0" distL="0" distR="0">
                  <wp:extent cx="323850" cy="266700"/>
                  <wp:effectExtent l="19050" t="0" r="0" b="0"/>
                  <wp:docPr id="64"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102" w:type="dxa"/>
            <w:gridSpan w:val="2"/>
          </w:tcPr>
          <w:p w:rsidR="00A86B20" w:rsidRDefault="00A86B20" w:rsidP="005B2016">
            <w:pPr>
              <w:pStyle w:val="ENT-Action"/>
              <w:tabs>
                <w:tab w:val="clear" w:pos="1077"/>
              </w:tabs>
              <w:ind w:left="459"/>
            </w:pPr>
            <w:r>
              <w:t>A partir de la page d’accueil du service, clique</w:t>
            </w:r>
            <w:r w:rsidR="005771F1">
              <w:t>r</w:t>
            </w:r>
            <w:r>
              <w:t xml:space="preserve"> sur le bouton « A</w:t>
            </w:r>
            <w:r w:rsidR="005771F1">
              <w:t>jouter une actualité » ou ouvrir</w:t>
            </w:r>
            <w:r>
              <w:t xml:space="preserve"> une actualité existante en modification :</w:t>
            </w:r>
          </w:p>
          <w:p w:rsidR="00A86B20" w:rsidRDefault="00A86B20" w:rsidP="005B2016">
            <w:pPr>
              <w:pStyle w:val="ENT-Action"/>
              <w:numPr>
                <w:ilvl w:val="0"/>
                <w:numId w:val="0"/>
              </w:numPr>
            </w:pPr>
            <w:r>
              <w:rPr>
                <w:noProof/>
                <w:lang w:eastAsia="fr-FR"/>
              </w:rPr>
              <w:pict>
                <v:rect id="_x0000_s2677" style="position:absolute;margin-left:336.3pt;margin-top:27.45pt;width:90.2pt;height:13.4pt;z-index:251666944" filled="f" strokecolor="red" strokeweight="2.25pt"/>
              </w:pict>
            </w:r>
            <w:r>
              <w:object w:dxaOrig="12870" w:dyaOrig="8205">
                <v:shape id="_x0000_i1044" type="#_x0000_t75" style="width:423.75pt;height:269.25pt" o:ole="">
                  <v:imagedata r:id="rId27" o:title=""/>
                </v:shape>
                <o:OLEObject Type="Embed" ProgID="PBrush" ShapeID="_x0000_i1044" DrawAspect="Content" ObjectID="_1399381394" r:id="rId68"/>
              </w:object>
            </w:r>
            <w:r>
              <w:t xml:space="preserve"> </w:t>
            </w:r>
          </w:p>
          <w:p w:rsidR="00796501" w:rsidRDefault="00796501" w:rsidP="005B2016">
            <w:pPr>
              <w:pStyle w:val="ENT-Action"/>
              <w:numPr>
                <w:ilvl w:val="0"/>
                <w:numId w:val="0"/>
              </w:numPr>
            </w:pPr>
          </w:p>
          <w:p w:rsidR="00796501" w:rsidRDefault="00796501" w:rsidP="005B2016">
            <w:pPr>
              <w:pStyle w:val="ENT-Action"/>
              <w:numPr>
                <w:ilvl w:val="0"/>
                <w:numId w:val="0"/>
              </w:numPr>
            </w:pPr>
          </w:p>
          <w:p w:rsidR="00796501" w:rsidRDefault="00796501" w:rsidP="005B2016">
            <w:pPr>
              <w:pStyle w:val="ENT-Action"/>
              <w:numPr>
                <w:ilvl w:val="0"/>
                <w:numId w:val="0"/>
              </w:numPr>
            </w:pPr>
          </w:p>
          <w:p w:rsidR="00796501" w:rsidRDefault="00796501" w:rsidP="005B2016">
            <w:pPr>
              <w:pStyle w:val="ENT-Action"/>
              <w:numPr>
                <w:ilvl w:val="0"/>
                <w:numId w:val="0"/>
              </w:numPr>
            </w:pPr>
          </w:p>
          <w:p w:rsidR="00796501" w:rsidRDefault="00796501" w:rsidP="005B2016">
            <w:pPr>
              <w:pStyle w:val="ENT-Action"/>
              <w:numPr>
                <w:ilvl w:val="0"/>
                <w:numId w:val="0"/>
              </w:numPr>
            </w:pPr>
          </w:p>
          <w:p w:rsidR="00796501" w:rsidRDefault="00796501" w:rsidP="005B2016">
            <w:pPr>
              <w:pStyle w:val="ENT-Action"/>
              <w:numPr>
                <w:ilvl w:val="0"/>
                <w:numId w:val="0"/>
              </w:numPr>
            </w:pPr>
          </w:p>
        </w:tc>
      </w:tr>
      <w:tr w:rsidR="00A86B20" w:rsidTr="00406817">
        <w:trPr>
          <w:gridAfter w:val="1"/>
          <w:wAfter w:w="30" w:type="dxa"/>
        </w:trPr>
        <w:tc>
          <w:tcPr>
            <w:tcW w:w="1242" w:type="dxa"/>
          </w:tcPr>
          <w:p w:rsidR="00A86B20" w:rsidRDefault="00A67169" w:rsidP="005B2016">
            <w:pPr>
              <w:jc w:val="center"/>
            </w:pPr>
            <w:r>
              <w:rPr>
                <w:noProof/>
              </w:rPr>
              <w:drawing>
                <wp:inline distT="0" distB="0" distL="0" distR="0">
                  <wp:extent cx="342900" cy="266700"/>
                  <wp:effectExtent l="19050" t="0" r="0" b="0"/>
                  <wp:docPr id="66"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072" w:type="dxa"/>
          </w:tcPr>
          <w:p w:rsidR="00A86B20" w:rsidRDefault="00A86B20" w:rsidP="005B2016">
            <w:pPr>
              <w:pStyle w:val="ENT-Action"/>
              <w:tabs>
                <w:tab w:val="clear" w:pos="1077"/>
              </w:tabs>
              <w:ind w:left="459"/>
            </w:pPr>
            <w:r>
              <w:t>Après avoir renseigné les informations nécessaires, vous pouvez travailler la mise en page de votre texte :</w:t>
            </w:r>
          </w:p>
          <w:p w:rsidR="00A86B20" w:rsidRDefault="00A86B20" w:rsidP="005B2016">
            <w:pPr>
              <w:pStyle w:val="ENT-Action"/>
              <w:numPr>
                <w:ilvl w:val="0"/>
                <w:numId w:val="0"/>
              </w:numPr>
              <w:ind w:left="510" w:hanging="510"/>
              <w:jc w:val="center"/>
            </w:pPr>
            <w:r>
              <w:rPr>
                <w:noProof/>
                <w:lang w:eastAsia="fr-FR"/>
              </w:rPr>
              <w:pict>
                <v:rect id="_x0000_s2681" style="position:absolute;left:0;text-align:left;margin-left:381.15pt;margin-top:260pt;width:43.1pt;height:17.3pt;z-index:251671040" filled="f" strokecolor="red" strokeweight="2.25pt"/>
              </w:pict>
            </w:r>
            <w:r>
              <w:rPr>
                <w:noProof/>
                <w:lang w:eastAsia="fr-FR"/>
              </w:rPr>
              <w:pict>
                <v:rect id="_x0000_s2678" style="position:absolute;left:0;text-align:left;margin-left:35.55pt;margin-top:125.25pt;width:331.5pt;height:92.95pt;z-index:251667968" filled="f" strokecolor="red" strokeweight="2.25pt"/>
              </w:pict>
            </w:r>
            <w:r>
              <w:object w:dxaOrig="12825" w:dyaOrig="8550">
                <v:shape id="_x0000_i1045" type="#_x0000_t75" style="width:422.25pt;height:281.25pt" o:ole="">
                  <v:imagedata r:id="rId29" o:title=""/>
                </v:shape>
                <o:OLEObject Type="Embed" ProgID="PBrush" ShapeID="_x0000_i1045" DrawAspect="Content" ObjectID="_1399381395" r:id="rId69"/>
              </w:object>
            </w:r>
          </w:p>
          <w:p w:rsidR="00A86B20" w:rsidRDefault="0049325B" w:rsidP="005B2016">
            <w:pPr>
              <w:pStyle w:val="ENT-Action"/>
              <w:tabs>
                <w:tab w:val="num" w:pos="686"/>
              </w:tabs>
              <w:ind w:left="686"/>
            </w:pPr>
            <w:r>
              <w:t>J</w:t>
            </w:r>
            <w:r w:rsidR="00A86B20">
              <w:t xml:space="preserve">ouer sur les options suivantes de mise forme : </w:t>
            </w:r>
          </w:p>
          <w:p w:rsidR="00A86B20" w:rsidRDefault="00A86B20" w:rsidP="005B2016">
            <w:pPr>
              <w:pStyle w:val="ENT-Puce"/>
            </w:pPr>
            <w:r>
              <w:t>Enrichissement du texte : caractères gras, italiques, soulignés, …</w:t>
            </w:r>
          </w:p>
          <w:p w:rsidR="00A86B20" w:rsidRDefault="00A86B20" w:rsidP="005B2016">
            <w:pPr>
              <w:pStyle w:val="ENT-Puce"/>
            </w:pPr>
            <w:r>
              <w:t>Alignement et création de paragraphes,</w:t>
            </w:r>
          </w:p>
          <w:p w:rsidR="00A86B20" w:rsidRDefault="00A86B20" w:rsidP="005B2016">
            <w:pPr>
              <w:pStyle w:val="ENT-Puce"/>
            </w:pPr>
            <w:r>
              <w:t>Modification de la police, du format et de la taille,</w:t>
            </w:r>
          </w:p>
          <w:p w:rsidR="00A86B20" w:rsidRDefault="00A86B20" w:rsidP="005B2016">
            <w:pPr>
              <w:pStyle w:val="ENT-Puce"/>
            </w:pPr>
            <w:r>
              <w:t>Coupage, copiage et collage du texte,</w:t>
            </w:r>
          </w:p>
          <w:p w:rsidR="00A86B20" w:rsidRDefault="00A86B20" w:rsidP="005B2016">
            <w:pPr>
              <w:pStyle w:val="ENT-Puce"/>
            </w:pPr>
            <w:r>
              <w:t>Insertion de numéros ou puces,</w:t>
            </w:r>
          </w:p>
          <w:p w:rsidR="00A86B20" w:rsidRDefault="00A86B20" w:rsidP="005B2016">
            <w:pPr>
              <w:pStyle w:val="ENT-Puce"/>
            </w:pPr>
            <w:r>
              <w:t>Insertion de liens HTML,</w:t>
            </w:r>
          </w:p>
          <w:p w:rsidR="00A86B20" w:rsidRDefault="00A86B20" w:rsidP="005B2016">
            <w:pPr>
              <w:pStyle w:val="ENT-Puce"/>
            </w:pPr>
            <w:r>
              <w:t>Surlignage,</w:t>
            </w:r>
          </w:p>
          <w:p w:rsidR="00A86B20" w:rsidRDefault="00A86B20" w:rsidP="005B2016">
            <w:pPr>
              <w:pStyle w:val="ENT-Puce"/>
            </w:pPr>
            <w:r>
              <w:t xml:space="preserve"> Insertion de traits horizontaux, symboles ou émoticônes.</w:t>
            </w:r>
          </w:p>
          <w:p w:rsidR="00A86B20" w:rsidRDefault="00A86B20" w:rsidP="005B2016">
            <w:pPr>
              <w:pStyle w:val="ENT-Action"/>
              <w:numPr>
                <w:ilvl w:val="0"/>
                <w:numId w:val="0"/>
              </w:numPr>
              <w:ind w:left="1077" w:hanging="510"/>
            </w:pPr>
            <w:r>
              <w:object w:dxaOrig="8310" w:dyaOrig="2850">
                <v:shape id="_x0000_i1046" type="#_x0000_t75" style="width:360.75pt;height:123.75pt" o:ole="">
                  <v:imagedata r:id="rId70" o:title=""/>
                </v:shape>
                <o:OLEObject Type="Embed" ProgID="PBrush" ShapeID="_x0000_i1046" DrawAspect="Content" ObjectID="_1399381396" r:id="rId71"/>
              </w:object>
            </w:r>
          </w:p>
          <w:p w:rsidR="00A86B20" w:rsidRDefault="00A86B20" w:rsidP="005B2016">
            <w:pPr>
              <w:pStyle w:val="ENT-Action"/>
              <w:tabs>
                <w:tab w:val="num" w:pos="686"/>
              </w:tabs>
              <w:ind w:left="686"/>
            </w:pPr>
            <w:r>
              <w:t>Ajoute</w:t>
            </w:r>
            <w:r w:rsidR="0049325B">
              <w:t>r</w:t>
            </w:r>
            <w:r>
              <w:t>, si vous le souhaitez une image (format Jpeg, Gif, Png.) :</w:t>
            </w:r>
          </w:p>
          <w:p w:rsidR="00A86B20" w:rsidRDefault="00A86B20" w:rsidP="005B2016">
            <w:pPr>
              <w:pStyle w:val="ENT-Action"/>
              <w:numPr>
                <w:ilvl w:val="0"/>
                <w:numId w:val="0"/>
              </w:numPr>
              <w:ind w:left="176"/>
              <w:jc w:val="center"/>
            </w:pPr>
            <w:r>
              <w:rPr>
                <w:noProof/>
                <w:lang w:eastAsia="fr-FR"/>
              </w:rPr>
              <w:pict>
                <v:rect id="_x0000_s2680" style="position:absolute;left:0;text-align:left;margin-left:117.2pt;margin-top:21.45pt;width:254.05pt;height:36pt;z-index:251670016" filled="f" strokecolor="red" strokeweight="2.25pt"/>
              </w:pict>
            </w:r>
            <w:r w:rsidR="00A67169">
              <w:rPr>
                <w:noProof/>
                <w:lang w:eastAsia="fr-FR"/>
              </w:rPr>
              <w:drawing>
                <wp:inline distT="0" distB="0" distL="0" distR="0">
                  <wp:extent cx="4038600" cy="1104900"/>
                  <wp:effectExtent l="19050" t="19050" r="19050" b="1905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1" cstate="print"/>
                          <a:srcRect/>
                          <a:stretch>
                            <a:fillRect/>
                          </a:stretch>
                        </pic:blipFill>
                        <pic:spPr bwMode="auto">
                          <a:xfrm>
                            <a:off x="0" y="0"/>
                            <a:ext cx="4038600" cy="1104900"/>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Joue</w:t>
            </w:r>
            <w:r w:rsidR="0049325B">
              <w:t>r</w:t>
            </w:r>
            <w:r>
              <w:t xml:space="preserve"> sur la mise en page de l’image (possibilité de modifier sa position, sa taille sur la page).</w:t>
            </w:r>
          </w:p>
          <w:p w:rsidR="00A86B20" w:rsidRDefault="005771F1" w:rsidP="005771F1">
            <w:pPr>
              <w:pStyle w:val="ENT-Action"/>
              <w:tabs>
                <w:tab w:val="num" w:pos="686"/>
              </w:tabs>
              <w:ind w:left="686"/>
            </w:pPr>
            <w:r>
              <w:t>Enregistrer</w:t>
            </w:r>
          </w:p>
        </w:tc>
      </w:tr>
      <w:tr w:rsidR="00A86B20" w:rsidTr="00406817">
        <w:trPr>
          <w:gridAfter w:val="1"/>
          <w:wAfter w:w="30" w:type="dxa"/>
          <w:trHeight w:val="77"/>
        </w:trPr>
        <w:tc>
          <w:tcPr>
            <w:tcW w:w="1242" w:type="dxa"/>
          </w:tcPr>
          <w:p w:rsidR="00A86B20" w:rsidRDefault="00A67169" w:rsidP="005B2016">
            <w:pPr>
              <w:pStyle w:val="Tableau-ligne"/>
            </w:pPr>
            <w:r>
              <w:rPr>
                <w:noProof/>
              </w:rPr>
              <w:drawing>
                <wp:inline distT="0" distB="0" distL="0" distR="0">
                  <wp:extent cx="323850" cy="285750"/>
                  <wp:effectExtent l="19050" t="0" r="0" b="0"/>
                  <wp:docPr id="7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9072" w:type="dxa"/>
          </w:tcPr>
          <w:p w:rsidR="00A86B20" w:rsidRDefault="00A86B20" w:rsidP="005B2016">
            <w:pPr>
              <w:pStyle w:val="ENT-Action"/>
              <w:tabs>
                <w:tab w:val="clear" w:pos="1077"/>
              </w:tabs>
              <w:ind w:left="459"/>
            </w:pPr>
            <w:r>
              <w:t>Une fois l’</w:t>
            </w:r>
            <w:r w:rsidR="005771F1">
              <w:t>actualité créée, enregistrer</w:t>
            </w:r>
            <w:r>
              <w:t xml:space="preserve"> et visualise</w:t>
            </w:r>
            <w:r w:rsidR="005771F1">
              <w:t>r</w:t>
            </w:r>
            <w:r>
              <w:t xml:space="preserve"> le résultat en cliquant sur la loupe :</w:t>
            </w:r>
          </w:p>
          <w:p w:rsidR="00A86B20" w:rsidRDefault="005771F1" w:rsidP="005B2016">
            <w:pPr>
              <w:pStyle w:val="ENT-Rsultat"/>
              <w:numPr>
                <w:ilvl w:val="0"/>
                <w:numId w:val="0"/>
              </w:numPr>
              <w:jc w:val="center"/>
            </w:pPr>
            <w:r>
              <w:rPr>
                <w:noProof/>
              </w:rPr>
              <w:pict>
                <v:rect id="_x0000_s2679" style="position:absolute;left:0;text-align:left;margin-left:392.95pt;margin-top:38.85pt;width:19.8pt;height:21.85pt;z-index:251668992" filled="f" strokecolor="red" strokeweight="2.25pt"/>
              </w:pict>
            </w:r>
            <w:r w:rsidR="00A86B20">
              <w:t xml:space="preserve"> </w:t>
            </w:r>
            <w:r w:rsidR="00A67169">
              <w:rPr>
                <w:noProof/>
                <w:lang w:eastAsia="fr-FR"/>
              </w:rPr>
              <w:drawing>
                <wp:inline distT="0" distB="0" distL="0" distR="0">
                  <wp:extent cx="4962525" cy="1114425"/>
                  <wp:effectExtent l="19050" t="19050" r="28575" b="28575"/>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2" cstate="print"/>
                          <a:srcRect/>
                          <a:stretch>
                            <a:fillRect/>
                          </a:stretch>
                        </pic:blipFill>
                        <pic:spPr bwMode="auto">
                          <a:xfrm>
                            <a:off x="0" y="0"/>
                            <a:ext cx="4962525" cy="1114425"/>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numPr>
                <w:ilvl w:val="0"/>
                <w:numId w:val="0"/>
              </w:numPr>
              <w:ind w:left="686"/>
            </w:pPr>
          </w:p>
        </w:tc>
      </w:tr>
      <w:tr w:rsidR="00A86B20" w:rsidTr="00406817">
        <w:trPr>
          <w:gridAfter w:val="1"/>
          <w:wAfter w:w="30" w:type="dxa"/>
          <w:trHeight w:val="77"/>
        </w:trPr>
        <w:tc>
          <w:tcPr>
            <w:tcW w:w="1242" w:type="dxa"/>
          </w:tcPr>
          <w:p w:rsidR="00A86B20" w:rsidRDefault="00A67169" w:rsidP="005B2016">
            <w:pPr>
              <w:pStyle w:val="Tableau-ligne"/>
            </w:pPr>
            <w:r>
              <w:rPr>
                <w:noProof/>
              </w:rPr>
              <w:drawing>
                <wp:anchor distT="0" distB="0" distL="114300" distR="114300" simplePos="0" relativeHeight="251672064" behindDoc="0" locked="0" layoutInCell="1" allowOverlap="1">
                  <wp:simplePos x="0" y="0"/>
                  <wp:positionH relativeFrom="column">
                    <wp:posOffset>141605</wp:posOffset>
                  </wp:positionH>
                  <wp:positionV relativeFrom="paragraph">
                    <wp:posOffset>54610</wp:posOffset>
                  </wp:positionV>
                  <wp:extent cx="329565" cy="274320"/>
                  <wp:effectExtent l="19050" t="0" r="0" b="0"/>
                  <wp:wrapNone/>
                  <wp:docPr id="634"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5"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072" w:type="dxa"/>
          </w:tcPr>
          <w:p w:rsidR="00A86B20" w:rsidRPr="00696D45" w:rsidRDefault="00A86B20" w:rsidP="00A86B20">
            <w:pPr>
              <w:pStyle w:val="ENT-Rsultat"/>
              <w:numPr>
                <w:ilvl w:val="0"/>
                <w:numId w:val="25"/>
              </w:numPr>
            </w:pPr>
            <w:r>
              <w:t>La mise en page est prise en compte :</w:t>
            </w:r>
          </w:p>
          <w:p w:rsidR="00A86B20" w:rsidRDefault="00A86B20" w:rsidP="005B2016">
            <w:pPr>
              <w:jc w:val="center"/>
            </w:pPr>
            <w:r>
              <w:object w:dxaOrig="12450" w:dyaOrig="2820">
                <v:shape id="_x0000_i1047" type="#_x0000_t75" style="width:427.5pt;height:96.75pt" o:ole="">
                  <v:imagedata r:id="rId72" o:title=""/>
                </v:shape>
                <o:OLEObject Type="Embed" ProgID="PBrush" ShapeID="_x0000_i1047" DrawAspect="Content" ObjectID="_1399381397" r:id="rId73"/>
              </w:object>
            </w:r>
          </w:p>
        </w:tc>
      </w:tr>
    </w:tbl>
    <w:p w:rsidR="00A86B20" w:rsidRDefault="00A86B20" w:rsidP="00A86B20">
      <w:pPr>
        <w:pStyle w:val="Paragraphedeliste"/>
        <w:ind w:left="0"/>
      </w:pPr>
    </w:p>
    <w:p w:rsidR="00A86B20" w:rsidRPr="009B2895" w:rsidRDefault="00A86B20" w:rsidP="00A86B20"/>
    <w:p w:rsidR="00A86B20" w:rsidRPr="00384353" w:rsidRDefault="00A86B20" w:rsidP="00A86B20">
      <w:pPr>
        <w:pStyle w:val="Titre1"/>
      </w:pPr>
      <w:bookmarkStart w:id="22" w:name="_Toc307302323"/>
      <w:bookmarkEnd w:id="17"/>
      <w:r>
        <w:t>Supprimer une actualité</w:t>
      </w:r>
      <w:bookmarkEnd w:id="22"/>
    </w:p>
    <w:p w:rsidR="00A86B20" w:rsidRDefault="00A86B20" w:rsidP="002D1313">
      <w:pPr>
        <w:pStyle w:val="BodyText"/>
        <w:spacing w:before="0" w:after="0"/>
        <w:rPr>
          <w:rFonts w:ascii="Calibri" w:hAnsi="Calibri"/>
        </w:rPr>
      </w:pPr>
      <w:r>
        <w:rPr>
          <w:rFonts w:ascii="Calibri" w:hAnsi="Calibri"/>
        </w:rPr>
        <w:t>Les utilisateurs peuvent supprimer les actualités dont ils sont l’auteur.</w:t>
      </w:r>
    </w:p>
    <w:p w:rsidR="00A86B20" w:rsidRDefault="00A86B20" w:rsidP="002D1313">
      <w:pPr>
        <w:pStyle w:val="BodyText"/>
        <w:spacing w:before="0" w:after="0"/>
        <w:rPr>
          <w:rFonts w:ascii="Calibri" w:hAnsi="Calibri"/>
        </w:rPr>
      </w:pPr>
      <w:r>
        <w:rPr>
          <w:rFonts w:ascii="Calibri" w:hAnsi="Calibri"/>
        </w:rPr>
        <w:t>Seul l’</w:t>
      </w:r>
      <w:r w:rsidR="008C79AF">
        <w:rPr>
          <w:rFonts w:ascii="Calibri" w:hAnsi="Calibri"/>
        </w:rPr>
        <w:t>administrateur local/superviseur</w:t>
      </w:r>
      <w:r>
        <w:rPr>
          <w:rFonts w:ascii="Calibri" w:hAnsi="Calibri"/>
        </w:rPr>
        <w:t xml:space="preserve"> peut supprimer toutes les actualités créées.</w:t>
      </w:r>
    </w:p>
    <w:p w:rsidR="00A86B20" w:rsidRPr="00DB200F" w:rsidRDefault="00A86B20" w:rsidP="00A86B20">
      <w:pPr>
        <w:pStyle w:val="Titre2"/>
      </w:pPr>
      <w:bookmarkStart w:id="23" w:name="_Toc307302324"/>
      <w:r>
        <w:t>Comment supprimer une actualité ?</w:t>
      </w:r>
      <w:bookmarkEnd w:id="23"/>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A67169" w:rsidP="005B2016">
            <w:r>
              <w:rPr>
                <w:noProof/>
              </w:rPr>
              <w:drawing>
                <wp:inline distT="0" distB="0" distL="0" distR="0">
                  <wp:extent cx="600075" cy="600075"/>
                  <wp:effectExtent l="19050" t="0" r="0" b="0"/>
                  <wp:docPr id="7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L’auteur d’une actualité peut la supprimer à partir de la page d’accueil du service Actualités.</w:t>
      </w:r>
    </w:p>
    <w:p w:rsidR="00A86B20" w:rsidRDefault="00A86B20"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A67169" w:rsidP="005B2016">
            <w:r>
              <w:rPr>
                <w:noProof/>
              </w:rPr>
              <w:drawing>
                <wp:inline distT="0" distB="0" distL="0" distR="0">
                  <wp:extent cx="552450" cy="552450"/>
                  <wp:effectExtent l="19050" t="0" r="0" b="0"/>
                  <wp:docPr id="74" name="Image 7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action"/>
                          <pic:cNvPicPr>
                            <a:picLocks noChangeAspect="1" noChangeArrowheads="1"/>
                          </pic:cNvPicPr>
                        </pic:nvPicPr>
                        <pic:blipFill>
                          <a:blip r:embed="rId20"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4"/>
        <w:gridCol w:w="9416"/>
      </w:tblGrid>
      <w:tr w:rsidR="00A86B20" w:rsidRPr="00283C9F" w:rsidTr="005B2016">
        <w:trPr>
          <w:tblHeader/>
        </w:trPr>
        <w:tc>
          <w:tcPr>
            <w:tcW w:w="1004"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416"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004" w:type="dxa"/>
          </w:tcPr>
          <w:p w:rsidR="00A86B20" w:rsidRDefault="00A67169" w:rsidP="005B2016">
            <w:pPr>
              <w:jc w:val="center"/>
            </w:pPr>
            <w:r>
              <w:rPr>
                <w:noProof/>
              </w:rPr>
              <w:drawing>
                <wp:inline distT="0" distB="0" distL="0" distR="0">
                  <wp:extent cx="323850" cy="266700"/>
                  <wp:effectExtent l="19050" t="0" r="0" b="0"/>
                  <wp:docPr id="7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4"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416" w:type="dxa"/>
          </w:tcPr>
          <w:p w:rsidR="00A86B20" w:rsidRDefault="00A86B20" w:rsidP="005B2016">
            <w:pPr>
              <w:pStyle w:val="ENT-Action"/>
              <w:tabs>
                <w:tab w:val="clear" w:pos="1077"/>
              </w:tabs>
              <w:ind w:left="697"/>
            </w:pPr>
            <w:r>
              <w:t xml:space="preserve">A partir de la page d’accueil du service Actualités, cliquez sur le bouton </w:t>
            </w:r>
            <w:r w:rsidR="00A67169">
              <w:rPr>
                <w:noProof/>
                <w:lang w:eastAsia="fr-FR"/>
              </w:rPr>
              <w:drawing>
                <wp:inline distT="0" distB="0" distL="0" distR="0">
                  <wp:extent cx="209550" cy="238125"/>
                  <wp:effectExtent l="19050" t="19050" r="19050" b="28575"/>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4" cstate="print"/>
                          <a:srcRect/>
                          <a:stretch>
                            <a:fillRect/>
                          </a:stretch>
                        </pic:blipFill>
                        <pic:spPr bwMode="auto">
                          <a:xfrm>
                            <a:off x="0" y="0"/>
                            <a:ext cx="209550" cy="238125"/>
                          </a:xfrm>
                          <a:prstGeom prst="rect">
                            <a:avLst/>
                          </a:prstGeom>
                          <a:noFill/>
                          <a:ln w="6350" cmpd="sng">
                            <a:solidFill>
                              <a:srgbClr val="000000"/>
                            </a:solidFill>
                            <a:miter lim="800000"/>
                            <a:headEnd/>
                            <a:tailEnd/>
                          </a:ln>
                          <a:effectLst/>
                        </pic:spPr>
                      </pic:pic>
                    </a:graphicData>
                  </a:graphic>
                </wp:inline>
              </w:drawing>
            </w:r>
            <w:r>
              <w:t xml:space="preserve">  à droite de l’actualité que vous souhaitez supprimer :</w:t>
            </w:r>
          </w:p>
          <w:p w:rsidR="00A86B20" w:rsidRDefault="00A86B20" w:rsidP="005B2016">
            <w:pPr>
              <w:pStyle w:val="ENT-Action"/>
              <w:numPr>
                <w:ilvl w:val="0"/>
                <w:numId w:val="0"/>
              </w:numPr>
              <w:ind w:left="510" w:hanging="510"/>
            </w:pPr>
            <w:r>
              <w:rPr>
                <w:noProof/>
                <w:lang w:eastAsia="fr-FR"/>
              </w:rPr>
              <w:pict>
                <v:rect id="_x0000_s2683" style="position:absolute;left:0;text-align:left;margin-left:393.65pt;margin-top:79.4pt;width:15.1pt;height:14pt;z-index:251673088" filled="f" strokecolor="red" strokeweight="2.25pt"/>
              </w:pict>
            </w:r>
            <w:r>
              <w:object w:dxaOrig="12870" w:dyaOrig="8205">
                <v:shape id="_x0000_i1048" type="#_x0000_t75" style="width:423.75pt;height:269.25pt" o:ole="">
                  <v:imagedata r:id="rId27" o:title=""/>
                </v:shape>
                <o:OLEObject Type="Embed" ProgID="PBrush" ShapeID="_x0000_i1048" DrawAspect="Content" ObjectID="_1399381398" r:id="rId75"/>
              </w:object>
            </w:r>
          </w:p>
          <w:p w:rsidR="00A86B20" w:rsidRDefault="00A86B20" w:rsidP="005B2016">
            <w:pPr>
              <w:pStyle w:val="ENT-Action"/>
              <w:numPr>
                <w:ilvl w:val="0"/>
                <w:numId w:val="0"/>
              </w:numPr>
            </w:pPr>
            <w:r>
              <w:rPr>
                <w:noProof/>
                <w:lang w:eastAsia="fr-FR"/>
              </w:rPr>
              <w:pict>
                <v:rect id="_x0000_s2662" style="position:absolute;margin-left:524.9pt;margin-top:116.75pt;width:9.4pt;height:10.05pt;z-index:251651584" filled="f" strokecolor="red" strokeweight="2.25pt"/>
              </w:pict>
            </w:r>
            <w:r>
              <w:t xml:space="preserve"> </w:t>
            </w:r>
          </w:p>
        </w:tc>
      </w:tr>
    </w:tbl>
    <w:p w:rsidR="00406817" w:rsidRDefault="00406817"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E0"/>
      </w:tblPr>
      <w:tblGrid>
        <w:gridCol w:w="1004"/>
        <w:gridCol w:w="9416"/>
      </w:tblGrid>
      <w:tr w:rsidR="00406817" w:rsidRPr="00283C9F" w:rsidTr="00406817">
        <w:trPr>
          <w:tblHeader/>
        </w:trPr>
        <w:tc>
          <w:tcPr>
            <w:tcW w:w="1004" w:type="dxa"/>
            <w:tcBorders>
              <w:top w:val="single" w:sz="4" w:space="0" w:color="000000"/>
              <w:left w:val="single" w:sz="4" w:space="0" w:color="000000"/>
              <w:bottom w:val="single" w:sz="4" w:space="0" w:color="000000"/>
              <w:right w:val="single" w:sz="4" w:space="0" w:color="000000"/>
            </w:tcBorders>
          </w:tcPr>
          <w:p w:rsidR="00406817" w:rsidRPr="00406817" w:rsidRDefault="00406817" w:rsidP="00406817">
            <w:pPr>
              <w:rPr>
                <w:rFonts w:ascii="Arial" w:hAnsi="Arial" w:cs="Arial"/>
                <w:b/>
              </w:rPr>
            </w:pPr>
            <w:r w:rsidRPr="00406817">
              <w:rPr>
                <w:rFonts w:ascii="Arial" w:hAnsi="Arial" w:cs="Arial"/>
                <w:b/>
              </w:rPr>
              <w:t>Etapes</w:t>
            </w:r>
          </w:p>
        </w:tc>
        <w:tc>
          <w:tcPr>
            <w:tcW w:w="9416" w:type="dxa"/>
            <w:tcBorders>
              <w:top w:val="single" w:sz="4" w:space="0" w:color="000000"/>
              <w:left w:val="single" w:sz="4" w:space="0" w:color="000000"/>
              <w:bottom w:val="single" w:sz="4" w:space="0" w:color="000000"/>
              <w:right w:val="single" w:sz="4" w:space="0" w:color="000000"/>
            </w:tcBorders>
          </w:tcPr>
          <w:p w:rsidR="00406817" w:rsidRPr="00406817" w:rsidRDefault="00406817" w:rsidP="00406817">
            <w:pPr>
              <w:pStyle w:val="ENT-Action"/>
              <w:numPr>
                <w:ilvl w:val="0"/>
                <w:numId w:val="0"/>
              </w:numPr>
              <w:tabs>
                <w:tab w:val="num" w:pos="1077"/>
              </w:tabs>
              <w:ind w:left="1077" w:hanging="510"/>
              <w:jc w:val="center"/>
              <w:rPr>
                <w:rFonts w:ascii="Arial" w:hAnsi="Arial" w:cs="Arial"/>
                <w:b/>
              </w:rPr>
            </w:pPr>
            <w:r w:rsidRPr="00406817">
              <w:rPr>
                <w:rFonts w:ascii="Arial" w:hAnsi="Arial" w:cs="Arial"/>
                <w:b/>
              </w:rPr>
              <w:t>Description</w:t>
            </w:r>
          </w:p>
        </w:tc>
      </w:tr>
      <w:tr w:rsidR="00A86B20" w:rsidTr="00406817">
        <w:trPr>
          <w:tblHeader/>
        </w:trPr>
        <w:tc>
          <w:tcPr>
            <w:tcW w:w="1004" w:type="dxa"/>
          </w:tcPr>
          <w:p w:rsidR="00A86B20" w:rsidRDefault="00A67169" w:rsidP="005B2016">
            <w:pPr>
              <w:jc w:val="center"/>
            </w:pPr>
            <w:r>
              <w:rPr>
                <w:noProof/>
              </w:rPr>
              <w:drawing>
                <wp:inline distT="0" distB="0" distL="0" distR="0">
                  <wp:extent cx="342900" cy="266700"/>
                  <wp:effectExtent l="19050" t="0" r="0" b="0"/>
                  <wp:docPr id="7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416" w:type="dxa"/>
          </w:tcPr>
          <w:p w:rsidR="00A86B20" w:rsidRDefault="00A86B20" w:rsidP="002D1313">
            <w:pPr>
              <w:pStyle w:val="ENT-Action"/>
            </w:pPr>
            <w:r>
              <w:t>Un message vous demande de valider la suppression :</w:t>
            </w:r>
          </w:p>
          <w:p w:rsidR="00A86B20" w:rsidRDefault="00A86B20" w:rsidP="005B2016">
            <w:pPr>
              <w:pStyle w:val="ENT-Action"/>
              <w:numPr>
                <w:ilvl w:val="0"/>
                <w:numId w:val="0"/>
              </w:numPr>
              <w:ind w:left="510" w:hanging="510"/>
              <w:jc w:val="center"/>
            </w:pPr>
            <w:r>
              <w:rPr>
                <w:noProof/>
                <w:lang w:eastAsia="fr-FR"/>
              </w:rPr>
              <w:pict>
                <v:rect id="_x0000_s2684" style="position:absolute;left:0;text-align:left;margin-left:242.1pt;margin-top:71.85pt;width:44.15pt;height:18.5pt;z-index:251674112" filled="f" strokecolor="red" strokeweight="2.25pt"/>
              </w:pict>
            </w:r>
            <w:r w:rsidR="002D1313">
              <w:object w:dxaOrig="12857" w:dyaOrig="6254">
                <v:shape id="_x0000_i1049" type="#_x0000_t75" style="width:450pt;height:213.75pt" o:ole="">
                  <v:imagedata r:id="rId76" o:title="" croptop="1351f"/>
                </v:shape>
                <o:OLEObject Type="Embed" ProgID="PBrush" ShapeID="_x0000_i1049" DrawAspect="Content" ObjectID="_1399381399" r:id="rId77"/>
              </w:object>
            </w:r>
          </w:p>
          <w:p w:rsidR="00A86B20" w:rsidRDefault="00A86B20" w:rsidP="002D1313">
            <w:pPr>
              <w:pStyle w:val="ENT-Action"/>
            </w:pPr>
            <w:r w:rsidRPr="00FD1643">
              <w:t>Clique</w:t>
            </w:r>
            <w:r w:rsidR="002D1313">
              <w:t>r</w:t>
            </w:r>
            <w:r w:rsidRPr="00FD1643">
              <w:t xml:space="preserve"> sur OK.</w:t>
            </w:r>
          </w:p>
        </w:tc>
      </w:tr>
      <w:tr w:rsidR="00A86B20" w:rsidTr="00406817">
        <w:trPr>
          <w:tblHeader/>
        </w:trPr>
        <w:tc>
          <w:tcPr>
            <w:tcW w:w="1004" w:type="dxa"/>
          </w:tcPr>
          <w:p w:rsidR="00A86B20" w:rsidRDefault="00A67169" w:rsidP="005B2016">
            <w:pPr>
              <w:jc w:val="center"/>
            </w:pPr>
            <w:r>
              <w:rPr>
                <w:noProof/>
              </w:rPr>
              <w:drawing>
                <wp:inline distT="0" distB="0" distL="0" distR="0">
                  <wp:extent cx="323850" cy="285750"/>
                  <wp:effectExtent l="19050" t="0" r="0" b="0"/>
                  <wp:docPr id="8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9416" w:type="dxa"/>
          </w:tcPr>
          <w:p w:rsidR="00A86B20" w:rsidRDefault="00A86B20" w:rsidP="005B2016">
            <w:pPr>
              <w:pStyle w:val="ENT-Action"/>
              <w:numPr>
                <w:ilvl w:val="0"/>
                <w:numId w:val="0"/>
              </w:numPr>
            </w:pPr>
            <w:r>
              <w:t>L’actualité est supprimée : elle n’apparait plus dans la liste des actualités sur la page d’accueil du service.</w:t>
            </w:r>
          </w:p>
        </w:tc>
      </w:tr>
    </w:tbl>
    <w:p w:rsidR="00A86B20" w:rsidRDefault="00A86B20" w:rsidP="00A86B20">
      <w:r>
        <w:rPr>
          <w:noProof/>
        </w:rPr>
        <w:br w:type="textWrapping" w:clear="all"/>
      </w:r>
    </w:p>
    <w:p w:rsidR="00A86B20" w:rsidRDefault="00A86B20" w:rsidP="00A86B20"/>
    <w:p w:rsidR="00A86B20" w:rsidRDefault="00A86B20" w:rsidP="00A86B20"/>
    <w:p w:rsidR="00A86B20" w:rsidRPr="00384353" w:rsidRDefault="00A86B20" w:rsidP="00A86B20"/>
    <w:p w:rsidR="00E222DD" w:rsidRPr="00A86B20" w:rsidRDefault="00E222DD" w:rsidP="00A86B20"/>
    <w:sectPr w:rsidR="00E222DD" w:rsidRPr="00A86B20" w:rsidSect="006E3ACE">
      <w:headerReference w:type="default" r:id="rId78"/>
      <w:footerReference w:type="default" r:id="rId79"/>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A226F" w:rsidRDefault="00BA226F">
      <w:r>
        <w:separator/>
      </w:r>
    </w:p>
  </w:endnote>
  <w:endnote w:type="continuationSeparator" w:id="0">
    <w:p w:rsidR="00BA226F" w:rsidRDefault="00BA226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796501" w:rsidRPr="00522682" w:rsidTr="002C3AA5">
      <w:trPr>
        <w:trHeight w:val="28"/>
        <w:jc w:val="center"/>
      </w:trPr>
      <w:tc>
        <w:tcPr>
          <w:tcW w:w="1427" w:type="dxa"/>
          <w:vAlign w:val="center"/>
        </w:tcPr>
        <w:p w:rsidR="00796501" w:rsidRPr="00522682" w:rsidRDefault="00796501" w:rsidP="002C3AA5">
          <w:pPr>
            <w:pStyle w:val="Pieddepage"/>
            <w:spacing w:before="0" w:after="0"/>
            <w:rPr>
              <w:color w:val="8D979B"/>
              <w:sz w:val="16"/>
              <w:szCs w:val="16"/>
            </w:rPr>
          </w:pPr>
        </w:p>
      </w:tc>
      <w:tc>
        <w:tcPr>
          <w:tcW w:w="9079" w:type="dxa"/>
          <w:vAlign w:val="center"/>
        </w:tcPr>
        <w:p w:rsidR="00796501" w:rsidRDefault="00796501" w:rsidP="005B2388">
          <w:pPr>
            <w:pStyle w:val="Pieddepage"/>
            <w:spacing w:before="0" w:after="0"/>
            <w:jc w:val="left"/>
            <w:rPr>
              <w:color w:val="8D979B"/>
              <w:sz w:val="16"/>
              <w:szCs w:val="16"/>
            </w:rPr>
          </w:pPr>
        </w:p>
        <w:p w:rsidR="00796501" w:rsidRPr="00522682" w:rsidRDefault="00796501" w:rsidP="00CA481F">
          <w:pPr>
            <w:pStyle w:val="Pieddepage"/>
            <w:spacing w:before="0" w:after="0"/>
            <w:jc w:val="left"/>
            <w:rPr>
              <w:color w:val="8D979B"/>
              <w:sz w:val="16"/>
              <w:szCs w:val="16"/>
            </w:rPr>
          </w:pPr>
          <w:fldSimple w:instr=" FILENAME   \* MERGEFORMAT ">
            <w:r w:rsidR="008E257E">
              <w:rPr>
                <w:noProof/>
                <w:color w:val="8D979B"/>
                <w:sz w:val="16"/>
                <w:szCs w:val="16"/>
              </w:rPr>
              <w:t>Manuel utilisateur Actualites_V1.10.doc</w:t>
            </w:r>
          </w:fldSimple>
          <w:r>
            <w:rPr>
              <w:rFonts w:cs="Calibri"/>
              <w:color w:val="8D979B"/>
              <w:sz w:val="16"/>
              <w:szCs w:val="16"/>
            </w:rPr>
            <w:t xml:space="preserve"> </w:t>
          </w:r>
        </w:p>
      </w:tc>
      <w:tc>
        <w:tcPr>
          <w:tcW w:w="1134" w:type="dxa"/>
          <w:vAlign w:val="center"/>
        </w:tcPr>
        <w:p w:rsidR="00796501" w:rsidRPr="00522682" w:rsidRDefault="00796501" w:rsidP="002C3AA5">
          <w:pPr>
            <w:pStyle w:val="Pieddepage"/>
            <w:spacing w:before="0" w:after="0"/>
            <w:rPr>
              <w:color w:val="8D979B"/>
              <w:sz w:val="16"/>
              <w:szCs w:val="16"/>
            </w:rPr>
          </w:pPr>
          <w:r w:rsidRPr="00522682">
            <w:rPr>
              <w:color w:val="8D979B"/>
              <w:sz w:val="16"/>
              <w:szCs w:val="16"/>
            </w:rPr>
            <w:t xml:space="preserve">Page </w:t>
          </w:r>
          <w:r w:rsidRPr="00522682">
            <w:rPr>
              <w:color w:val="8D979B"/>
              <w:sz w:val="16"/>
              <w:szCs w:val="16"/>
            </w:rPr>
            <w:fldChar w:fldCharType="begin"/>
          </w:r>
          <w:r w:rsidRPr="00522682">
            <w:rPr>
              <w:color w:val="8D979B"/>
              <w:sz w:val="16"/>
              <w:szCs w:val="16"/>
            </w:rPr>
            <w:instrText xml:space="preserve"> PAGE   \* MERGEFORMAT </w:instrText>
          </w:r>
          <w:r w:rsidRPr="00522682">
            <w:rPr>
              <w:color w:val="8D979B"/>
              <w:sz w:val="16"/>
              <w:szCs w:val="16"/>
            </w:rPr>
            <w:fldChar w:fldCharType="separate"/>
          </w:r>
          <w:r w:rsidR="00A67169">
            <w:rPr>
              <w:noProof/>
              <w:color w:val="8D979B"/>
              <w:sz w:val="16"/>
              <w:szCs w:val="16"/>
            </w:rPr>
            <w:t>1</w:t>
          </w:r>
          <w:r w:rsidRPr="00522682">
            <w:rPr>
              <w:color w:val="8D979B"/>
              <w:sz w:val="16"/>
              <w:szCs w:val="16"/>
            </w:rPr>
            <w:fldChar w:fldCharType="end"/>
          </w:r>
          <w:r w:rsidRPr="00522682">
            <w:rPr>
              <w:color w:val="8D979B"/>
              <w:sz w:val="16"/>
              <w:szCs w:val="16"/>
            </w:rPr>
            <w:t xml:space="preserve"> de </w:t>
          </w:r>
          <w:fldSimple w:instr=" NUMPAGES   \* MERGEFORMAT ">
            <w:r w:rsidR="00A67169">
              <w:rPr>
                <w:noProof/>
                <w:color w:val="8D979B"/>
                <w:sz w:val="16"/>
                <w:szCs w:val="16"/>
              </w:rPr>
              <w:t>18</w:t>
            </w:r>
          </w:fldSimple>
        </w:p>
      </w:tc>
    </w:tr>
  </w:tbl>
  <w:p w:rsidR="00796501" w:rsidRPr="00F75762" w:rsidRDefault="00796501"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A226F" w:rsidRDefault="00BA226F">
      <w:r>
        <w:separator/>
      </w:r>
    </w:p>
  </w:footnote>
  <w:footnote w:type="continuationSeparator" w:id="0">
    <w:p w:rsidR="00BA226F" w:rsidRDefault="00BA226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796501" w:rsidTr="002B72B2">
      <w:trPr>
        <w:trHeight w:hRule="exact" w:val="992"/>
      </w:trPr>
      <w:tc>
        <w:tcPr>
          <w:tcW w:w="1620" w:type="dxa"/>
          <w:shd w:val="clear" w:color="auto" w:fill="auto"/>
          <w:vAlign w:val="bottom"/>
        </w:tcPr>
        <w:p w:rsidR="00796501" w:rsidRPr="00334345" w:rsidRDefault="00796501" w:rsidP="00522682">
          <w:pPr>
            <w:pStyle w:val="En-tte"/>
          </w:pPr>
          <w:r>
            <w:t xml:space="preserve">    </w:t>
          </w:r>
          <w:r w:rsidR="00A67169">
            <w:rPr>
              <w:noProof/>
            </w:rPr>
            <w:drawing>
              <wp:inline distT="0" distB="0" distL="0" distR="0">
                <wp:extent cx="581025" cy="304800"/>
                <wp:effectExtent l="19050" t="0" r="9525"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
                        <a:srcRect/>
                        <a:stretch>
                          <a:fillRect/>
                        </a:stretch>
                      </pic:blipFill>
                      <pic:spPr bwMode="auto">
                        <a:xfrm>
                          <a:off x="0" y="0"/>
                          <a:ext cx="581025" cy="304800"/>
                        </a:xfrm>
                        <a:prstGeom prst="rect">
                          <a:avLst/>
                        </a:prstGeom>
                        <a:noFill/>
                        <a:ln w="9525">
                          <a:noFill/>
                          <a:miter lim="800000"/>
                          <a:headEnd/>
                          <a:tailEnd/>
                        </a:ln>
                      </pic:spPr>
                    </pic:pic>
                  </a:graphicData>
                </a:graphic>
              </wp:inline>
            </w:drawing>
          </w:r>
        </w:p>
      </w:tc>
      <w:tc>
        <w:tcPr>
          <w:tcW w:w="8303" w:type="dxa"/>
          <w:shd w:val="clear" w:color="auto" w:fill="auto"/>
          <w:vAlign w:val="bottom"/>
        </w:tcPr>
        <w:p w:rsidR="00796501" w:rsidRDefault="00796501" w:rsidP="00D07A7C">
          <w:pPr>
            <w:pStyle w:val="En-tte"/>
            <w:jc w:val="center"/>
          </w:pPr>
          <w:r>
            <w:t>ENT</w:t>
          </w:r>
        </w:p>
        <w:p w:rsidR="00796501" w:rsidRPr="004F1A46" w:rsidRDefault="00796501" w:rsidP="00CA481F">
          <w:pPr>
            <w:pStyle w:val="En-tte"/>
            <w:jc w:val="center"/>
            <w:rPr>
              <w:rStyle w:val="Numrodepage"/>
            </w:rPr>
          </w:pPr>
          <w:r>
            <w:t>Manuel Utilisateur – Actualités</w:t>
          </w:r>
        </w:p>
      </w:tc>
      <w:tc>
        <w:tcPr>
          <w:tcW w:w="1984" w:type="dxa"/>
          <w:shd w:val="clear" w:color="auto" w:fill="auto"/>
          <w:vAlign w:val="bottom"/>
        </w:tcPr>
        <w:p w:rsidR="00796501" w:rsidRPr="009A7670" w:rsidRDefault="00796501" w:rsidP="009A7670"/>
      </w:tc>
    </w:tr>
  </w:tbl>
  <w:p w:rsidR="00796501" w:rsidRPr="00266C20" w:rsidRDefault="00796501"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style="width:96pt;height:96pt" o:bullet="t">
        <v:imagedata r:id="rId1" o:title="4important-128x128"/>
      </v:shape>
    </w:pict>
  </w:numPicBullet>
  <w:numPicBullet w:numPicBulletId="1">
    <w:pict>
      <v:shape id="_x0000_i1056" type="#_x0000_t75" style="width:96pt;height:96pt" o:bullet="t">
        <v:imagedata r:id="rId2" o:title="loopnone"/>
      </v:shape>
    </w:pict>
  </w:numPicBullet>
  <w:numPicBullet w:numPicBulletId="2">
    <w:pict>
      <v:shape id="_x0000_i1057" type="#_x0000_t75" style="width:96pt;height:96pt" o:bullet="t">
        <v:imagedata r:id="rId3" o:title="ti-dialog-information-128x128"/>
      </v:shape>
    </w:pict>
  </w:numPicBullet>
  <w:numPicBullet w:numPicBulletId="3">
    <w:pict>
      <v:shape id="_x0000_i1059" type="#_x0000_t75" style="width:96pt;height:96pt" o:bullet="t">
        <v:imagedata r:id="rId4" o:title="mycomputer"/>
      </v:shape>
    </w:pict>
  </w:numPicBullet>
  <w:numPicBullet w:numPicBulletId="4">
    <w:pict>
      <v:shape id="_x0000_i1061" type="#_x0000_t75" style="width:173.25pt;height:174pt" o:bullet="t">
        <v:imagedata r:id="rId5" o:title="Livres"/>
      </v:shape>
    </w:pict>
  </w:numPicBullet>
  <w:numPicBullet w:numPicBulletId="5">
    <w:pict>
      <v:shape id="_x0000_i1062" type="#_x0000_t75" style="width:346.5pt;height:348pt" o:bullet="t">
        <v:imagedata r:id="rId6" o:title="Livres"/>
      </v:shape>
    </w:pict>
  </w:numPicBullet>
  <w:numPicBullet w:numPicBulletId="6">
    <w:pict>
      <v:shape id="_x0000_i1063" type="#_x0000_t75" style="width:96pt;height:96pt" o:bullet="t">
        <v:imagedata r:id="rId7" o:title="action"/>
      </v:shape>
    </w:pict>
  </w:numPicBullet>
  <w:numPicBullet w:numPicBulletId="7">
    <w:pict>
      <v:shape id="_x0000_i1060" type="#_x0000_t75" style="width:32.25pt;height:32.25pt" o:bullet="t">
        <v:imagedata r:id="rId8" o:title="highlight"/>
      </v:shape>
    </w:pict>
  </w:numPicBullet>
  <w:abstractNum w:abstractNumId="0">
    <w:nsid w:val="03131BA0"/>
    <w:multiLevelType w:val="multilevel"/>
    <w:tmpl w:val="066EECF8"/>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157D1DE2"/>
    <w:multiLevelType w:val="multilevel"/>
    <w:tmpl w:val="C792BF4C"/>
    <w:numStyleLink w:val="Rsultatlcran"/>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9834B3D"/>
    <w:multiLevelType w:val="hybridMultilevel"/>
    <w:tmpl w:val="25C44B00"/>
    <w:lvl w:ilvl="0" w:tplc="969C652E">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BCD15D1"/>
    <w:multiLevelType w:val="multilevel"/>
    <w:tmpl w:val="572A3810"/>
    <w:numStyleLink w:val="Astuceoutil"/>
  </w:abstractNum>
  <w:abstractNum w:abstractNumId="7">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3C71007E"/>
    <w:multiLevelType w:val="hybridMultilevel"/>
    <w:tmpl w:val="B5F61B7C"/>
    <w:lvl w:ilvl="0" w:tplc="A5DC9438">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2172EB1"/>
    <w:multiLevelType w:val="multilevel"/>
    <w:tmpl w:val="EC1A4FE8"/>
    <w:numStyleLink w:val="Attention"/>
  </w:abstractNum>
  <w:abstractNum w:abstractNumId="11">
    <w:nsid w:val="541446BB"/>
    <w:multiLevelType w:val="hybridMultilevel"/>
    <w:tmpl w:val="1A3859B4"/>
    <w:lvl w:ilvl="0" w:tplc="FC2E118E">
      <w:start w:val="4"/>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2">
    <w:nsid w:val="545F06FF"/>
    <w:multiLevelType w:val="multilevel"/>
    <w:tmpl w:val="40F43A32"/>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64793E56"/>
    <w:multiLevelType w:val="multilevel"/>
    <w:tmpl w:val="579C7F4A"/>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6A3D78CF"/>
    <w:multiLevelType w:val="multilevel"/>
    <w:tmpl w:val="D7B4935C"/>
    <w:lvl w:ilvl="0">
      <w:start w:val="1"/>
      <w:numFmt w:val="bullet"/>
      <w:lvlText w:val="•"/>
      <w:lvlJc w:val="left"/>
      <w:pPr>
        <w:tabs>
          <w:tab w:val="num" w:pos="510"/>
        </w:tabs>
        <w:ind w:left="510" w:hanging="510"/>
      </w:pPr>
      <w:rPr>
        <w:rFonts w:ascii="Arial" w:hAnsi="Arial" w:hint="default"/>
        <w:color w:val="auto"/>
        <w:position w:val="-12"/>
        <w:sz w:val="48"/>
      </w:rPr>
    </w:lvl>
    <w:lvl w:ilvl="1">
      <w:start w:val="1"/>
      <w:numFmt w:val="bullet"/>
      <w:lvlText w:val=""/>
      <w:lvlJc w:val="left"/>
      <w:pPr>
        <w:tabs>
          <w:tab w:val="num" w:pos="153"/>
        </w:tabs>
        <w:ind w:left="153" w:hanging="360"/>
      </w:pPr>
      <w:rPr>
        <w:rFonts w:ascii="Symbol" w:hAnsi="Symbol" w:hint="default"/>
      </w:rPr>
    </w:lvl>
    <w:lvl w:ilvl="2">
      <w:start w:val="1"/>
      <w:numFmt w:val="bullet"/>
      <w:lvlText w:val=""/>
      <w:lvlJc w:val="left"/>
      <w:pPr>
        <w:tabs>
          <w:tab w:val="num" w:pos="513"/>
        </w:tabs>
        <w:ind w:left="513" w:hanging="360"/>
      </w:pPr>
      <w:rPr>
        <w:rFonts w:ascii="Symbol" w:hAnsi="Symbol" w:hint="default"/>
      </w:rPr>
    </w:lvl>
    <w:lvl w:ilvl="3">
      <w:start w:val="1"/>
      <w:numFmt w:val="decimal"/>
      <w:lvlText w:val="(%4)"/>
      <w:lvlJc w:val="left"/>
      <w:pPr>
        <w:tabs>
          <w:tab w:val="num" w:pos="873"/>
        </w:tabs>
        <w:ind w:left="873" w:hanging="360"/>
      </w:pPr>
      <w:rPr>
        <w:rFonts w:hint="default"/>
      </w:rPr>
    </w:lvl>
    <w:lvl w:ilvl="4">
      <w:start w:val="1"/>
      <w:numFmt w:val="lowerLetter"/>
      <w:lvlText w:val="(%5)"/>
      <w:lvlJc w:val="left"/>
      <w:pPr>
        <w:tabs>
          <w:tab w:val="num" w:pos="1233"/>
        </w:tabs>
        <w:ind w:left="1233" w:hanging="360"/>
      </w:pPr>
      <w:rPr>
        <w:rFonts w:hint="default"/>
      </w:rPr>
    </w:lvl>
    <w:lvl w:ilvl="5">
      <w:start w:val="1"/>
      <w:numFmt w:val="lowerRoman"/>
      <w:lvlText w:val="(%6)"/>
      <w:lvlJc w:val="left"/>
      <w:pPr>
        <w:tabs>
          <w:tab w:val="num" w:pos="1593"/>
        </w:tabs>
        <w:ind w:left="1593" w:hanging="360"/>
      </w:pPr>
      <w:rPr>
        <w:rFonts w:hint="default"/>
      </w:rPr>
    </w:lvl>
    <w:lvl w:ilvl="6">
      <w:start w:val="1"/>
      <w:numFmt w:val="decimal"/>
      <w:lvlText w:val="%7."/>
      <w:lvlJc w:val="left"/>
      <w:pPr>
        <w:tabs>
          <w:tab w:val="num" w:pos="1953"/>
        </w:tabs>
        <w:ind w:left="1953" w:hanging="360"/>
      </w:pPr>
      <w:rPr>
        <w:rFonts w:hint="default"/>
      </w:rPr>
    </w:lvl>
    <w:lvl w:ilvl="7">
      <w:start w:val="1"/>
      <w:numFmt w:val="lowerLetter"/>
      <w:lvlText w:val="%8."/>
      <w:lvlJc w:val="left"/>
      <w:pPr>
        <w:tabs>
          <w:tab w:val="num" w:pos="2313"/>
        </w:tabs>
        <w:ind w:left="2313" w:hanging="360"/>
      </w:pPr>
      <w:rPr>
        <w:rFonts w:hint="default"/>
      </w:rPr>
    </w:lvl>
    <w:lvl w:ilvl="8">
      <w:start w:val="1"/>
      <w:numFmt w:val="lowerRoman"/>
      <w:lvlText w:val="%9."/>
      <w:lvlJc w:val="left"/>
      <w:pPr>
        <w:tabs>
          <w:tab w:val="num" w:pos="2673"/>
        </w:tabs>
        <w:ind w:left="2673" w:hanging="360"/>
      </w:pPr>
      <w:rPr>
        <w:rFonts w:hint="default"/>
      </w:rPr>
    </w:lvl>
  </w:abstractNum>
  <w:abstractNum w:abstractNumId="16">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0">
    <w:nsid w:val="7B204A91"/>
    <w:multiLevelType w:val="hybridMultilevel"/>
    <w:tmpl w:val="BA82AC40"/>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1">
    <w:nsid w:val="7F814EC0"/>
    <w:multiLevelType w:val="hybridMultilevel"/>
    <w:tmpl w:val="9D2633D8"/>
    <w:lvl w:ilvl="0" w:tplc="513CD6CE">
      <w:start w:val="1"/>
      <w:numFmt w:val="bullet"/>
      <w:lvlText w:val="•"/>
      <w:lvlJc w:val="left"/>
      <w:pPr>
        <w:tabs>
          <w:tab w:val="num" w:pos="720"/>
        </w:tabs>
        <w:ind w:left="720" w:hanging="360"/>
      </w:pPr>
      <w:rPr>
        <w:rFonts w:ascii="Arial" w:hAnsi="Arial" w:hint="default"/>
      </w:rPr>
    </w:lvl>
    <w:lvl w:ilvl="1" w:tplc="35C64178">
      <w:start w:val="1"/>
      <w:numFmt w:val="bullet"/>
      <w:lvlText w:val="•"/>
      <w:lvlJc w:val="left"/>
      <w:pPr>
        <w:tabs>
          <w:tab w:val="num" w:pos="1440"/>
        </w:tabs>
        <w:ind w:left="1440" w:hanging="360"/>
      </w:pPr>
      <w:rPr>
        <w:rFonts w:ascii="Arial" w:hAnsi="Arial" w:hint="default"/>
      </w:rPr>
    </w:lvl>
    <w:lvl w:ilvl="2" w:tplc="10CCC9EC">
      <w:start w:val="1247"/>
      <w:numFmt w:val="bullet"/>
      <w:lvlText w:val="–"/>
      <w:lvlJc w:val="left"/>
      <w:pPr>
        <w:tabs>
          <w:tab w:val="num" w:pos="2160"/>
        </w:tabs>
        <w:ind w:left="2160" w:hanging="360"/>
      </w:pPr>
      <w:rPr>
        <w:rFonts w:ascii="Arial" w:hAnsi="Arial" w:hint="default"/>
      </w:rPr>
    </w:lvl>
    <w:lvl w:ilvl="3" w:tplc="09DA3E40" w:tentative="1">
      <w:start w:val="1"/>
      <w:numFmt w:val="bullet"/>
      <w:lvlText w:val="•"/>
      <w:lvlJc w:val="left"/>
      <w:pPr>
        <w:tabs>
          <w:tab w:val="num" w:pos="2880"/>
        </w:tabs>
        <w:ind w:left="2880" w:hanging="360"/>
      </w:pPr>
      <w:rPr>
        <w:rFonts w:ascii="Arial" w:hAnsi="Arial" w:hint="default"/>
      </w:rPr>
    </w:lvl>
    <w:lvl w:ilvl="4" w:tplc="AF76CF5A" w:tentative="1">
      <w:start w:val="1"/>
      <w:numFmt w:val="bullet"/>
      <w:lvlText w:val="•"/>
      <w:lvlJc w:val="left"/>
      <w:pPr>
        <w:tabs>
          <w:tab w:val="num" w:pos="3600"/>
        </w:tabs>
        <w:ind w:left="3600" w:hanging="360"/>
      </w:pPr>
      <w:rPr>
        <w:rFonts w:ascii="Arial" w:hAnsi="Arial" w:hint="default"/>
      </w:rPr>
    </w:lvl>
    <w:lvl w:ilvl="5" w:tplc="488EC31C" w:tentative="1">
      <w:start w:val="1"/>
      <w:numFmt w:val="bullet"/>
      <w:lvlText w:val="•"/>
      <w:lvlJc w:val="left"/>
      <w:pPr>
        <w:tabs>
          <w:tab w:val="num" w:pos="4320"/>
        </w:tabs>
        <w:ind w:left="4320" w:hanging="360"/>
      </w:pPr>
      <w:rPr>
        <w:rFonts w:ascii="Arial" w:hAnsi="Arial" w:hint="default"/>
      </w:rPr>
    </w:lvl>
    <w:lvl w:ilvl="6" w:tplc="B3D0AD28" w:tentative="1">
      <w:start w:val="1"/>
      <w:numFmt w:val="bullet"/>
      <w:lvlText w:val="•"/>
      <w:lvlJc w:val="left"/>
      <w:pPr>
        <w:tabs>
          <w:tab w:val="num" w:pos="5040"/>
        </w:tabs>
        <w:ind w:left="5040" w:hanging="360"/>
      </w:pPr>
      <w:rPr>
        <w:rFonts w:ascii="Arial" w:hAnsi="Arial" w:hint="default"/>
      </w:rPr>
    </w:lvl>
    <w:lvl w:ilvl="7" w:tplc="5C42C2EC" w:tentative="1">
      <w:start w:val="1"/>
      <w:numFmt w:val="bullet"/>
      <w:lvlText w:val="•"/>
      <w:lvlJc w:val="left"/>
      <w:pPr>
        <w:tabs>
          <w:tab w:val="num" w:pos="5760"/>
        </w:tabs>
        <w:ind w:left="5760" w:hanging="360"/>
      </w:pPr>
      <w:rPr>
        <w:rFonts w:ascii="Arial" w:hAnsi="Arial" w:hint="default"/>
      </w:rPr>
    </w:lvl>
    <w:lvl w:ilvl="8" w:tplc="6A10699A"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1"/>
  </w:num>
  <w:num w:numId="3">
    <w:abstractNumId w:val="19"/>
  </w:num>
  <w:num w:numId="4">
    <w:abstractNumId w:val="16"/>
  </w:num>
  <w:num w:numId="5">
    <w:abstractNumId w:val="7"/>
  </w:num>
  <w:num w:numId="6">
    <w:abstractNumId w:val="10"/>
  </w:num>
  <w:num w:numId="7">
    <w:abstractNumId w:val="13"/>
  </w:num>
  <w:num w:numId="8">
    <w:abstractNumId w:val="17"/>
  </w:num>
  <w:num w:numId="9">
    <w:abstractNumId w:val="18"/>
  </w:num>
  <w:num w:numId="10">
    <w:abstractNumId w:val="4"/>
  </w:num>
  <w:num w:numId="11">
    <w:abstractNumId w:val="2"/>
  </w:num>
  <w:num w:numId="12">
    <w:abstractNumId w:val="6"/>
  </w:num>
  <w:num w:numId="13">
    <w:abstractNumId w:val="8"/>
  </w:num>
  <w:num w:numId="14">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9"/>
  </w:num>
  <w:num w:numId="17">
    <w:abstractNumId w:val="5"/>
  </w:num>
  <w:num w:numId="18">
    <w:abstractNumId w:val="14"/>
  </w:num>
  <w:num w:numId="19">
    <w:abstractNumId w:val="0"/>
  </w:num>
  <w:num w:numId="20">
    <w:abstractNumId w:val="12"/>
  </w:num>
  <w:num w:numId="21">
    <w:abstractNumId w:val="15"/>
  </w:num>
  <w:num w:numId="22">
    <w:abstractNumId w:val="16"/>
  </w:num>
  <w:num w:numId="23">
    <w:abstractNumId w:val="16"/>
  </w:num>
  <w:num w:numId="24">
    <w:abstractNumId w:val="16"/>
  </w:num>
  <w:num w:numId="25">
    <w:abstractNumId w:val="2"/>
    <w:lvlOverride w:ilvl="0">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Override>
  </w:num>
  <w:num w:numId="26">
    <w:abstractNumId w:val="20"/>
  </w:num>
  <w:num w:numId="27">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stylePaneFormatFilter w:val="3F01"/>
  <w:defaultTabStop w:val="708"/>
  <w:hyphenationZone w:val="425"/>
  <w:characterSpacingControl w:val="doNotCompress"/>
  <w:hdrShapeDefaults>
    <o:shapedefaults v:ext="edit" spidmax="3074">
      <o:colormenu v:ext="edit" fillcolor="none" strokecolor="red"/>
    </o:shapedefaults>
  </w:hdrShapeDefaults>
  <w:footnotePr>
    <w:footnote w:id="-1"/>
    <w:footnote w:id="0"/>
  </w:footnotePr>
  <w:endnotePr>
    <w:endnote w:id="-1"/>
    <w:endnote w:id="0"/>
  </w:endnotePr>
  <w:compat/>
  <w:rsids>
    <w:rsidRoot w:val="00896B2F"/>
    <w:rsid w:val="00007282"/>
    <w:rsid w:val="00010C89"/>
    <w:rsid w:val="00017149"/>
    <w:rsid w:val="00024675"/>
    <w:rsid w:val="00026094"/>
    <w:rsid w:val="0002628D"/>
    <w:rsid w:val="00035DB8"/>
    <w:rsid w:val="00040004"/>
    <w:rsid w:val="0004030E"/>
    <w:rsid w:val="00050CC0"/>
    <w:rsid w:val="00052BA6"/>
    <w:rsid w:val="0005748B"/>
    <w:rsid w:val="00060CD2"/>
    <w:rsid w:val="00063849"/>
    <w:rsid w:val="00071050"/>
    <w:rsid w:val="00072C7B"/>
    <w:rsid w:val="00076E04"/>
    <w:rsid w:val="0008177C"/>
    <w:rsid w:val="00093664"/>
    <w:rsid w:val="00095FF7"/>
    <w:rsid w:val="000978E7"/>
    <w:rsid w:val="000A331A"/>
    <w:rsid w:val="000A5798"/>
    <w:rsid w:val="000B1CE3"/>
    <w:rsid w:val="000B2DE2"/>
    <w:rsid w:val="000B6026"/>
    <w:rsid w:val="000C1F45"/>
    <w:rsid w:val="000C3786"/>
    <w:rsid w:val="000C4B42"/>
    <w:rsid w:val="000C5D77"/>
    <w:rsid w:val="000C6C46"/>
    <w:rsid w:val="000E14BC"/>
    <w:rsid w:val="000E3C27"/>
    <w:rsid w:val="000E4D51"/>
    <w:rsid w:val="000E6D05"/>
    <w:rsid w:val="000F7312"/>
    <w:rsid w:val="000F73CB"/>
    <w:rsid w:val="00101103"/>
    <w:rsid w:val="00103EE1"/>
    <w:rsid w:val="00106928"/>
    <w:rsid w:val="001078CF"/>
    <w:rsid w:val="0011063E"/>
    <w:rsid w:val="0011098E"/>
    <w:rsid w:val="00113160"/>
    <w:rsid w:val="00115CD4"/>
    <w:rsid w:val="001169B7"/>
    <w:rsid w:val="00122207"/>
    <w:rsid w:val="001236C8"/>
    <w:rsid w:val="00123FDC"/>
    <w:rsid w:val="00130A02"/>
    <w:rsid w:val="00130D57"/>
    <w:rsid w:val="00141E6D"/>
    <w:rsid w:val="00143FBF"/>
    <w:rsid w:val="00147F34"/>
    <w:rsid w:val="00157A7E"/>
    <w:rsid w:val="00162692"/>
    <w:rsid w:val="00171B2A"/>
    <w:rsid w:val="0017457B"/>
    <w:rsid w:val="00174AF7"/>
    <w:rsid w:val="00180D07"/>
    <w:rsid w:val="0018294A"/>
    <w:rsid w:val="00184585"/>
    <w:rsid w:val="00187DAE"/>
    <w:rsid w:val="00194763"/>
    <w:rsid w:val="001A67DF"/>
    <w:rsid w:val="001B1CA3"/>
    <w:rsid w:val="001B380F"/>
    <w:rsid w:val="001C0040"/>
    <w:rsid w:val="001C190B"/>
    <w:rsid w:val="001C1B67"/>
    <w:rsid w:val="001D0B2B"/>
    <w:rsid w:val="001E12A1"/>
    <w:rsid w:val="001E77FD"/>
    <w:rsid w:val="001F01F1"/>
    <w:rsid w:val="00204158"/>
    <w:rsid w:val="00211405"/>
    <w:rsid w:val="0021643B"/>
    <w:rsid w:val="00220C6E"/>
    <w:rsid w:val="00226017"/>
    <w:rsid w:val="0022707D"/>
    <w:rsid w:val="0023705F"/>
    <w:rsid w:val="00247560"/>
    <w:rsid w:val="00250300"/>
    <w:rsid w:val="002632F3"/>
    <w:rsid w:val="00264123"/>
    <w:rsid w:val="002662B1"/>
    <w:rsid w:val="0027115E"/>
    <w:rsid w:val="00271385"/>
    <w:rsid w:val="00277AA1"/>
    <w:rsid w:val="00282217"/>
    <w:rsid w:val="0028231E"/>
    <w:rsid w:val="0028540D"/>
    <w:rsid w:val="0028586B"/>
    <w:rsid w:val="002906C6"/>
    <w:rsid w:val="002923C4"/>
    <w:rsid w:val="002963F5"/>
    <w:rsid w:val="00297FBB"/>
    <w:rsid w:val="002A0100"/>
    <w:rsid w:val="002A2D74"/>
    <w:rsid w:val="002A3791"/>
    <w:rsid w:val="002A4ECE"/>
    <w:rsid w:val="002B72B2"/>
    <w:rsid w:val="002C0941"/>
    <w:rsid w:val="002C3AA5"/>
    <w:rsid w:val="002C4280"/>
    <w:rsid w:val="002C591C"/>
    <w:rsid w:val="002C7724"/>
    <w:rsid w:val="002D1313"/>
    <w:rsid w:val="002D2E18"/>
    <w:rsid w:val="002D69A6"/>
    <w:rsid w:val="002D6E7E"/>
    <w:rsid w:val="002F13DD"/>
    <w:rsid w:val="00302A2B"/>
    <w:rsid w:val="00304AF2"/>
    <w:rsid w:val="00311AC8"/>
    <w:rsid w:val="00313BC8"/>
    <w:rsid w:val="003165B7"/>
    <w:rsid w:val="0031715E"/>
    <w:rsid w:val="0032024E"/>
    <w:rsid w:val="003211E5"/>
    <w:rsid w:val="0032272B"/>
    <w:rsid w:val="00323E6B"/>
    <w:rsid w:val="00332374"/>
    <w:rsid w:val="00333063"/>
    <w:rsid w:val="00335CE5"/>
    <w:rsid w:val="0034068E"/>
    <w:rsid w:val="003441B9"/>
    <w:rsid w:val="00352DBD"/>
    <w:rsid w:val="00356A74"/>
    <w:rsid w:val="00360307"/>
    <w:rsid w:val="00360701"/>
    <w:rsid w:val="00363A7E"/>
    <w:rsid w:val="00364A82"/>
    <w:rsid w:val="0036507D"/>
    <w:rsid w:val="00374ADF"/>
    <w:rsid w:val="0038248D"/>
    <w:rsid w:val="00384353"/>
    <w:rsid w:val="00384912"/>
    <w:rsid w:val="003921EF"/>
    <w:rsid w:val="00393B5E"/>
    <w:rsid w:val="003A1757"/>
    <w:rsid w:val="003B05A7"/>
    <w:rsid w:val="003B32A0"/>
    <w:rsid w:val="003B47F5"/>
    <w:rsid w:val="003B6983"/>
    <w:rsid w:val="003C040C"/>
    <w:rsid w:val="003C2AF8"/>
    <w:rsid w:val="003C6815"/>
    <w:rsid w:val="003C74FE"/>
    <w:rsid w:val="003D13D4"/>
    <w:rsid w:val="003D5F3A"/>
    <w:rsid w:val="003F2F11"/>
    <w:rsid w:val="003F355A"/>
    <w:rsid w:val="003F5275"/>
    <w:rsid w:val="003F61BA"/>
    <w:rsid w:val="00400A94"/>
    <w:rsid w:val="00400ABE"/>
    <w:rsid w:val="0040367E"/>
    <w:rsid w:val="00403DDB"/>
    <w:rsid w:val="0040506A"/>
    <w:rsid w:val="00406817"/>
    <w:rsid w:val="00410BA1"/>
    <w:rsid w:val="0041397E"/>
    <w:rsid w:val="00417AA4"/>
    <w:rsid w:val="00430DF9"/>
    <w:rsid w:val="00447970"/>
    <w:rsid w:val="004545D2"/>
    <w:rsid w:val="00455DAC"/>
    <w:rsid w:val="00470931"/>
    <w:rsid w:val="00471D2D"/>
    <w:rsid w:val="004751D3"/>
    <w:rsid w:val="00480065"/>
    <w:rsid w:val="00483E9B"/>
    <w:rsid w:val="00483F71"/>
    <w:rsid w:val="00485B41"/>
    <w:rsid w:val="004901A2"/>
    <w:rsid w:val="0049325B"/>
    <w:rsid w:val="004954C7"/>
    <w:rsid w:val="0049695C"/>
    <w:rsid w:val="004A10BC"/>
    <w:rsid w:val="004A1E73"/>
    <w:rsid w:val="004A509E"/>
    <w:rsid w:val="004A5330"/>
    <w:rsid w:val="004A554F"/>
    <w:rsid w:val="004A6BFD"/>
    <w:rsid w:val="004D4C17"/>
    <w:rsid w:val="004D5D31"/>
    <w:rsid w:val="004E1D99"/>
    <w:rsid w:val="004E604A"/>
    <w:rsid w:val="004F1EEE"/>
    <w:rsid w:val="004F2B5B"/>
    <w:rsid w:val="004F6DF6"/>
    <w:rsid w:val="004F6F7E"/>
    <w:rsid w:val="004F7646"/>
    <w:rsid w:val="005148BB"/>
    <w:rsid w:val="00516EBB"/>
    <w:rsid w:val="00517578"/>
    <w:rsid w:val="005175C0"/>
    <w:rsid w:val="00522682"/>
    <w:rsid w:val="00526F83"/>
    <w:rsid w:val="005332F7"/>
    <w:rsid w:val="005333DE"/>
    <w:rsid w:val="0053415E"/>
    <w:rsid w:val="005344D4"/>
    <w:rsid w:val="00534983"/>
    <w:rsid w:val="00536B71"/>
    <w:rsid w:val="00537988"/>
    <w:rsid w:val="00543585"/>
    <w:rsid w:val="00545343"/>
    <w:rsid w:val="00550242"/>
    <w:rsid w:val="005516DB"/>
    <w:rsid w:val="005519CB"/>
    <w:rsid w:val="00556F17"/>
    <w:rsid w:val="0055711E"/>
    <w:rsid w:val="00557C29"/>
    <w:rsid w:val="00565A0C"/>
    <w:rsid w:val="0056699F"/>
    <w:rsid w:val="00566BC7"/>
    <w:rsid w:val="00567A8E"/>
    <w:rsid w:val="005740F4"/>
    <w:rsid w:val="005760B1"/>
    <w:rsid w:val="005771F1"/>
    <w:rsid w:val="0058335E"/>
    <w:rsid w:val="0058489C"/>
    <w:rsid w:val="00584BFF"/>
    <w:rsid w:val="00590A9A"/>
    <w:rsid w:val="005A02D5"/>
    <w:rsid w:val="005A1009"/>
    <w:rsid w:val="005A12F0"/>
    <w:rsid w:val="005A21EA"/>
    <w:rsid w:val="005A29DB"/>
    <w:rsid w:val="005A446A"/>
    <w:rsid w:val="005A5EB5"/>
    <w:rsid w:val="005B2016"/>
    <w:rsid w:val="005B2388"/>
    <w:rsid w:val="005B61DA"/>
    <w:rsid w:val="005C4CDC"/>
    <w:rsid w:val="005C5E4E"/>
    <w:rsid w:val="005D1F77"/>
    <w:rsid w:val="005D2291"/>
    <w:rsid w:val="005D22F7"/>
    <w:rsid w:val="005D4A9B"/>
    <w:rsid w:val="005D5535"/>
    <w:rsid w:val="005D790B"/>
    <w:rsid w:val="005E077B"/>
    <w:rsid w:val="005E4855"/>
    <w:rsid w:val="005E72F8"/>
    <w:rsid w:val="005F10A9"/>
    <w:rsid w:val="00601100"/>
    <w:rsid w:val="00601674"/>
    <w:rsid w:val="00610A4B"/>
    <w:rsid w:val="00610C71"/>
    <w:rsid w:val="00613D27"/>
    <w:rsid w:val="00621F45"/>
    <w:rsid w:val="006255C8"/>
    <w:rsid w:val="006304E0"/>
    <w:rsid w:val="006323A8"/>
    <w:rsid w:val="00635FD0"/>
    <w:rsid w:val="006417A9"/>
    <w:rsid w:val="00644D50"/>
    <w:rsid w:val="006511DA"/>
    <w:rsid w:val="0065140D"/>
    <w:rsid w:val="006665A4"/>
    <w:rsid w:val="006673A6"/>
    <w:rsid w:val="00683C83"/>
    <w:rsid w:val="00685B52"/>
    <w:rsid w:val="00686812"/>
    <w:rsid w:val="00692C1C"/>
    <w:rsid w:val="006937E4"/>
    <w:rsid w:val="00696D45"/>
    <w:rsid w:val="006A407F"/>
    <w:rsid w:val="006B48AD"/>
    <w:rsid w:val="006B4989"/>
    <w:rsid w:val="006C2BFA"/>
    <w:rsid w:val="006E3ACE"/>
    <w:rsid w:val="006E5270"/>
    <w:rsid w:val="006F3B14"/>
    <w:rsid w:val="006F7340"/>
    <w:rsid w:val="00710C95"/>
    <w:rsid w:val="00713EA1"/>
    <w:rsid w:val="00720B55"/>
    <w:rsid w:val="0072259E"/>
    <w:rsid w:val="00723BB2"/>
    <w:rsid w:val="00743774"/>
    <w:rsid w:val="00743BC5"/>
    <w:rsid w:val="00757387"/>
    <w:rsid w:val="00762FDE"/>
    <w:rsid w:val="0076766E"/>
    <w:rsid w:val="007711CB"/>
    <w:rsid w:val="00771FD7"/>
    <w:rsid w:val="00773CD5"/>
    <w:rsid w:val="007743AF"/>
    <w:rsid w:val="00776771"/>
    <w:rsid w:val="00776984"/>
    <w:rsid w:val="00776DFC"/>
    <w:rsid w:val="007827A2"/>
    <w:rsid w:val="0079023C"/>
    <w:rsid w:val="00790D27"/>
    <w:rsid w:val="00790E62"/>
    <w:rsid w:val="00792168"/>
    <w:rsid w:val="00794ABF"/>
    <w:rsid w:val="00796501"/>
    <w:rsid w:val="007A57E5"/>
    <w:rsid w:val="007B248B"/>
    <w:rsid w:val="007B2D8D"/>
    <w:rsid w:val="007B50B5"/>
    <w:rsid w:val="007C1139"/>
    <w:rsid w:val="007C1E35"/>
    <w:rsid w:val="007D146A"/>
    <w:rsid w:val="007D224A"/>
    <w:rsid w:val="007D3933"/>
    <w:rsid w:val="007D600C"/>
    <w:rsid w:val="007E7DD9"/>
    <w:rsid w:val="007F25BE"/>
    <w:rsid w:val="007F6EA8"/>
    <w:rsid w:val="0080292C"/>
    <w:rsid w:val="00802D71"/>
    <w:rsid w:val="00802FE7"/>
    <w:rsid w:val="00803132"/>
    <w:rsid w:val="00806AEE"/>
    <w:rsid w:val="0082235A"/>
    <w:rsid w:val="00826046"/>
    <w:rsid w:val="00836E85"/>
    <w:rsid w:val="00840C98"/>
    <w:rsid w:val="00852144"/>
    <w:rsid w:val="0085342A"/>
    <w:rsid w:val="008561D1"/>
    <w:rsid w:val="00866A65"/>
    <w:rsid w:val="0086784D"/>
    <w:rsid w:val="00872685"/>
    <w:rsid w:val="00873708"/>
    <w:rsid w:val="008749B0"/>
    <w:rsid w:val="00877A28"/>
    <w:rsid w:val="00887266"/>
    <w:rsid w:val="00890F3D"/>
    <w:rsid w:val="008943D0"/>
    <w:rsid w:val="00896A17"/>
    <w:rsid w:val="00896A58"/>
    <w:rsid w:val="00896B2F"/>
    <w:rsid w:val="008A1863"/>
    <w:rsid w:val="008A33E8"/>
    <w:rsid w:val="008A617F"/>
    <w:rsid w:val="008B51B2"/>
    <w:rsid w:val="008B6653"/>
    <w:rsid w:val="008B6B03"/>
    <w:rsid w:val="008B6E91"/>
    <w:rsid w:val="008B7D35"/>
    <w:rsid w:val="008C1A94"/>
    <w:rsid w:val="008C79AF"/>
    <w:rsid w:val="008D0E82"/>
    <w:rsid w:val="008D70B5"/>
    <w:rsid w:val="008E1C17"/>
    <w:rsid w:val="008E257E"/>
    <w:rsid w:val="008E277B"/>
    <w:rsid w:val="008E6391"/>
    <w:rsid w:val="008E6BD3"/>
    <w:rsid w:val="008E7742"/>
    <w:rsid w:val="008E7F93"/>
    <w:rsid w:val="008F2A9A"/>
    <w:rsid w:val="008F57F1"/>
    <w:rsid w:val="008F74B7"/>
    <w:rsid w:val="008F762C"/>
    <w:rsid w:val="00903A96"/>
    <w:rsid w:val="009079EE"/>
    <w:rsid w:val="0091378E"/>
    <w:rsid w:val="00916270"/>
    <w:rsid w:val="00917E4F"/>
    <w:rsid w:val="00922FBF"/>
    <w:rsid w:val="00927B17"/>
    <w:rsid w:val="009301EB"/>
    <w:rsid w:val="009463C1"/>
    <w:rsid w:val="00947CD0"/>
    <w:rsid w:val="009505A7"/>
    <w:rsid w:val="00955147"/>
    <w:rsid w:val="00956944"/>
    <w:rsid w:val="009632A0"/>
    <w:rsid w:val="00970974"/>
    <w:rsid w:val="00970D2B"/>
    <w:rsid w:val="00973503"/>
    <w:rsid w:val="009778E9"/>
    <w:rsid w:val="00984104"/>
    <w:rsid w:val="0098442C"/>
    <w:rsid w:val="00992CC7"/>
    <w:rsid w:val="00992D22"/>
    <w:rsid w:val="00995A27"/>
    <w:rsid w:val="009A08DE"/>
    <w:rsid w:val="009A7670"/>
    <w:rsid w:val="009B2800"/>
    <w:rsid w:val="009B2895"/>
    <w:rsid w:val="009C15B4"/>
    <w:rsid w:val="009C1B36"/>
    <w:rsid w:val="009C6BDF"/>
    <w:rsid w:val="009D2E35"/>
    <w:rsid w:val="009E147F"/>
    <w:rsid w:val="009E1598"/>
    <w:rsid w:val="009E33AC"/>
    <w:rsid w:val="009E455D"/>
    <w:rsid w:val="009E683D"/>
    <w:rsid w:val="009E76E9"/>
    <w:rsid w:val="009F311C"/>
    <w:rsid w:val="00A02128"/>
    <w:rsid w:val="00A03E8B"/>
    <w:rsid w:val="00A072BD"/>
    <w:rsid w:val="00A10BAC"/>
    <w:rsid w:val="00A138E2"/>
    <w:rsid w:val="00A20AAE"/>
    <w:rsid w:val="00A20B34"/>
    <w:rsid w:val="00A30411"/>
    <w:rsid w:val="00A311E9"/>
    <w:rsid w:val="00A34C1B"/>
    <w:rsid w:val="00A46252"/>
    <w:rsid w:val="00A50380"/>
    <w:rsid w:val="00A5041D"/>
    <w:rsid w:val="00A519D4"/>
    <w:rsid w:val="00A51AA3"/>
    <w:rsid w:val="00A567F5"/>
    <w:rsid w:val="00A57523"/>
    <w:rsid w:val="00A61708"/>
    <w:rsid w:val="00A61768"/>
    <w:rsid w:val="00A6339A"/>
    <w:rsid w:val="00A67169"/>
    <w:rsid w:val="00A72E93"/>
    <w:rsid w:val="00A73CC9"/>
    <w:rsid w:val="00A83F1C"/>
    <w:rsid w:val="00A86B20"/>
    <w:rsid w:val="00A87CB4"/>
    <w:rsid w:val="00A91066"/>
    <w:rsid w:val="00A9250F"/>
    <w:rsid w:val="00A93765"/>
    <w:rsid w:val="00A93EA0"/>
    <w:rsid w:val="00AA0025"/>
    <w:rsid w:val="00AA0163"/>
    <w:rsid w:val="00AA738D"/>
    <w:rsid w:val="00AB0C02"/>
    <w:rsid w:val="00AB4A80"/>
    <w:rsid w:val="00AB5B4B"/>
    <w:rsid w:val="00AB7E4D"/>
    <w:rsid w:val="00AB7EBF"/>
    <w:rsid w:val="00AD0C36"/>
    <w:rsid w:val="00AD58B0"/>
    <w:rsid w:val="00AD7B37"/>
    <w:rsid w:val="00AE346F"/>
    <w:rsid w:val="00AE4F2C"/>
    <w:rsid w:val="00AF042A"/>
    <w:rsid w:val="00AF2A2C"/>
    <w:rsid w:val="00AF3FD2"/>
    <w:rsid w:val="00AF56A4"/>
    <w:rsid w:val="00AF57CF"/>
    <w:rsid w:val="00AF6A6E"/>
    <w:rsid w:val="00B00893"/>
    <w:rsid w:val="00B145F1"/>
    <w:rsid w:val="00B21C41"/>
    <w:rsid w:val="00B25590"/>
    <w:rsid w:val="00B30B95"/>
    <w:rsid w:val="00B30BA0"/>
    <w:rsid w:val="00B30F14"/>
    <w:rsid w:val="00B41B85"/>
    <w:rsid w:val="00B420BA"/>
    <w:rsid w:val="00B4260B"/>
    <w:rsid w:val="00B46B40"/>
    <w:rsid w:val="00B50C4F"/>
    <w:rsid w:val="00B531BB"/>
    <w:rsid w:val="00B570F2"/>
    <w:rsid w:val="00B6246E"/>
    <w:rsid w:val="00B62E12"/>
    <w:rsid w:val="00B63E33"/>
    <w:rsid w:val="00B64B24"/>
    <w:rsid w:val="00B66F7A"/>
    <w:rsid w:val="00B80945"/>
    <w:rsid w:val="00B87C79"/>
    <w:rsid w:val="00B93779"/>
    <w:rsid w:val="00B93CF0"/>
    <w:rsid w:val="00B94659"/>
    <w:rsid w:val="00B97619"/>
    <w:rsid w:val="00BA226F"/>
    <w:rsid w:val="00BA320E"/>
    <w:rsid w:val="00BA5F81"/>
    <w:rsid w:val="00BB0D8D"/>
    <w:rsid w:val="00BB1DAA"/>
    <w:rsid w:val="00BB2D0E"/>
    <w:rsid w:val="00BB4BC9"/>
    <w:rsid w:val="00BB6ECF"/>
    <w:rsid w:val="00BB6F35"/>
    <w:rsid w:val="00BC47DE"/>
    <w:rsid w:val="00BD45F6"/>
    <w:rsid w:val="00BE4ACF"/>
    <w:rsid w:val="00BE5C33"/>
    <w:rsid w:val="00BF5840"/>
    <w:rsid w:val="00BF6CD9"/>
    <w:rsid w:val="00C13130"/>
    <w:rsid w:val="00C2533E"/>
    <w:rsid w:val="00C26092"/>
    <w:rsid w:val="00C26165"/>
    <w:rsid w:val="00C30234"/>
    <w:rsid w:val="00C373F9"/>
    <w:rsid w:val="00C47085"/>
    <w:rsid w:val="00C5714A"/>
    <w:rsid w:val="00C634E3"/>
    <w:rsid w:val="00C72F3E"/>
    <w:rsid w:val="00C809B1"/>
    <w:rsid w:val="00C870C2"/>
    <w:rsid w:val="00C873FD"/>
    <w:rsid w:val="00C924B5"/>
    <w:rsid w:val="00C92B3D"/>
    <w:rsid w:val="00C95217"/>
    <w:rsid w:val="00CA0B41"/>
    <w:rsid w:val="00CA457A"/>
    <w:rsid w:val="00CA481F"/>
    <w:rsid w:val="00CB025C"/>
    <w:rsid w:val="00CB0B86"/>
    <w:rsid w:val="00CC0B86"/>
    <w:rsid w:val="00CD0F1C"/>
    <w:rsid w:val="00CD4FF3"/>
    <w:rsid w:val="00CD6D9C"/>
    <w:rsid w:val="00CE2C27"/>
    <w:rsid w:val="00CE5150"/>
    <w:rsid w:val="00CE5C62"/>
    <w:rsid w:val="00CF2F97"/>
    <w:rsid w:val="00CF301D"/>
    <w:rsid w:val="00CF5A75"/>
    <w:rsid w:val="00D01D59"/>
    <w:rsid w:val="00D0398F"/>
    <w:rsid w:val="00D07A7C"/>
    <w:rsid w:val="00D11B7B"/>
    <w:rsid w:val="00D24573"/>
    <w:rsid w:val="00D314D7"/>
    <w:rsid w:val="00D34BA4"/>
    <w:rsid w:val="00D364F5"/>
    <w:rsid w:val="00D44623"/>
    <w:rsid w:val="00D47FD3"/>
    <w:rsid w:val="00D60A84"/>
    <w:rsid w:val="00D64FCA"/>
    <w:rsid w:val="00D67E66"/>
    <w:rsid w:val="00D717BD"/>
    <w:rsid w:val="00D738DE"/>
    <w:rsid w:val="00D748CC"/>
    <w:rsid w:val="00D779F8"/>
    <w:rsid w:val="00D82D39"/>
    <w:rsid w:val="00D83247"/>
    <w:rsid w:val="00D834D7"/>
    <w:rsid w:val="00D9191D"/>
    <w:rsid w:val="00D979E6"/>
    <w:rsid w:val="00DA0984"/>
    <w:rsid w:val="00DA4580"/>
    <w:rsid w:val="00DB036D"/>
    <w:rsid w:val="00DB0886"/>
    <w:rsid w:val="00DB200F"/>
    <w:rsid w:val="00DB201F"/>
    <w:rsid w:val="00DB24AC"/>
    <w:rsid w:val="00DB494C"/>
    <w:rsid w:val="00DB5890"/>
    <w:rsid w:val="00DC4DA3"/>
    <w:rsid w:val="00DC5A33"/>
    <w:rsid w:val="00DE2681"/>
    <w:rsid w:val="00DE2C4A"/>
    <w:rsid w:val="00DE61CD"/>
    <w:rsid w:val="00DE65EF"/>
    <w:rsid w:val="00DF4507"/>
    <w:rsid w:val="00DF4ACC"/>
    <w:rsid w:val="00DF6ABE"/>
    <w:rsid w:val="00E12D71"/>
    <w:rsid w:val="00E1789D"/>
    <w:rsid w:val="00E222DD"/>
    <w:rsid w:val="00E23580"/>
    <w:rsid w:val="00E23DC4"/>
    <w:rsid w:val="00E30B6C"/>
    <w:rsid w:val="00E30D1F"/>
    <w:rsid w:val="00E330ED"/>
    <w:rsid w:val="00E36058"/>
    <w:rsid w:val="00E37698"/>
    <w:rsid w:val="00E37E62"/>
    <w:rsid w:val="00E4046E"/>
    <w:rsid w:val="00E550E5"/>
    <w:rsid w:val="00E57F18"/>
    <w:rsid w:val="00E62CE4"/>
    <w:rsid w:val="00E65DBF"/>
    <w:rsid w:val="00E755F1"/>
    <w:rsid w:val="00E759FC"/>
    <w:rsid w:val="00E76EE2"/>
    <w:rsid w:val="00E77727"/>
    <w:rsid w:val="00E87816"/>
    <w:rsid w:val="00E90111"/>
    <w:rsid w:val="00E91294"/>
    <w:rsid w:val="00E915C7"/>
    <w:rsid w:val="00E929F5"/>
    <w:rsid w:val="00E94671"/>
    <w:rsid w:val="00EA439E"/>
    <w:rsid w:val="00EB1771"/>
    <w:rsid w:val="00ED6F95"/>
    <w:rsid w:val="00EE249A"/>
    <w:rsid w:val="00EE2E93"/>
    <w:rsid w:val="00EE315D"/>
    <w:rsid w:val="00EE538B"/>
    <w:rsid w:val="00EF0318"/>
    <w:rsid w:val="00EF04A0"/>
    <w:rsid w:val="00EF3AA8"/>
    <w:rsid w:val="00EF577E"/>
    <w:rsid w:val="00EF5977"/>
    <w:rsid w:val="00F015FA"/>
    <w:rsid w:val="00F03D04"/>
    <w:rsid w:val="00F06D4B"/>
    <w:rsid w:val="00F110B8"/>
    <w:rsid w:val="00F11101"/>
    <w:rsid w:val="00F11885"/>
    <w:rsid w:val="00F13A38"/>
    <w:rsid w:val="00F15465"/>
    <w:rsid w:val="00F40643"/>
    <w:rsid w:val="00F40819"/>
    <w:rsid w:val="00F40AC7"/>
    <w:rsid w:val="00F513B7"/>
    <w:rsid w:val="00F610C9"/>
    <w:rsid w:val="00F64310"/>
    <w:rsid w:val="00F667E4"/>
    <w:rsid w:val="00F70BD1"/>
    <w:rsid w:val="00F75762"/>
    <w:rsid w:val="00F76927"/>
    <w:rsid w:val="00F76E60"/>
    <w:rsid w:val="00F814C1"/>
    <w:rsid w:val="00F93803"/>
    <w:rsid w:val="00F951F3"/>
    <w:rsid w:val="00FA4CCE"/>
    <w:rsid w:val="00FA5E62"/>
    <w:rsid w:val="00FA6DA5"/>
    <w:rsid w:val="00FB482E"/>
    <w:rsid w:val="00FB5BAC"/>
    <w:rsid w:val="00FC04C1"/>
    <w:rsid w:val="00FC0CBB"/>
    <w:rsid w:val="00FC3BF4"/>
    <w:rsid w:val="00FC5CF6"/>
    <w:rsid w:val="00FD1773"/>
    <w:rsid w:val="00FD2A78"/>
    <w:rsid w:val="00FD46FB"/>
    <w:rsid w:val="00FD71A8"/>
    <w:rsid w:val="00FD798E"/>
    <w:rsid w:val="00FE1A19"/>
    <w:rsid w:val="00FE1F8C"/>
    <w:rsid w:val="00FE2132"/>
    <w:rsid w:val="00FF000A"/>
    <w:rsid w:val="00FF423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074">
      <o:colormenu v:ext="edit" fillcolor="none" strokecolor="red"/>
    </o:shapedefaults>
    <o:shapelayout v:ext="edit">
      <o:idmap v:ext="edit" data="2"/>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basedOn w:val="Policepardfaut"/>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basedOn w:val="Policepardfaut"/>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basedOn w:val="Policepardfaut"/>
    <w:link w:val="Titre5"/>
    <w:rsid w:val="00CB025C"/>
    <w:rPr>
      <w:rFonts w:ascii="Calibri" w:hAnsi="Calibri"/>
      <w:b/>
      <w:bCs/>
      <w:i/>
      <w:iCs/>
      <w:sz w:val="26"/>
      <w:szCs w:val="26"/>
    </w:rPr>
  </w:style>
  <w:style w:type="character" w:customStyle="1" w:styleId="Titre6Car">
    <w:name w:val="Titre 6 Car"/>
    <w:basedOn w:val="Policepardfaut"/>
    <w:link w:val="Titre6"/>
    <w:rsid w:val="00CB025C"/>
    <w:rPr>
      <w:rFonts w:ascii="Calibri" w:hAnsi="Calibri"/>
      <w:b/>
      <w:bCs/>
      <w:sz w:val="22"/>
      <w:szCs w:val="22"/>
    </w:rPr>
  </w:style>
  <w:style w:type="character" w:customStyle="1" w:styleId="Titre7Car">
    <w:name w:val="Titre 7 Car"/>
    <w:basedOn w:val="Policepardfaut"/>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basedOn w:val="Policepardfaut"/>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lang/>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basedOn w:val="Policepardfaut"/>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basedOn w:val="Policepardfaut"/>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cs="Tahoma"/>
      <w:sz w:val="16"/>
      <w:szCs w:val="16"/>
    </w:rPr>
  </w:style>
  <w:style w:type="character" w:customStyle="1" w:styleId="TextedebullesCar">
    <w:name w:val="Texte de bulles Car"/>
    <w:basedOn w:val="Policepardfaut"/>
    <w:link w:val="Textedebulles"/>
    <w:rsid w:val="00D11B7B"/>
    <w:rPr>
      <w:rFonts w:ascii="Tahoma" w:hAnsi="Tahoma" w:cs="Tahoma"/>
      <w:sz w:val="16"/>
      <w:szCs w:val="16"/>
    </w:rPr>
  </w:style>
  <w:style w:type="paragraph" w:styleId="TM4">
    <w:name w:val="toc 4"/>
    <w:basedOn w:val="Normal"/>
    <w:next w:val="Normal"/>
    <w:autoRedefine/>
    <w:uiPriority w:val="39"/>
    <w:rsid w:val="00723BB2"/>
    <w:pPr>
      <w:ind w:left="720"/>
    </w:pPr>
  </w:style>
  <w:style w:type="paragraph" w:styleId="Objetducommentaire">
    <w:name w:val="annotation subject"/>
    <w:basedOn w:val="Commentaire"/>
    <w:next w:val="Commentaire"/>
    <w:link w:val="ObjetducommentaireCar"/>
    <w:rsid w:val="00A86B20"/>
    <w:rPr>
      <w:b/>
      <w:bCs/>
    </w:rPr>
  </w:style>
  <w:style w:type="character" w:customStyle="1" w:styleId="ObjetducommentaireCar">
    <w:name w:val="Objet du commentaire Car"/>
    <w:basedOn w:val="CommentaireCar"/>
    <w:link w:val="Objetducommentaire"/>
    <w:rsid w:val="00A86B20"/>
    <w:rPr>
      <w:b/>
      <w:bCs/>
    </w:rPr>
  </w:style>
  <w:style w:type="paragraph" w:styleId="NormalWeb">
    <w:name w:val="Normal (Web)"/>
    <w:basedOn w:val="Normal"/>
    <w:uiPriority w:val="99"/>
    <w:unhideWhenUsed/>
    <w:rsid w:val="00896A58"/>
    <w:pPr>
      <w:spacing w:before="100" w:beforeAutospacing="1" w:after="119"/>
      <w:jc w:val="left"/>
    </w:pPr>
    <w:rPr>
      <w:rFonts w:ascii="Times New Roman" w:hAnsi="Times New Roman"/>
    </w:rPr>
  </w:style>
  <w:style w:type="character" w:customStyle="1" w:styleId="ENT-AstuceCar">
    <w:name w:val="ENT- Astuce Car"/>
    <w:link w:val="ENT-Astuce"/>
    <w:rsid w:val="00D9191D"/>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20152387">
      <w:bodyDiv w:val="1"/>
      <w:marLeft w:val="0"/>
      <w:marRight w:val="0"/>
      <w:marTop w:val="0"/>
      <w:marBottom w:val="0"/>
      <w:divBdr>
        <w:top w:val="none" w:sz="0" w:space="0" w:color="auto"/>
        <w:left w:val="none" w:sz="0" w:space="0" w:color="auto"/>
        <w:bottom w:val="none" w:sz="0" w:space="0" w:color="auto"/>
        <w:right w:val="none" w:sz="0" w:space="0" w:color="auto"/>
      </w:divBdr>
    </w:div>
    <w:div w:id="128058100">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494954034">
      <w:bodyDiv w:val="1"/>
      <w:marLeft w:val="0"/>
      <w:marRight w:val="0"/>
      <w:marTop w:val="0"/>
      <w:marBottom w:val="0"/>
      <w:divBdr>
        <w:top w:val="none" w:sz="0" w:space="0" w:color="auto"/>
        <w:left w:val="none" w:sz="0" w:space="0" w:color="auto"/>
        <w:bottom w:val="none" w:sz="0" w:space="0" w:color="auto"/>
        <w:right w:val="none" w:sz="0" w:space="0" w:color="auto"/>
      </w:divBdr>
    </w:div>
    <w:div w:id="502402195">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888568343">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098984145">
      <w:bodyDiv w:val="1"/>
      <w:marLeft w:val="0"/>
      <w:marRight w:val="0"/>
      <w:marTop w:val="0"/>
      <w:marBottom w:val="0"/>
      <w:divBdr>
        <w:top w:val="none" w:sz="0" w:space="0" w:color="auto"/>
        <w:left w:val="none" w:sz="0" w:space="0" w:color="auto"/>
        <w:bottom w:val="none" w:sz="0" w:space="0" w:color="auto"/>
        <w:right w:val="none" w:sz="0" w:space="0" w:color="auto"/>
      </w:divBdr>
    </w:div>
    <w:div w:id="1146698954">
      <w:bodyDiv w:val="1"/>
      <w:marLeft w:val="0"/>
      <w:marRight w:val="0"/>
      <w:marTop w:val="0"/>
      <w:marBottom w:val="0"/>
      <w:divBdr>
        <w:top w:val="none" w:sz="0" w:space="0" w:color="auto"/>
        <w:left w:val="none" w:sz="0" w:space="0" w:color="auto"/>
        <w:bottom w:val="none" w:sz="0" w:space="0" w:color="auto"/>
        <w:right w:val="none" w:sz="0" w:space="0" w:color="auto"/>
      </w:divBdr>
    </w:div>
    <w:div w:id="1158768538">
      <w:bodyDiv w:val="1"/>
      <w:marLeft w:val="0"/>
      <w:marRight w:val="0"/>
      <w:marTop w:val="0"/>
      <w:marBottom w:val="0"/>
      <w:divBdr>
        <w:top w:val="none" w:sz="0" w:space="0" w:color="auto"/>
        <w:left w:val="none" w:sz="0" w:space="0" w:color="auto"/>
        <w:bottom w:val="none" w:sz="0" w:space="0" w:color="auto"/>
        <w:right w:val="none" w:sz="0" w:space="0" w:color="auto"/>
      </w:divBdr>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379209180">
      <w:bodyDiv w:val="1"/>
      <w:marLeft w:val="0"/>
      <w:marRight w:val="0"/>
      <w:marTop w:val="0"/>
      <w:marBottom w:val="0"/>
      <w:divBdr>
        <w:top w:val="none" w:sz="0" w:space="0" w:color="auto"/>
        <w:left w:val="none" w:sz="0" w:space="0" w:color="auto"/>
        <w:bottom w:val="none" w:sz="0" w:space="0" w:color="auto"/>
        <w:right w:val="none" w:sz="0" w:space="0" w:color="auto"/>
      </w:divBdr>
      <w:divsChild>
        <w:div w:id="175458525">
          <w:marLeft w:val="1555"/>
          <w:marRight w:val="0"/>
          <w:marTop w:val="154"/>
          <w:marBottom w:val="0"/>
          <w:divBdr>
            <w:top w:val="none" w:sz="0" w:space="0" w:color="auto"/>
            <w:left w:val="none" w:sz="0" w:space="0" w:color="auto"/>
            <w:bottom w:val="none" w:sz="0" w:space="0" w:color="auto"/>
            <w:right w:val="none" w:sz="0" w:space="0" w:color="auto"/>
          </w:divBdr>
        </w:div>
        <w:div w:id="778913280">
          <w:marLeft w:val="1555"/>
          <w:marRight w:val="0"/>
          <w:marTop w:val="154"/>
          <w:marBottom w:val="0"/>
          <w:divBdr>
            <w:top w:val="none" w:sz="0" w:space="0" w:color="auto"/>
            <w:left w:val="none" w:sz="0" w:space="0" w:color="auto"/>
            <w:bottom w:val="none" w:sz="0" w:space="0" w:color="auto"/>
            <w:right w:val="none" w:sz="0" w:space="0" w:color="auto"/>
          </w:divBdr>
        </w:div>
        <w:div w:id="1356541370">
          <w:marLeft w:val="749"/>
          <w:marRight w:val="0"/>
          <w:marTop w:val="154"/>
          <w:marBottom w:val="0"/>
          <w:divBdr>
            <w:top w:val="none" w:sz="0" w:space="0" w:color="auto"/>
            <w:left w:val="none" w:sz="0" w:space="0" w:color="auto"/>
            <w:bottom w:val="none" w:sz="0" w:space="0" w:color="auto"/>
            <w:right w:val="none" w:sz="0" w:space="0" w:color="auto"/>
          </w:divBdr>
        </w:div>
        <w:div w:id="1363551893">
          <w:marLeft w:val="1555"/>
          <w:marRight w:val="0"/>
          <w:marTop w:val="154"/>
          <w:marBottom w:val="0"/>
          <w:divBdr>
            <w:top w:val="none" w:sz="0" w:space="0" w:color="auto"/>
            <w:left w:val="none" w:sz="0" w:space="0" w:color="auto"/>
            <w:bottom w:val="none" w:sz="0" w:space="0" w:color="auto"/>
            <w:right w:val="none" w:sz="0" w:space="0" w:color="auto"/>
          </w:divBdr>
        </w:div>
        <w:div w:id="1530534069">
          <w:marLeft w:val="1555"/>
          <w:marRight w:val="0"/>
          <w:marTop w:val="154"/>
          <w:marBottom w:val="0"/>
          <w:divBdr>
            <w:top w:val="none" w:sz="0" w:space="0" w:color="auto"/>
            <w:left w:val="none" w:sz="0" w:space="0" w:color="auto"/>
            <w:bottom w:val="none" w:sz="0" w:space="0" w:color="auto"/>
            <w:right w:val="none" w:sz="0" w:space="0" w:color="auto"/>
          </w:divBdr>
        </w:div>
        <w:div w:id="1896547263">
          <w:marLeft w:val="1555"/>
          <w:marRight w:val="0"/>
          <w:marTop w:val="154"/>
          <w:marBottom w:val="0"/>
          <w:divBdr>
            <w:top w:val="none" w:sz="0" w:space="0" w:color="auto"/>
            <w:left w:val="none" w:sz="0" w:space="0" w:color="auto"/>
            <w:bottom w:val="none" w:sz="0" w:space="0" w:color="auto"/>
            <w:right w:val="none" w:sz="0" w:space="0" w:color="auto"/>
          </w:divBdr>
        </w:div>
      </w:divsChild>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oleObject" Target="embeddings/oleObject3.bin"/><Relationship Id="rId39" Type="http://schemas.openxmlformats.org/officeDocument/2006/relationships/oleObject" Target="embeddings/oleObject8.bin"/><Relationship Id="rId21" Type="http://schemas.openxmlformats.org/officeDocument/2006/relationships/image" Target="media/image20.png"/><Relationship Id="rId34" Type="http://schemas.openxmlformats.org/officeDocument/2006/relationships/image" Target="media/image27.png"/><Relationship Id="rId42" Type="http://schemas.openxmlformats.org/officeDocument/2006/relationships/image" Target="media/image32.png"/><Relationship Id="rId47" Type="http://schemas.openxmlformats.org/officeDocument/2006/relationships/oleObject" Target="embeddings/oleObject12.bin"/><Relationship Id="rId50" Type="http://schemas.openxmlformats.org/officeDocument/2006/relationships/oleObject" Target="embeddings/oleObject14.bin"/><Relationship Id="rId55" Type="http://schemas.openxmlformats.org/officeDocument/2006/relationships/image" Target="media/image40.png"/><Relationship Id="rId63" Type="http://schemas.openxmlformats.org/officeDocument/2006/relationships/oleObject" Target="embeddings/oleObject18.bin"/><Relationship Id="rId68" Type="http://schemas.openxmlformats.org/officeDocument/2006/relationships/oleObject" Target="embeddings/oleObject20.bin"/><Relationship Id="rId76" Type="http://schemas.openxmlformats.org/officeDocument/2006/relationships/image" Target="media/image51.png"/><Relationship Id="rId7" Type="http://schemas.openxmlformats.org/officeDocument/2006/relationships/endnotes" Target="endnotes.xml"/><Relationship Id="rId71" Type="http://schemas.openxmlformats.org/officeDocument/2006/relationships/oleObject" Target="embeddings/oleObject22.bin"/><Relationship Id="rId2" Type="http://schemas.openxmlformats.org/officeDocument/2006/relationships/numbering" Target="numbering.xml"/><Relationship Id="rId16" Type="http://schemas.openxmlformats.org/officeDocument/2006/relationships/image" Target="media/image15.png"/><Relationship Id="rId29" Type="http://schemas.openxmlformats.org/officeDocument/2006/relationships/image" Target="media/image24.png"/><Relationship Id="rId11" Type="http://schemas.openxmlformats.org/officeDocument/2006/relationships/image" Target="media/image10.png"/><Relationship Id="rId24" Type="http://schemas.openxmlformats.org/officeDocument/2006/relationships/oleObject" Target="embeddings/oleObject2.bin"/><Relationship Id="rId32" Type="http://schemas.openxmlformats.org/officeDocument/2006/relationships/image" Target="media/image26.png"/><Relationship Id="rId37" Type="http://schemas.openxmlformats.org/officeDocument/2006/relationships/oleObject" Target="embeddings/oleObject7.bin"/><Relationship Id="rId40" Type="http://schemas.openxmlformats.org/officeDocument/2006/relationships/image" Target="media/image31.png"/><Relationship Id="rId45" Type="http://schemas.openxmlformats.org/officeDocument/2006/relationships/oleObject" Target="embeddings/oleObject11.bin"/><Relationship Id="rId53" Type="http://schemas.openxmlformats.org/officeDocument/2006/relationships/image" Target="media/image38.png"/><Relationship Id="rId58" Type="http://schemas.openxmlformats.org/officeDocument/2006/relationships/image" Target="media/image42.png"/><Relationship Id="rId66" Type="http://schemas.openxmlformats.org/officeDocument/2006/relationships/oleObject" Target="embeddings/oleObject19.bin"/><Relationship Id="rId74" Type="http://schemas.openxmlformats.org/officeDocument/2006/relationships/image" Target="media/image50.png"/><Relationship Id="rId79"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oleObject" Target="embeddings/oleObject17.bin"/><Relationship Id="rId10" Type="http://schemas.openxmlformats.org/officeDocument/2006/relationships/hyperlink" Target="http://creativecommons.org/licenses/by-nc-sa/2.0/fr/" TargetMode="External"/><Relationship Id="rId19" Type="http://schemas.openxmlformats.org/officeDocument/2006/relationships/image" Target="media/image18.png"/><Relationship Id="rId31" Type="http://schemas.openxmlformats.org/officeDocument/2006/relationships/image" Target="media/image25.png"/><Relationship Id="rId44" Type="http://schemas.openxmlformats.org/officeDocument/2006/relationships/image" Target="media/image33.png"/><Relationship Id="rId52" Type="http://schemas.openxmlformats.org/officeDocument/2006/relationships/image" Target="media/image37.png"/><Relationship Id="rId60" Type="http://schemas.openxmlformats.org/officeDocument/2006/relationships/image" Target="media/image43.png"/><Relationship Id="rId65" Type="http://schemas.openxmlformats.org/officeDocument/2006/relationships/image" Target="media/image46.png"/><Relationship Id="rId73" Type="http://schemas.openxmlformats.org/officeDocument/2006/relationships/oleObject" Target="embeddings/oleObject23.bin"/><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oleObject" Target="embeddings/oleObject1.bin"/><Relationship Id="rId27" Type="http://schemas.openxmlformats.org/officeDocument/2006/relationships/image" Target="media/image23.png"/><Relationship Id="rId30" Type="http://schemas.openxmlformats.org/officeDocument/2006/relationships/oleObject" Target="embeddings/oleObject5.bin"/><Relationship Id="rId35" Type="http://schemas.openxmlformats.org/officeDocument/2006/relationships/image" Target="media/image28.png"/><Relationship Id="rId43" Type="http://schemas.openxmlformats.org/officeDocument/2006/relationships/oleObject" Target="embeddings/oleObject10.bin"/><Relationship Id="rId48" Type="http://schemas.openxmlformats.org/officeDocument/2006/relationships/image" Target="media/image35.png"/><Relationship Id="rId56" Type="http://schemas.openxmlformats.org/officeDocument/2006/relationships/oleObject" Target="embeddings/oleObject15.bin"/><Relationship Id="rId64" Type="http://schemas.openxmlformats.org/officeDocument/2006/relationships/image" Target="media/image45.png"/><Relationship Id="rId69" Type="http://schemas.openxmlformats.org/officeDocument/2006/relationships/oleObject" Target="embeddings/oleObject21.bin"/><Relationship Id="rId77" Type="http://schemas.openxmlformats.org/officeDocument/2006/relationships/oleObject" Target="embeddings/oleObject25.bin"/><Relationship Id="rId8" Type="http://schemas.openxmlformats.org/officeDocument/2006/relationships/hyperlink" Target="http://creativecommons.org/licenses/by-nc-sa/2.0/fr/" TargetMode="External"/><Relationship Id="rId51" Type="http://schemas.openxmlformats.org/officeDocument/2006/relationships/image" Target="media/image36.png"/><Relationship Id="rId72" Type="http://schemas.openxmlformats.org/officeDocument/2006/relationships/image" Target="media/image49.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2.png"/><Relationship Id="rId33" Type="http://schemas.openxmlformats.org/officeDocument/2006/relationships/oleObject" Target="embeddings/oleObject6.bin"/><Relationship Id="rId38" Type="http://schemas.openxmlformats.org/officeDocument/2006/relationships/image" Target="media/image30.png"/><Relationship Id="rId46" Type="http://schemas.openxmlformats.org/officeDocument/2006/relationships/image" Target="media/image34.png"/><Relationship Id="rId59" Type="http://schemas.openxmlformats.org/officeDocument/2006/relationships/oleObject" Target="embeddings/oleObject16.bin"/><Relationship Id="rId67" Type="http://schemas.openxmlformats.org/officeDocument/2006/relationships/image" Target="media/image47.png"/><Relationship Id="rId20" Type="http://schemas.openxmlformats.org/officeDocument/2006/relationships/image" Target="media/image19.png"/><Relationship Id="rId41" Type="http://schemas.openxmlformats.org/officeDocument/2006/relationships/oleObject" Target="embeddings/oleObject9.bin"/><Relationship Id="rId54" Type="http://schemas.openxmlformats.org/officeDocument/2006/relationships/image" Target="media/image39.png"/><Relationship Id="rId62" Type="http://schemas.openxmlformats.org/officeDocument/2006/relationships/image" Target="media/image44.png"/><Relationship Id="rId70" Type="http://schemas.openxmlformats.org/officeDocument/2006/relationships/image" Target="media/image48.png"/><Relationship Id="rId75" Type="http://schemas.openxmlformats.org/officeDocument/2006/relationships/oleObject" Target="embeddings/oleObject24.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4.png"/><Relationship Id="rId23" Type="http://schemas.openxmlformats.org/officeDocument/2006/relationships/image" Target="media/image21.png"/><Relationship Id="rId28" Type="http://schemas.openxmlformats.org/officeDocument/2006/relationships/oleObject" Target="embeddings/oleObject4.bin"/><Relationship Id="rId36" Type="http://schemas.openxmlformats.org/officeDocument/2006/relationships/image" Target="media/image29.png"/><Relationship Id="rId49" Type="http://schemas.openxmlformats.org/officeDocument/2006/relationships/oleObject" Target="embeddings/oleObject13.bin"/><Relationship Id="rId57" Type="http://schemas.openxmlformats.org/officeDocument/2006/relationships/image" Target="media/image41.png"/></Relationships>
</file>

<file path=word/_rels/header1.xml.rels><?xml version="1.0" encoding="UTF-8" standalone="yes"?>
<Relationships xmlns="http://schemas.openxmlformats.org/package/2006/relationships"><Relationship Id="rId1" Type="http://schemas.openxmlformats.org/officeDocument/2006/relationships/image" Target="media/image52.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04%20-%20Acc&amp;Deploiement\02%20-%20Formation\00_Mod&#232;les\ENT%20IdF_Manuel%20Utilisateur_Mod&#232;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7E490B-761F-4A90-97FA-22EEA3BDF1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ENT IdF_Manuel Utilisateur_Modèle.dot</Template>
  <TotalTime>1</TotalTime>
  <Pages>18</Pages>
  <Words>3619</Words>
  <Characters>19909</Characters>
  <Application>Microsoft Office Word</Application>
  <DocSecurity>0</DocSecurity>
  <Lines>165</Lines>
  <Paragraphs>46</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23482</CharactersWithSpaces>
  <SharedDoc>false</SharedDoc>
  <HLinks>
    <vt:vector size="132" baseType="variant">
      <vt:variant>
        <vt:i4>1310775</vt:i4>
      </vt:variant>
      <vt:variant>
        <vt:i4>124</vt:i4>
      </vt:variant>
      <vt:variant>
        <vt:i4>0</vt:i4>
      </vt:variant>
      <vt:variant>
        <vt:i4>5</vt:i4>
      </vt:variant>
      <vt:variant>
        <vt:lpwstr/>
      </vt:variant>
      <vt:variant>
        <vt:lpwstr>_Toc307302324</vt:lpwstr>
      </vt:variant>
      <vt:variant>
        <vt:i4>1310775</vt:i4>
      </vt:variant>
      <vt:variant>
        <vt:i4>118</vt:i4>
      </vt:variant>
      <vt:variant>
        <vt:i4>0</vt:i4>
      </vt:variant>
      <vt:variant>
        <vt:i4>5</vt:i4>
      </vt:variant>
      <vt:variant>
        <vt:lpwstr/>
      </vt:variant>
      <vt:variant>
        <vt:lpwstr>_Toc307302323</vt:lpwstr>
      </vt:variant>
      <vt:variant>
        <vt:i4>1310775</vt:i4>
      </vt:variant>
      <vt:variant>
        <vt:i4>112</vt:i4>
      </vt:variant>
      <vt:variant>
        <vt:i4>0</vt:i4>
      </vt:variant>
      <vt:variant>
        <vt:i4>5</vt:i4>
      </vt:variant>
      <vt:variant>
        <vt:lpwstr/>
      </vt:variant>
      <vt:variant>
        <vt:lpwstr>_Toc307302322</vt:lpwstr>
      </vt:variant>
      <vt:variant>
        <vt:i4>1310775</vt:i4>
      </vt:variant>
      <vt:variant>
        <vt:i4>106</vt:i4>
      </vt:variant>
      <vt:variant>
        <vt:i4>0</vt:i4>
      </vt:variant>
      <vt:variant>
        <vt:i4>5</vt:i4>
      </vt:variant>
      <vt:variant>
        <vt:lpwstr/>
      </vt:variant>
      <vt:variant>
        <vt:lpwstr>_Toc307302321</vt:lpwstr>
      </vt:variant>
      <vt:variant>
        <vt:i4>1310775</vt:i4>
      </vt:variant>
      <vt:variant>
        <vt:i4>100</vt:i4>
      </vt:variant>
      <vt:variant>
        <vt:i4>0</vt:i4>
      </vt:variant>
      <vt:variant>
        <vt:i4>5</vt:i4>
      </vt:variant>
      <vt:variant>
        <vt:lpwstr/>
      </vt:variant>
      <vt:variant>
        <vt:lpwstr>_Toc307302320</vt:lpwstr>
      </vt:variant>
      <vt:variant>
        <vt:i4>1507383</vt:i4>
      </vt:variant>
      <vt:variant>
        <vt:i4>94</vt:i4>
      </vt:variant>
      <vt:variant>
        <vt:i4>0</vt:i4>
      </vt:variant>
      <vt:variant>
        <vt:i4>5</vt:i4>
      </vt:variant>
      <vt:variant>
        <vt:lpwstr/>
      </vt:variant>
      <vt:variant>
        <vt:lpwstr>_Toc307302319</vt:lpwstr>
      </vt:variant>
      <vt:variant>
        <vt:i4>1507383</vt:i4>
      </vt:variant>
      <vt:variant>
        <vt:i4>88</vt:i4>
      </vt:variant>
      <vt:variant>
        <vt:i4>0</vt:i4>
      </vt:variant>
      <vt:variant>
        <vt:i4>5</vt:i4>
      </vt:variant>
      <vt:variant>
        <vt:lpwstr/>
      </vt:variant>
      <vt:variant>
        <vt:lpwstr>_Toc307302318</vt:lpwstr>
      </vt:variant>
      <vt:variant>
        <vt:i4>1507383</vt:i4>
      </vt:variant>
      <vt:variant>
        <vt:i4>82</vt:i4>
      </vt:variant>
      <vt:variant>
        <vt:i4>0</vt:i4>
      </vt:variant>
      <vt:variant>
        <vt:i4>5</vt:i4>
      </vt:variant>
      <vt:variant>
        <vt:lpwstr/>
      </vt:variant>
      <vt:variant>
        <vt:lpwstr>_Toc307302317</vt:lpwstr>
      </vt:variant>
      <vt:variant>
        <vt:i4>1507383</vt:i4>
      </vt:variant>
      <vt:variant>
        <vt:i4>76</vt:i4>
      </vt:variant>
      <vt:variant>
        <vt:i4>0</vt:i4>
      </vt:variant>
      <vt:variant>
        <vt:i4>5</vt:i4>
      </vt:variant>
      <vt:variant>
        <vt:lpwstr/>
      </vt:variant>
      <vt:variant>
        <vt:lpwstr>_Toc307302316</vt:lpwstr>
      </vt:variant>
      <vt:variant>
        <vt:i4>1507383</vt:i4>
      </vt:variant>
      <vt:variant>
        <vt:i4>70</vt:i4>
      </vt:variant>
      <vt:variant>
        <vt:i4>0</vt:i4>
      </vt:variant>
      <vt:variant>
        <vt:i4>5</vt:i4>
      </vt:variant>
      <vt:variant>
        <vt:lpwstr/>
      </vt:variant>
      <vt:variant>
        <vt:lpwstr>_Toc307302315</vt:lpwstr>
      </vt:variant>
      <vt:variant>
        <vt:i4>1507383</vt:i4>
      </vt:variant>
      <vt:variant>
        <vt:i4>64</vt:i4>
      </vt:variant>
      <vt:variant>
        <vt:i4>0</vt:i4>
      </vt:variant>
      <vt:variant>
        <vt:i4>5</vt:i4>
      </vt:variant>
      <vt:variant>
        <vt:lpwstr/>
      </vt:variant>
      <vt:variant>
        <vt:lpwstr>_Toc307302314</vt:lpwstr>
      </vt:variant>
      <vt:variant>
        <vt:i4>1507383</vt:i4>
      </vt:variant>
      <vt:variant>
        <vt:i4>58</vt:i4>
      </vt:variant>
      <vt:variant>
        <vt:i4>0</vt:i4>
      </vt:variant>
      <vt:variant>
        <vt:i4>5</vt:i4>
      </vt:variant>
      <vt:variant>
        <vt:lpwstr/>
      </vt:variant>
      <vt:variant>
        <vt:lpwstr>_Toc307302313</vt:lpwstr>
      </vt:variant>
      <vt:variant>
        <vt:i4>1507383</vt:i4>
      </vt:variant>
      <vt:variant>
        <vt:i4>52</vt:i4>
      </vt:variant>
      <vt:variant>
        <vt:i4>0</vt:i4>
      </vt:variant>
      <vt:variant>
        <vt:i4>5</vt:i4>
      </vt:variant>
      <vt:variant>
        <vt:lpwstr/>
      </vt:variant>
      <vt:variant>
        <vt:lpwstr>_Toc307302312</vt:lpwstr>
      </vt:variant>
      <vt:variant>
        <vt:i4>1507383</vt:i4>
      </vt:variant>
      <vt:variant>
        <vt:i4>46</vt:i4>
      </vt:variant>
      <vt:variant>
        <vt:i4>0</vt:i4>
      </vt:variant>
      <vt:variant>
        <vt:i4>5</vt:i4>
      </vt:variant>
      <vt:variant>
        <vt:lpwstr/>
      </vt:variant>
      <vt:variant>
        <vt:lpwstr>_Toc307302311</vt:lpwstr>
      </vt:variant>
      <vt:variant>
        <vt:i4>1507383</vt:i4>
      </vt:variant>
      <vt:variant>
        <vt:i4>40</vt:i4>
      </vt:variant>
      <vt:variant>
        <vt:i4>0</vt:i4>
      </vt:variant>
      <vt:variant>
        <vt:i4>5</vt:i4>
      </vt:variant>
      <vt:variant>
        <vt:lpwstr/>
      </vt:variant>
      <vt:variant>
        <vt:lpwstr>_Toc307302310</vt:lpwstr>
      </vt:variant>
      <vt:variant>
        <vt:i4>1441847</vt:i4>
      </vt:variant>
      <vt:variant>
        <vt:i4>34</vt:i4>
      </vt:variant>
      <vt:variant>
        <vt:i4>0</vt:i4>
      </vt:variant>
      <vt:variant>
        <vt:i4>5</vt:i4>
      </vt:variant>
      <vt:variant>
        <vt:lpwstr/>
      </vt:variant>
      <vt:variant>
        <vt:lpwstr>_Toc307302309</vt:lpwstr>
      </vt:variant>
      <vt:variant>
        <vt:i4>1441847</vt:i4>
      </vt:variant>
      <vt:variant>
        <vt:i4>28</vt:i4>
      </vt:variant>
      <vt:variant>
        <vt:i4>0</vt:i4>
      </vt:variant>
      <vt:variant>
        <vt:i4>5</vt:i4>
      </vt:variant>
      <vt:variant>
        <vt:lpwstr/>
      </vt:variant>
      <vt:variant>
        <vt:lpwstr>_Toc307302308</vt:lpwstr>
      </vt:variant>
      <vt:variant>
        <vt:i4>1441847</vt:i4>
      </vt:variant>
      <vt:variant>
        <vt:i4>22</vt:i4>
      </vt:variant>
      <vt:variant>
        <vt:i4>0</vt:i4>
      </vt:variant>
      <vt:variant>
        <vt:i4>5</vt:i4>
      </vt:variant>
      <vt:variant>
        <vt:lpwstr/>
      </vt:variant>
      <vt:variant>
        <vt:lpwstr>_Toc307302307</vt:lpwstr>
      </vt:variant>
      <vt:variant>
        <vt:i4>1441847</vt:i4>
      </vt:variant>
      <vt:variant>
        <vt:i4>16</vt:i4>
      </vt:variant>
      <vt:variant>
        <vt:i4>0</vt:i4>
      </vt:variant>
      <vt:variant>
        <vt:i4>5</vt:i4>
      </vt:variant>
      <vt:variant>
        <vt:lpwstr/>
      </vt:variant>
      <vt:variant>
        <vt:lpwstr>_Toc307302306</vt:lpwstr>
      </vt:variant>
      <vt:variant>
        <vt:i4>1441847</vt:i4>
      </vt:variant>
      <vt:variant>
        <vt:i4>10</vt:i4>
      </vt:variant>
      <vt:variant>
        <vt:i4>0</vt:i4>
      </vt:variant>
      <vt:variant>
        <vt:i4>5</vt:i4>
      </vt:variant>
      <vt:variant>
        <vt:lpwstr/>
      </vt:variant>
      <vt:variant>
        <vt:lpwstr>_Toc307302305</vt:lpwstr>
      </vt:variant>
      <vt:variant>
        <vt:i4>917510</vt:i4>
      </vt:variant>
      <vt:variant>
        <vt:i4>5</vt:i4>
      </vt:variant>
      <vt:variant>
        <vt:i4>0</vt:i4>
      </vt:variant>
      <vt:variant>
        <vt:i4>5</vt:i4>
      </vt:variant>
      <vt:variant>
        <vt:lpwstr>http://creativecommons.org/licenses/by-nc-sa/2.0/fr/</vt:lpwstr>
      </vt:variant>
      <vt:variant>
        <vt:lpwstr/>
      </vt:variant>
      <vt:variant>
        <vt:i4>917510</vt:i4>
      </vt:variant>
      <vt:variant>
        <vt:i4>-1</vt:i4>
      </vt:variant>
      <vt:variant>
        <vt:i4>2685</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Actualités</dc:subject>
  <dc:creator>Logica</dc:creator>
  <cp:keywords/>
  <dc:description/>
  <cp:lastModifiedBy>Logica</cp:lastModifiedBy>
  <cp:revision>2</cp:revision>
  <cp:lastPrinted>2011-08-08T14:23:00Z</cp:lastPrinted>
  <dcterms:created xsi:type="dcterms:W3CDTF">2012-05-24T14:17:00Z</dcterms:created>
  <dcterms:modified xsi:type="dcterms:W3CDTF">2012-05-24T14:17:00Z</dcterms:modified>
</cp:coreProperties>
</file>